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7a64a" w14:paraId="8c7a64a"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rsidRPr="00545B8C">
      <w:pPr>
        <w:jc w:val="both"/>
      </w:pPr>
    </w:p>
    <w:p w:rsidRDefault="00640204" w:rsidP="00640204" w:rsidR="00640204" w:rsidRPr="00545B8C">
      <w:pPr>
        <w:jc w:val="both"/>
      </w:pPr>
    </w:p>
    <w:p w:rsidRDefault="00640204" w:rsidP="00640204" w:rsidR="00640204" w:rsidRPr="00545B8C">
      <w:pPr>
        <w:jc w:val="both"/>
      </w:pPr>
    </w:p>
    <w:p w:rsidRDefault="00640204" w:rsidP="00640204" w:rsidR="00640204" w:rsidRPr="00545B8C">
      <w:pPr>
        <w:jc w:val="center"/>
        <w:rPr>
          <w:bCs/>
        </w:rPr>
      </w:pPr>
      <w:r w:rsidRPr="00545B8C">
        <w:rPr>
          <w:bCs/>
        </w:rPr>
        <w:t>Z A P I S N I K</w:t>
      </w:r>
    </w:p>
    <w:p w:rsidRDefault="00640204" w:rsidP="00640204" w:rsidR="00640204" w:rsidRPr="00545B8C">
      <w:pPr>
        <w:jc w:val="center"/>
        <w:rPr>
          <w:bCs/>
        </w:rPr>
      </w:pPr>
      <w:r w:rsidRPr="00545B8C">
        <w:rPr>
          <w:bCs/>
        </w:rPr>
        <w:t xml:space="preserve">od </w:t>
      </w:r>
      <w:r w:rsidR="008B596A">
        <w:rPr>
          <w:bCs/>
        </w:rPr>
        <w:t>22</w:t>
      </w:r>
      <w:r w:rsidR="000418D9" w:rsidRPr="00545B8C">
        <w:rPr>
          <w:bCs/>
        </w:rPr>
        <w:t>. studenoga</w:t>
      </w:r>
      <w:r w:rsidR="00867EC3" w:rsidRPr="00545B8C">
        <w:rPr>
          <w:bCs/>
        </w:rPr>
        <w:t xml:space="preserve"> </w:t>
      </w:r>
      <w:r w:rsidR="00E45A5C" w:rsidRPr="00545B8C">
        <w:rPr>
          <w:bCs/>
        </w:rPr>
        <w:t>201</w:t>
      </w:r>
      <w:r w:rsidR="008B596A">
        <w:rPr>
          <w:bCs/>
        </w:rPr>
        <w:t>6</w:t>
      </w:r>
      <w:r w:rsidRPr="00545B8C">
        <w:rPr>
          <w:bCs/>
        </w:rPr>
        <w:t>. godine</w:t>
      </w:r>
    </w:p>
    <w:p w:rsidRDefault="00640204" w:rsidP="00640204" w:rsidR="00640204" w:rsidRPr="00545B8C">
      <w:pPr>
        <w:jc w:val="both"/>
      </w:pPr>
    </w:p>
    <w:p w:rsidRDefault="00640204" w:rsidP="00056715" w:rsidR="00640204" w:rsidRPr="00545B8C">
      <w:pPr>
        <w:jc w:val="center"/>
        <w:rPr>
          <w:bCs/>
        </w:rPr>
      </w:pPr>
      <w:r w:rsidRPr="00545B8C">
        <w:t>Sastavljen kod Trgovačkog suda u Rijeci, radi izjašnjenja o prijedlogu i rasprave o uvjetima za otvaranje stečajnog postupka nad dužnikom</w:t>
      </w:r>
      <w:r w:rsidR="00081D73" w:rsidRPr="00545B8C">
        <w:t xml:space="preserve"> </w:t>
      </w:r>
      <w:r w:rsidR="008B596A" w:rsidRPr="000A7A88">
        <w:t>NIKI društvo s ograničenom odgovornošću za trgovinu i posredovanje Rijeka (Grad Rijeka), Trg 128. brigade Hrvatske vojske 4, OIB 26289083221</w:t>
      </w:r>
      <w:r w:rsidR="008B596A" w:rsidRPr="008B596A">
        <w:rPr>
          <w:rFonts w:eastAsia="Calibri"/>
          <w:lang w:eastAsia="en-US"/>
        </w:rPr>
        <w:t xml:space="preserve">, MBS: </w:t>
      </w:r>
      <w:r w:rsidR="008B596A" w:rsidRPr="000A7A88">
        <w:t>040056466</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F90B8D" w:rsidP="00640204" w:rsidR="00F90B8D" w:rsidRPr="00545B8C">
      <w:pPr>
        <w:jc w:val="both"/>
      </w:pPr>
    </w:p>
    <w:p w:rsidRDefault="00640204" w:rsidP="00F90B8D" w:rsidR="00640204" w:rsidRPr="00545B8C">
      <w:pPr>
        <w:jc w:val="center"/>
      </w:pPr>
      <w:r w:rsidRPr="00545B8C">
        <w:t xml:space="preserve">Početak u </w:t>
      </w:r>
      <w:r w:rsidR="00351D38" w:rsidRPr="00545B8C">
        <w:t>9</w:t>
      </w:r>
      <w:r w:rsidR="005F5614" w:rsidRPr="00545B8C">
        <w:t>,</w:t>
      </w:r>
      <w:r w:rsidR="00081D73" w:rsidRPr="00545B8C">
        <w:t>0</w:t>
      </w:r>
      <w:r w:rsidRPr="00545B8C">
        <w:t>0 sati.</w:t>
      </w:r>
    </w:p>
    <w:p w:rsidRDefault="00640204" w:rsidP="00640204" w:rsidR="00640204" w:rsidRPr="00545B8C">
      <w:pPr>
        <w:jc w:val="both"/>
      </w:pPr>
    </w:p>
    <w:p w:rsidRDefault="00640204" w:rsidP="00640204" w:rsidR="00640204" w:rsidRPr="00545B8C">
      <w:pPr>
        <w:jc w:val="both"/>
      </w:pPr>
      <w:r w:rsidRPr="00545B8C">
        <w:tab/>
      </w:r>
      <w:r w:rsidRPr="00545B8C">
        <w:tab/>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761BCB">
      <w:pPr>
        <w:jc w:val="both"/>
      </w:pPr>
      <w:r w:rsidRPr="00545B8C">
        <w:t xml:space="preserve">Za </w:t>
      </w:r>
      <w:r w:rsidR="00EB0C33" w:rsidRPr="00545B8C">
        <w:t xml:space="preserve">dužnika: </w:t>
      </w:r>
      <w:r w:rsidR="000E14EA">
        <w:t>Zvjezdana Mađarević odv. u Rijeci, punomoć u  spisu</w:t>
      </w:r>
    </w:p>
    <w:p w:rsidRDefault="000E14EA" w:rsidP="00640204" w:rsidR="000E14EA" w:rsidRPr="00545B8C">
      <w:pPr>
        <w:jc w:val="both"/>
      </w:pPr>
    </w:p>
    <w:p w:rsidRDefault="00B250B5" w:rsidP="003529E1" w:rsidR="00AA1C17" w:rsidRPr="00545B8C">
      <w:pPr>
        <w:jc w:val="both"/>
      </w:pPr>
      <w:r w:rsidRPr="00545B8C">
        <w:rPr>
          <w:bCs/>
        </w:rPr>
        <w:tab/>
      </w:r>
      <w:r w:rsidR="00053734" w:rsidRPr="00545B8C">
        <w:rPr>
          <w:bCs/>
        </w:rPr>
        <w:t xml:space="preserve">Uvidom u </w:t>
      </w:r>
      <w:r w:rsidR="008B596A">
        <w:rPr>
          <w:bCs/>
        </w:rPr>
        <w:t>prijedlog Financijske agencije za otvaranje stečajnog postupka nad dužnikom i podnesak Financijske agencije od 4. studenoga 2016. godine</w:t>
      </w:r>
      <w:r w:rsidR="00053734" w:rsidRPr="00545B8C">
        <w:rPr>
          <w:bCs/>
        </w:rPr>
        <w:t xml:space="preserve"> sud je utvrdio da je dužnik </w:t>
      </w:r>
      <w:r w:rsidR="000E14EA">
        <w:t>nesposoban za plaćanje</w:t>
      </w:r>
      <w:r w:rsidRPr="00545B8C">
        <w:rPr>
          <w:bCs/>
        </w:rPr>
        <w:t xml:space="preserve">. Što se tiče imovine, </w:t>
      </w:r>
      <w:r w:rsidR="000418D9" w:rsidRPr="00545B8C">
        <w:rPr>
          <w:bCs/>
        </w:rPr>
        <w:t>spisu nisu priloženi dokazi o postojanju ikakve dužnikove imovine</w:t>
      </w:r>
      <w:r w:rsidR="008B596A">
        <w:rPr>
          <w:bCs/>
        </w:rPr>
        <w:t>, a i dužnik navodi kako nema nikakve imovine</w:t>
      </w:r>
      <w:r w:rsidR="000418D9" w:rsidRPr="00545B8C">
        <w:rPr>
          <w:bCs/>
        </w:rPr>
        <w:t>.</w:t>
      </w:r>
      <w:r w:rsidR="00AA1C17" w:rsidRPr="00545B8C">
        <w:t xml:space="preserve"> </w:t>
      </w:r>
    </w:p>
    <w:p w:rsidRDefault="000E14EA" w:rsidP="003529E1" w:rsidR="000E14EA">
      <w:pPr>
        <w:jc w:val="both"/>
      </w:pPr>
    </w:p>
    <w:p w:rsidRDefault="000E14EA" w:rsidP="003529E1" w:rsidR="003529E1">
      <w:pPr>
        <w:jc w:val="both"/>
      </w:pPr>
      <w:r>
        <w:t xml:space="preserve">Dužnikov punomoćnik </w:t>
      </w:r>
      <w:r w:rsidR="003529E1" w:rsidRPr="00545B8C">
        <w:t xml:space="preserve"> </w:t>
      </w:r>
      <w:r>
        <w:t xml:space="preserve">napominje kako se okolnosti nisu promijenile jer je dužnik i dalje nesposoban za plaćanje, a nema imovine.   </w:t>
      </w:r>
    </w:p>
    <w:p w:rsidRDefault="000E14EA" w:rsidP="003529E1" w:rsidR="000E14EA" w:rsidRPr="00545B8C">
      <w:pPr>
        <w:jc w:val="both"/>
      </w:pPr>
    </w:p>
    <w:p w:rsidRDefault="00053734" w:rsidP="00640204" w:rsidR="00AF042F" w:rsidRPr="00545B8C">
      <w:pPr>
        <w:jc w:val="both"/>
        <w:rPr>
          <w:bCs/>
        </w:rPr>
      </w:pPr>
      <w:r w:rsidRPr="00545B8C">
        <w:rPr>
          <w:bCs/>
        </w:rPr>
        <w:t xml:space="preserve">Stoga je za zaključiti da </w:t>
      </w:r>
      <w:r w:rsidR="00AF3820" w:rsidRPr="00545B8C">
        <w:rPr>
          <w:bCs/>
        </w:rPr>
        <w:t xml:space="preserve">bi se troškovi stečajnog postupka mogli podmiriti jedino ako bi netko predujmio minimalno </w:t>
      </w:r>
      <w:r w:rsidR="00E45A5C" w:rsidRPr="00545B8C">
        <w:rPr>
          <w:bCs/>
        </w:rPr>
        <w:t>25</w:t>
      </w:r>
      <w:r w:rsidR="00AF3820" w:rsidRPr="00545B8C">
        <w:rPr>
          <w:bCs/>
        </w:rPr>
        <w:t>.000,00 kn</w:t>
      </w:r>
      <w:r w:rsidR="00E45A5C" w:rsidRPr="00545B8C">
        <w:rPr>
          <w:bCs/>
        </w:rPr>
        <w:t>, od čega</w:t>
      </w:r>
      <w:r w:rsidR="00E45A5C" w:rsidRPr="00545B8C">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7D325B" w:rsidP="00640204" w:rsidR="00EB0C33" w:rsidRPr="00545B8C">
      <w:pPr>
        <w:jc w:val="both"/>
        <w:rPr>
          <w:bCs/>
        </w:rPr>
      </w:pPr>
      <w:r w:rsidRPr="00545B8C">
        <w:rPr>
          <w:bCs/>
        </w:rPr>
        <w:tab/>
        <w:t>Dužnikov zakonski zastupnik</w:t>
      </w:r>
      <w:r w:rsidR="00EB0C33" w:rsidRPr="00545B8C">
        <w:rPr>
          <w:bCs/>
        </w:rPr>
        <w:t xml:space="preserve"> nema primjedbi na </w:t>
      </w:r>
      <w:r w:rsidR="00053734" w:rsidRPr="00545B8C">
        <w:rPr>
          <w:bCs/>
        </w:rPr>
        <w:t>navedeno</w:t>
      </w:r>
      <w:r w:rsidR="00EB0C33" w:rsidRPr="00545B8C">
        <w:rPr>
          <w:bCs/>
        </w:rPr>
        <w:t>.</w:t>
      </w:r>
    </w:p>
    <w:p w:rsidRDefault="000232C7" w:rsidP="00640204" w:rsidR="000232C7" w:rsidRPr="00545B8C">
      <w:pPr>
        <w:jc w:val="both"/>
        <w:rPr>
          <w:bCs/>
        </w:rPr>
      </w:pP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8B596A" w:rsidRPr="000A7A88">
        <w:t>NIKI društvo s ograničenom odgovornošću za trgovinu i posredovanje Rijeka (Grad Rijeka), Trg 128. brigade Hrvatske vojske 4, OIB 26289083221</w:t>
      </w:r>
      <w:r w:rsidR="008B596A" w:rsidRPr="008B596A">
        <w:rPr>
          <w:rFonts w:eastAsia="Calibri"/>
          <w:lang w:eastAsia="en-US"/>
        </w:rPr>
        <w:t xml:space="preserve">, MBS: </w:t>
      </w:r>
      <w:r w:rsidR="008B596A" w:rsidRPr="000A7A88">
        <w:t>040056466</w:t>
      </w:r>
      <w:r w:rsidR="008B596A">
        <w:t xml:space="preserve"> </w:t>
      </w:r>
      <w:r w:rsidRPr="00545B8C">
        <w:rPr>
          <w:color w:val="000000"/>
        </w:rPr>
        <w:t>da u roku od 15 dana uplate predujam za namirenje troškova prethodnoga i otvorenoga stečajnog postupka</w:t>
      </w:r>
      <w:r w:rsidRPr="00545B8C">
        <w:t xml:space="preserve"> u iznosu od 25.000,00 kn na prolazni depozit suda koji se vodi kod Hrvatske poštanske banke d.d. Zagreb broj </w:t>
      </w:r>
      <w:r w:rsidRPr="00545B8C">
        <w:rPr>
          <w:bCs/>
        </w:rPr>
        <w:t>HR59 2390 0011 3000 0270 3.</w:t>
      </w:r>
    </w:p>
    <w:p w:rsidRDefault="00545B8C" w:rsidP="00545B8C" w:rsidR="00545B8C" w:rsidRP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8B596A" w:rsidRPr="000A7A88">
        <w:t xml:space="preserve">NIKI društvo s </w:t>
      </w:r>
      <w:r w:rsidR="008B596A" w:rsidRPr="000A7A88">
        <w:lastRenderedPageBreak/>
        <w:t>ograničenom odgovornošću za trgovinu i posredovanje Rijeka (Grad Rijeka), Trg 128. brigade Hrvatske vojske 4, OIB 26289083221</w:t>
      </w:r>
      <w:r w:rsidR="008B596A" w:rsidRPr="008B596A">
        <w:rPr>
          <w:rFonts w:eastAsia="Calibri"/>
          <w:lang w:eastAsia="en-US"/>
        </w:rPr>
        <w:t xml:space="preserve">, MBS: </w:t>
      </w:r>
      <w:r w:rsidR="008B596A" w:rsidRPr="000A7A88">
        <w:t>040056466</w:t>
      </w:r>
      <w:r w:rsidRPr="00545B8C">
        <w:t>.</w:t>
      </w:r>
    </w:p>
    <w:p w:rsidRDefault="00545B8C" w:rsidP="00545B8C" w:rsidR="00545B8C" w:rsidRPr="00545B8C">
      <w:pPr>
        <w:jc w:val="both"/>
      </w:pPr>
    </w:p>
    <w:p w:rsidRDefault="00545B8C" w:rsidP="00545B8C" w:rsidR="00545B8C" w:rsidRPr="00545B8C">
      <w:pPr>
        <w:jc w:val="both"/>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8B596A" w:rsidRPr="000A7A88">
        <w:t>NIKI društvo s ograničenom odgovornošću za trgovinu i posredovanje Rijeka (Grad Rijeka), Trg 128. brigade Hrvatske vojske 4, OIB 26289083221</w:t>
      </w:r>
      <w:r w:rsidR="008B596A" w:rsidRPr="008B596A">
        <w:rPr>
          <w:rFonts w:eastAsia="Calibri"/>
          <w:lang w:eastAsia="en-US"/>
        </w:rPr>
        <w:t xml:space="preserve">, MBS: </w:t>
      </w:r>
      <w:r w:rsidR="008B596A" w:rsidRPr="000A7A88">
        <w:t>040056466</w:t>
      </w:r>
      <w:r w:rsidRPr="00545B8C">
        <w:t>.</w:t>
      </w:r>
    </w:p>
    <w:p w:rsidRDefault="00545B8C" w:rsidP="00545B8C" w:rsidR="00545B8C" w:rsidRPr="00545B8C">
      <w:pPr>
        <w:jc w:val="both"/>
        <w:rPr>
          <w:bCs/>
        </w:rPr>
      </w:pPr>
    </w:p>
    <w:p w:rsidRDefault="00545B8C" w:rsidP="00545B8C" w:rsidR="00545B8C" w:rsidRPr="00545B8C">
      <w:pPr>
        <w:ind w:firstLine="1440"/>
        <w:jc w:val="both"/>
      </w:pPr>
      <w:r w:rsidRPr="00545B8C">
        <w:t xml:space="preserve">Dana </w:t>
      </w:r>
      <w:r w:rsidR="008B596A">
        <w:t>4. listopada 2016</w:t>
      </w:r>
      <w:r w:rsidRPr="00545B8C">
        <w:t>. godine doneseno je rješenje ovog suda posl. br. St-</w:t>
      </w:r>
      <w:r w:rsidR="008B596A">
        <w:t>1106/2016</w:t>
      </w:r>
      <w:r w:rsidRPr="00545B8C">
        <w:t xml:space="preserve"> kojim je pokrenut prethodni postupak radi utvrđivanja uvjeta za otvaranje stečajnog postupka nad dužnikom </w:t>
      </w:r>
      <w:r w:rsidR="008B596A" w:rsidRPr="000A7A88">
        <w:t>NIKI društvo s ograničenom odgovornošću za trgovinu i posredovanje Rijeka (Grad Rijeka), Trg 128. brigade Hrvatske vojske 4, OIB 26289083221</w:t>
      </w:r>
      <w:r w:rsidR="008B596A" w:rsidRPr="008B596A">
        <w:rPr>
          <w:rFonts w:eastAsia="Calibri"/>
          <w:lang w:eastAsia="en-US"/>
        </w:rPr>
        <w:t xml:space="preserve">, MBS: </w:t>
      </w:r>
      <w:r w:rsidR="008B596A" w:rsidRPr="000A7A88">
        <w:t>040056466</w:t>
      </w:r>
      <w:r w:rsidRPr="00545B8C">
        <w:t>.</w:t>
      </w:r>
    </w:p>
    <w:p w:rsidRDefault="00545B8C" w:rsidP="002D417C" w:rsidR="00545B8C" w:rsidRPr="00545B8C">
      <w:pPr>
        <w:ind w:firstLine="1440"/>
        <w:jc w:val="both"/>
      </w:pPr>
      <w:r w:rsidRPr="00545B8C">
        <w:t xml:space="preserve">Uvidom u </w:t>
      </w:r>
      <w:r w:rsidR="002D417C">
        <w:rPr>
          <w:bCs/>
        </w:rPr>
        <w:t>prijedlog Financijske agencije za otvaranje stečajnog postupka nad dužnikom i podnesak Financijske agencije od 4. studenoga 2016. godine</w:t>
      </w:r>
      <w:r w:rsidR="002D417C"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2D417C">
        <w:t>, a i dužnik tvrdi da iste imovine nema</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45B8C">
      <w:pPr>
        <w:ind w:firstLine="1440"/>
        <w:jc w:val="both"/>
      </w:pPr>
      <w:r w:rsidRPr="00545B8C">
        <w:t>Slijedom navedenog, a na temelju citiranih zakonskih odredbi, odlučeno je kao u izreci ovog rješenja.</w:t>
      </w:r>
    </w:p>
    <w:p w:rsidRDefault="00AA1C17" w:rsidP="00736763" w:rsidR="00AA1C17" w:rsidRPr="00545B8C">
      <w:pPr>
        <w:tabs>
          <w:tab w:pos="0" w:val="center"/>
        </w:tabs>
        <w:jc w:val="both"/>
      </w:pPr>
    </w:p>
    <w:p w:rsidRDefault="00AF042F" w:rsidP="00AF042F" w:rsidR="00AF042F" w:rsidRPr="00545B8C">
      <w:pPr>
        <w:jc w:val="center"/>
      </w:pPr>
      <w:r w:rsidRPr="00545B8C">
        <w:t xml:space="preserve">Rijeka, </w:t>
      </w:r>
      <w:r w:rsidR="002D417C">
        <w:t>22</w:t>
      </w:r>
      <w:r w:rsidR="00545B8C">
        <w:t>. studenoga</w:t>
      </w:r>
      <w:r w:rsidR="00372ACD" w:rsidRPr="00545B8C">
        <w:t xml:space="preserve"> 201</w:t>
      </w:r>
      <w:r w:rsidR="002D417C">
        <w:t>6</w:t>
      </w:r>
      <w:r w:rsidRPr="00545B8C">
        <w:t>. godine</w:t>
      </w:r>
    </w:p>
    <w:p w:rsidRDefault="00AF042F" w:rsidP="00AF042F" w:rsidR="00AF042F" w:rsidRPr="00545B8C"/>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R="00AF042F" w:rsidRPr="00545B8C">
      <w:pPr>
        <w:jc w:val="both"/>
      </w:pPr>
    </w:p>
    <w:p w:rsidRDefault="00AA1C17" w:rsidP="00AA1C17" w:rsidR="00AA1C17" w:rsidRPr="00545B8C">
      <w:pPr>
        <w:rPr>
          <w:lang w:eastAsia="en-US"/>
        </w:rPr>
      </w:pPr>
      <w:r w:rsidRPr="00545B8C">
        <w:rPr>
          <w:lang w:eastAsia="en-US"/>
        </w:rPr>
        <w:t>UPUTA O PRAVNOM LIJEKU:</w:t>
      </w:r>
    </w:p>
    <w:p w:rsidRDefault="00AA1C17" w:rsidP="00AA1C17" w:rsidR="00AA1C17" w:rsidRPr="00545B8C">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E14EA" w:rsidP="005F5614" w:rsidR="000E14EA">
      <w:pPr>
        <w:jc w:val="center"/>
      </w:pPr>
    </w:p>
    <w:p w:rsidRDefault="00640204" w:rsidP="005F5614" w:rsidR="00640204">
      <w:pPr>
        <w:jc w:val="center"/>
      </w:pPr>
      <w:r w:rsidRPr="00545B8C">
        <w:t xml:space="preserve">Dovršeno u </w:t>
      </w:r>
      <w:r w:rsidR="008F222C" w:rsidRPr="00545B8C">
        <w:t>9</w:t>
      </w:r>
      <w:r w:rsidR="00C5457E" w:rsidRPr="00545B8C">
        <w:t>,</w:t>
      </w:r>
      <w:r w:rsidR="00372ACD" w:rsidRPr="00545B8C">
        <w:t>10</w:t>
      </w:r>
      <w:r w:rsidR="00C5457E" w:rsidRPr="00545B8C">
        <w:t xml:space="preserve"> </w:t>
      </w:r>
      <w:r w:rsidRPr="00545B8C">
        <w:t>sati.</w:t>
      </w:r>
    </w:p>
    <w:p w:rsidRDefault="000E14EA" w:rsidP="005F5614" w:rsidR="000E14EA"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0E14EA" w:rsidP="00D27C4C" w:rsidR="000E14EA" w:rsidRPr="00545B8C">
      <w:pPr>
        <w:jc w:val="both"/>
      </w:pPr>
    </w:p>
    <w:p w:rsidRDefault="00D27C4C" w:rsidP="00736763" w:rsidR="00E21439" w:rsidRPr="00545B8C">
      <w:pPr>
        <w:jc w:val="both"/>
      </w:pPr>
      <w:r w:rsidRPr="00545B8C">
        <w:tab/>
      </w:r>
      <w:r w:rsidRPr="00545B8C">
        <w:tab/>
      </w:r>
      <w:r w:rsidRPr="00545B8C">
        <w:tab/>
      </w:r>
      <w:r w:rsidRPr="00545B8C">
        <w:tab/>
        <w:t xml:space="preserve">            Zapisničar        </w:t>
      </w:r>
      <w:r w:rsidRPr="00545B8C">
        <w:tab/>
      </w:r>
      <w:r w:rsidRPr="00545B8C">
        <w:tab/>
        <w:t xml:space="preserve">      </w:t>
      </w:r>
    </w:p>
    <w:sectPr w:rsidSect="00D45A52" w:rsidR="00E21439" w:rsidRPr="00545B8C">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AA1" w:rsidR="00F51AA1">
      <w:r>
        <w:separator/>
      </w:r>
    </w:p>
  </w:endnote>
  <w:endnote w:id="0" w:type="continuationSeparator">
    <w:p w:rsidRDefault="00F51AA1" w:rsidR="00F51A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237F">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AA1" w:rsidR="00F51AA1">
      <w:r>
        <w:separator/>
      </w:r>
    </w:p>
  </w:footnote>
  <w:footnote w:id="0" w:type="continuationSeparator">
    <w:p w:rsidRDefault="00F51AA1" w:rsidR="00F51A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4EA" w:rsidP="000E14EA" w:rsidR="000E14EA">
    <w:pPr>
      <w:pStyle w:val="Zaglavlje"/>
      <w:jc w:val="right"/>
    </w:pPr>
    <w:r>
      <w:t>14. St-1106/2016</w:t>
    </w:r>
  </w:p>
  <w:p w:rsidRDefault="000E14EA" w:rsidR="000E14E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80A08"/>
    <w:rsid w:val="00081B6E"/>
    <w:rsid w:val="00081D73"/>
    <w:rsid w:val="00087064"/>
    <w:rsid w:val="0009232F"/>
    <w:rsid w:val="000C73CD"/>
    <w:rsid w:val="000E14EA"/>
    <w:rsid w:val="000F1948"/>
    <w:rsid w:val="001265A1"/>
    <w:rsid w:val="00127D19"/>
    <w:rsid w:val="00131BFB"/>
    <w:rsid w:val="001330E9"/>
    <w:rsid w:val="00154F3A"/>
    <w:rsid w:val="0018660B"/>
    <w:rsid w:val="00187526"/>
    <w:rsid w:val="0019237F"/>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90042"/>
    <w:rsid w:val="002D417C"/>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08C3"/>
    <w:rsid w:val="0044560B"/>
    <w:rsid w:val="004522E8"/>
    <w:rsid w:val="004776E9"/>
    <w:rsid w:val="004972F7"/>
    <w:rsid w:val="004A3389"/>
    <w:rsid w:val="004A6550"/>
    <w:rsid w:val="004A6AE3"/>
    <w:rsid w:val="004C3D84"/>
    <w:rsid w:val="004F4960"/>
    <w:rsid w:val="00502483"/>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1421A"/>
    <w:rsid w:val="00867EC3"/>
    <w:rsid w:val="0088464F"/>
    <w:rsid w:val="008A6773"/>
    <w:rsid w:val="008B596A"/>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E30E9"/>
    <w:rsid w:val="009F581D"/>
    <w:rsid w:val="00A022B2"/>
    <w:rsid w:val="00A05E7C"/>
    <w:rsid w:val="00A06A71"/>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4F57"/>
    <w:rsid w:val="00CE2188"/>
    <w:rsid w:val="00CE5B46"/>
    <w:rsid w:val="00CF7CFC"/>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51AA1"/>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0E14EA"/>
    <w:pPr>
      <w:tabs>
        <w:tab w:pos="4536" w:val="center"/>
        <w:tab w:pos="9072" w:val="right"/>
      </w:tabs>
    </w:pPr>
  </w:style>
  <w:style w:customStyle="true" w:styleId="ZaglavljeChar" w:type="character">
    <w:name w:val="Zaglavlje Char"/>
    <w:basedOn w:val="Zadanifontodlomka"/>
    <w:link w:val="Zaglavlje"/>
    <w:uiPriority w:val="99"/>
    <w:rsid w:val="000E14EA"/>
    <w:rPr>
      <w:sz w:val="24"/>
      <w:szCs w:val="24"/>
    </w:rPr>
  </w:style>
  <w:style w:styleId="Tekstbalonia" w:type="paragraph">
    <w:name w:val="Balloon Text"/>
    <w:basedOn w:val="Normal"/>
    <w:link w:val="TekstbaloniaChar"/>
    <w:rsid w:val="000E14EA"/>
    <w:rPr>
      <w:rFonts w:cs="Tahoma" w:hAnsi="Tahoma" w:ascii="Tahoma"/>
      <w:sz w:val="16"/>
      <w:szCs w:val="16"/>
    </w:rPr>
  </w:style>
  <w:style w:customStyle="true" w:styleId="TekstbaloniaChar" w:type="character">
    <w:name w:val="Tekst balončića Char"/>
    <w:basedOn w:val="Zadanifontodlomka"/>
    <w:link w:val="Tekstbalonia"/>
    <w:rsid w:val="000E14EA"/>
    <w:rPr>
      <w:rFonts w:cs="Tahoma" w:hAnsi="Tahoma" w:ascii="Tahoma"/>
      <w:sz w:val="16"/>
      <w:szCs w:val="16"/>
    </w:rPr>
  </w:style>
  <w:style w:styleId="Tekstrezerviranogmjesta" w:type="character">
    <w:name w:val="Placeholder Text"/>
    <w:basedOn w:val="Zadanifontodlomka"/>
    <w:uiPriority w:val="99"/>
    <w:semiHidden/>
    <w:rsid w:val="0019237F"/>
    <w:rPr>
      <w:color w:val="808080"/>
      <w:bdr w:space="0" w:sz="0" w:color="auto" w:val="none"/>
      <w:shd w:fill="auto" w:color="auto" w:val="clear"/>
    </w:rPr>
  </w:style>
  <w:style w:customStyle="true" w:styleId="eSPISCCParagraphDefaultFont" w:type="character">
    <w:name w:val="eSPIS_CC_Paragraph Default Font"/>
    <w:basedOn w:val="Zadanifontodlomka"/>
    <w:rsid w:val="001923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37F"/>
    <w:rPr>
      <w:bdr w:space="0" w:sz="0" w:color="auto" w:val="none"/>
      <w:shd w:fill="FFFFCC" w:color="auto" w:val="clear"/>
      <w:lang w:val="hr-HR"/>
    </w:rPr>
  </w:style>
  <w:style w:customStyle="true" w:styleId="PozadinaSvijetloCrvena" w:type="character">
    <w:name w:val="Pozadina_SvijetloCrvena"/>
    <w:basedOn w:val="eSPISCCParagraphDefaultFont"/>
    <w:rsid w:val="001923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3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0E14EA"/>
    <w:pPr>
      <w:tabs>
        <w:tab w:pos="4536" w:val="center"/>
        <w:tab w:pos="9072" w:val="right"/>
      </w:tabs>
    </w:pPr>
  </w:style>
  <w:style w:customStyle="1" w:styleId="ZaglavljeChar" w:type="character">
    <w:name w:val="Zaglavlje Char"/>
    <w:basedOn w:val="Zadanifontodlomka"/>
    <w:link w:val="Zaglavlje"/>
    <w:uiPriority w:val="99"/>
    <w:rsid w:val="000E14EA"/>
    <w:rPr>
      <w:sz w:val="24"/>
      <w:szCs w:val="24"/>
    </w:rPr>
  </w:style>
  <w:style w:styleId="Tekstbalonia" w:type="paragraph">
    <w:name w:val="Balloon Text"/>
    <w:basedOn w:val="Normal"/>
    <w:link w:val="TekstbaloniaChar"/>
    <w:rsid w:val="000E14EA"/>
    <w:rPr>
      <w:rFonts w:ascii="Tahoma" w:cs="Tahoma" w:hAnsi="Tahoma"/>
      <w:sz w:val="16"/>
      <w:szCs w:val="16"/>
    </w:rPr>
  </w:style>
  <w:style w:customStyle="1" w:styleId="TekstbaloniaChar" w:type="character">
    <w:name w:val="Tekst balončića Char"/>
    <w:basedOn w:val="Zadanifontodlomka"/>
    <w:link w:val="Tekstbalonia"/>
    <w:rsid w:val="000E14EA"/>
    <w:rPr>
      <w:rFonts w:ascii="Tahoma" w:cs="Tahoma" w:hAnsi="Tahoma"/>
      <w:sz w:val="16"/>
      <w:szCs w:val="16"/>
    </w:rPr>
  </w:style>
  <w:style w:styleId="Tekstrezerviranogmjesta" w:type="character">
    <w:name w:val="Placeholder Text"/>
    <w:basedOn w:val="Zadanifontodlomka"/>
    <w:uiPriority w:val="99"/>
    <w:semiHidden/>
    <w:rsid w:val="0019237F"/>
    <w:rPr>
      <w:color w:val="808080"/>
      <w:bdr w:color="auto" w:space="0" w:sz="0" w:val="none"/>
      <w:shd w:color="auto" w:fill="auto" w:val="clear"/>
    </w:rPr>
  </w:style>
  <w:style w:customStyle="1" w:styleId="eSPISCCParagraphDefaultFont" w:type="character">
    <w:name w:val="eSPIS_CC_Paragraph Default Font"/>
    <w:basedOn w:val="Zadanifontodlomka"/>
    <w:rsid w:val="001923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37F"/>
    <w:rPr>
      <w:bdr w:color="auto" w:space="0" w:sz="0" w:val="none"/>
      <w:shd w:color="auto" w:fill="FFFFCC" w:val="clear"/>
      <w:lang w:val="hr-HR"/>
    </w:rPr>
  </w:style>
  <w:style w:customStyle="1" w:styleId="PozadinaSvijetloCrvena" w:type="character">
    <w:name w:val="Pozadina_SvijetloCrvena"/>
    <w:basedOn w:val="eSPISCCParagraphDefaultFont"/>
    <w:rsid w:val="001923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3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studenog 2016.</izvorni_sadrzaj>
    <derivirana_varijabla naziv="DomainObject.PlaniraniZavrsetakDatum_1">22. studenog 2016.</derivirana_varijabla>
  </DomainObject.PlaniraniZavrsetakDatum>
  <DomainObject.PlaniraniPocetakDatum>
    <izvorni_sadrzaj>22. studenog 2016.</izvorni_sadrzaj>
    <derivirana_varijabla naziv="DomainObject.PlaniraniPocetakDatum_1">22.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NIKI d.o.o.</item>
      <item>FINA  Rijeka</item>
    </izvorni_sadrzaj>
    <derivirana_varijabla naziv="DomainObject.UcesnikSudskeRadnjeListNaziv_1">
      <item>NIKI d.o.o.</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St-1106/2016</izvorni_sadrzaj>
    <derivirana_varijabla naziv="DomainObject.Predmet.OznakaBroj_1">St-1106/2016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 d.o.o.</izvorni_sadrzaj>
    <derivirana_varijabla naziv="DomainObject.Predmet.ProtustrankaFormated_1">  NIKI d.o.o.</derivirana_varijabla>
  </DomainObject.Predmet.ProtustrankaFormated>
  <DomainObject.Predmet.ProtustrankaFormatedOIB>
    <izvorni_sadrzaj>  NIKI d.o.o., OIB 26289083221</izvorni_sadrzaj>
    <derivirana_varijabla naziv="DomainObject.Predmet.ProtustrankaFormatedOIB_1">  NIKI d.o.o., OIB 26289083221</derivirana_varijabla>
  </DomainObject.Predmet.ProtustrankaFormatedOIB>
  <DomainObject.Predmet.ProtustrankaFormatedWithAdress>
    <izvorni_sadrzaj> NIKI d.o.o., Trg 128. brigade hrvatske vojske 4, 51000 Rijeka</izvorni_sadrzaj>
    <derivirana_varijabla naziv="DomainObject.Predmet.ProtustrankaFormatedWithAdress_1"> NIKI d.o.o., Trg 128. brigade hrvatske vojske 4, 51000 Rijeka</derivirana_varijabla>
  </DomainObject.Predmet.ProtustrankaFormatedWithAdress>
  <DomainObject.Predmet.ProtustrankaFormatedWithAdressOIB>
    <izvorni_sadrzaj> NIKI d.o.o., OIB 26289083221, Trg 128. brigade hrvatske vojske 4, 51000 Rijeka</izvorni_sadrzaj>
    <derivirana_varijabla naziv="DomainObject.Predmet.ProtustrankaFormatedWithAdressOIB_1"> NIKI d.o.o., OIB 26289083221, Trg 128. brigade hrvatske vojske 4, 51000 Rijeka</derivirana_varijabla>
  </DomainObject.Predmet.ProtustrankaFormatedWithAdressOIB>
  <DomainObject.Predmet.ProtustrankaWithAdress>
    <izvorni_sadrzaj>NIKI d.o.o. Trg 128. brigade hrvatske vojske 4, 51000 Rijeka</izvorni_sadrzaj>
    <derivirana_varijabla naziv="DomainObject.Predmet.ProtustrankaWithAdress_1">NIKI d.o.o. Trg 128. brigade hrvatske vojske 4, 51000 Rijeka</derivirana_varijabla>
  </DomainObject.Predmet.ProtustrankaWithAdress>
  <DomainObject.Predmet.ProtustrankaWithAdressOIB>
    <izvorni_sadrzaj>NIKI d.o.o., OIB 26289083221, Trg 128. brigade hrvatske vojske 4, 51000 Rijeka</izvorni_sadrzaj>
    <derivirana_varijabla naziv="DomainObject.Predmet.ProtustrankaWithAdressOIB_1">NIKI d.o.o., OIB 26289083221, Trg 128. brigade hrvatske vojske 4, 51000 Rijeka</derivirana_varijabla>
  </DomainObject.Predmet.ProtustrankaWithAdressOIB>
  <DomainObject.Predmet.ProtustrankaNazivFormated>
    <izvorni_sadrzaj>NIKI d.o.o.</izvorni_sadrzaj>
    <derivirana_varijabla naziv="DomainObject.Predmet.ProtustrankaNazivFormated_1">NIKI d.o.o.</derivirana_varijabla>
  </DomainObject.Predmet.ProtustrankaNazivFormated>
  <DomainObject.Predmet.ProtustrankaNazivFormatedOIB>
    <izvorni_sadrzaj>NIKI d.o.o., OIB 26289083221</izvorni_sadrzaj>
    <derivirana_varijabla naziv="DomainObject.Predmet.ProtustrankaNazivFormatedOIB_1">NIKI d.o.o., OIB 26289083221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 d.o.o.</item>
    </izvorni_sadrzaj>
    <derivirana_varijabla naziv="DomainObject.Predmet.ProtuStrankaListFormated_1">
      <item>NIKI d.o.o.</item>
    </derivirana_varijabla>
  </DomainObject.Predmet.ProtuStrankaListFormated>
  <DomainObject.Predmet.ProtuStrankaListFormatedOIB>
    <izvorni_sadrzaj>
      <item>NIKI d.o.o., OIB 26289083221</item>
    </izvorni_sadrzaj>
    <derivirana_varijabla naziv="DomainObject.Predmet.ProtuStrankaListFormatedOIB_1">
      <item>NIKI d.o.o., OIB 26289083221</item>
    </derivirana_varijabla>
  </DomainObject.Predmet.ProtuStrankaListFormatedOIB>
  <DomainObject.Predmet.ProtuStrankaListFormatedWithAdress>
    <izvorni_sadrzaj>
      <item>NIKI d.o.o., Trg 128. brigade hrvatske vojske 4, 51000 Rijeka</item>
    </izvorni_sadrzaj>
    <derivirana_varijabla naziv="DomainObject.Predmet.ProtuStrankaListFormatedWithAdress_1">
      <item>NIKI d.o.o., Trg 128. brigade hrvatske vojske 4, 51000 Rijeka</item>
    </derivirana_varijabla>
  </DomainObject.Predmet.ProtuStrankaListFormatedWithAdress>
  <DomainObject.Predmet.ProtuStrankaListFormatedWithAdressOIB>
    <izvorni_sadrzaj>
      <item>NIKI d.o.o., OIB 26289083221, Trg 128. brigade hrvatske vojske 4, 51000 Rijeka</item>
    </izvorni_sadrzaj>
    <derivirana_varijabla naziv="DomainObject.Predmet.ProtuStrankaListFormatedWithAdressOIB_1">
      <item>NIKI d.o.o., OIB 26289083221, Trg 128. brigade hrvatske vojske 4, 51000 Rijeka</item>
    </derivirana_varijabla>
  </DomainObject.Predmet.ProtuStrankaListFormatedWithAdressOIB>
  <DomainObject.Predmet.ProtuStrankaListNazivFormated>
    <izvorni_sadrzaj>
      <item>NIKI d.o.o.</item>
    </izvorni_sadrzaj>
    <derivirana_varijabla naziv="DomainObject.Predmet.ProtuStrankaListNazivFormated_1">
      <item>NIKI d.o.o.</item>
    </derivirana_varijabla>
  </DomainObject.Predmet.ProtuStrankaListNazivFormated>
  <DomainObject.Predmet.ProtuStrankaListNazivFormatedOIB>
    <izvorni_sadrzaj>
      <item>NIKI d.o.o., OIB 26289083221</item>
    </izvorni_sadrzaj>
    <derivirana_varijabla naziv="DomainObject.Predmet.ProtuStrankaListNazivFormatedOIB_1">
      <item>NIKI d.o.o., OIB 26289083221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 d.o.o.</izvorni_sadrzaj>
    <derivirana_varijabla naziv="DomainObject.Predmet.ProtustrankaIDrugi_1">NIKI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 d.o.o., OIB 26289083221, Trg 128. brigade hrvatske vojske 4, 51000 Rijeka</izvorni_sadrzaj>
    <derivirana_varijabla naziv="DomainObject.Predmet.ProtustrankaIDrugiAdressOIB_1">NIKI d.o.o., OIB 26289083221, Trg 128. brigade hrvatske vojske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 d.o.o.</item>
    </izvorni_sadrzaj>
    <derivirana_varijabla naziv="DomainObject.Predmet.SudioniciListNaziv_1">
      <item>FINA  Rijeka</item>
      <item>NIKI d.o.o.</item>
    </derivirana_varijabla>
  </DomainObject.Predmet.SudioniciListNaziv>
  <DomainObject.Predmet.SudioniciListAdressOIB>
    <izvorni_sadrzaj>
      <item>FINA  Rijeka, OIB 85821130368, Frana Kurelca 8,51000 Rijeka</item>
      <item>NIKI d.o.o., OIB 26289083221, Trg 128. brigade hrvatske vojske 4,51000 Rijeka</item>
    </izvorni_sadrzaj>
    <derivirana_varijabla naziv="DomainObject.Predmet.SudioniciListAdressOIB_1">
      <item>FINA  Rijeka, OIB 85821130368, Frana Kurelca 8,51000 Rijeka</item>
      <item>NIKI d.o.o., OIB 26289083221, Trg 128. brigade hrvatske vojske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26289083221</item>
    </izvorni_sadrzaj>
    <derivirana_varijabla naziv="DomainObject.Predmet.SudioniciListNazivOIB_1">
      <item>, OIB 85821130368</item>
      <item>, OIB 26289083221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583B1-F8B9-4B2F-B64C-49D79DA81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678</properties:Words>
  <properties:Characters>3835</properties:Characters>
  <properties:Lines>99</properties:Lines>
  <properties:Paragraphs>34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2016-11-22T08:15:00Z</dcterms:created>
  <dc:creator>korlevicd</dc:creator>
  <cp:lastModifiedBy>Danijela Fumić</cp:lastModifiedBy>
  <cp:lastPrinted>2016-11-22T08:11:00Z</cp:lastPrinted>
  <dcterms:modified xmlns:xsi="http://www.w3.org/2001/XMLSchema-instance" xsi:type="dcterms:W3CDTF">2016-11-22T08:16:00Z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