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1c46" w14:paraId="f031c46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59701E">
        <w:rPr>
          <w:rFonts w:hAnsi="Times New Roman" w:ascii="Times New Roman"/>
          <w:szCs w:val="24"/>
          <w:lang w:val="hr-HR"/>
        </w:rPr>
        <w:t>t-7861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90BE9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690BE9" w:rsidRPr="00690BE9">
        <w:rPr>
          <w:rFonts w:hAnsi="Times New Roman" w:ascii="Times New Roman"/>
          <w:szCs w:val="24"/>
        </w:rPr>
        <w:t>OIB: 60963485203</w:t>
      </w:r>
      <w:r w:rsidR="006517B1" w:rsidRPr="00690BE9">
        <w:rPr>
          <w:rFonts w:hAnsi="Times New Roman" w:ascii="Times New Roman"/>
          <w:szCs w:val="24"/>
        </w:rPr>
        <w:t>,</w:t>
      </w:r>
      <w:r w:rsidR="00995D02" w:rsidRPr="00566E82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90BE9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690BE9" w:rsidRPr="00690BE9">
        <w:rPr>
          <w:rFonts w:hAnsi="Times New Roman" w:ascii="Times New Roman"/>
          <w:szCs w:val="24"/>
        </w:rPr>
        <w:t>OIB: 60963485203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90BE9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690BE9" w:rsidRPr="00690BE9">
        <w:rPr>
          <w:rFonts w:hAnsi="Times New Roman" w:ascii="Times New Roman"/>
          <w:szCs w:val="24"/>
        </w:rPr>
        <w:t>OIB: 60963485203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690BE9">
        <w:rPr>
          <w:rFonts w:hAnsi="Times New Roman" w:ascii="Times New Roman"/>
          <w:szCs w:val="24"/>
        </w:rPr>
        <w:t>666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01FFA" w:rsidRPr="00D01FF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59701E">
      <w:rPr>
        <w:rFonts w:hAnsi="Times New Roman" w:ascii="Times New Roman"/>
        <w:szCs w:val="24"/>
      </w:rPr>
      <w:t>7861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1FFA"/>
    <w:rsid w:val="00D03A92"/>
    <w:rsid w:val="00D1024B"/>
    <w:rsid w:val="00D15B76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1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1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7861</izvorni_sadrzaj>
    <derivirana_varijabla naziv="DomainObject.Predmet.Broj_1">7861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St-7861/2015</izvorni_sadrzaj>
    <derivirana_varijabla naziv="DomainObject.Predmet.OznakaBroj_1">St-7861/2015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KLUKAS Braniteljska zadruga za informatiku zastupanog po punomoćniku HRVOJE MIRKOVIĆ</izvorni_sadrzaj>
    <derivirana_varijabla naziv="DomainObject.Predmet.ProtustrankaFormated_1">  KLUKAS Braniteljska zadruga za informatiku zastupanog po punomoćniku HRVOJE MIRKOVIĆ</derivirana_varijabla>
  </DomainObject.Predmet.ProtustrankaFormated>
  <DomainObject.Predmet.ProtustrankaFormatedOIB>
    <izvorni_sadrzaj>  KLUKAS Braniteljska zadruga za informatiku, OIB 60963485203 zastupanog po punomoćniku HRVOJE MIRKOVIĆ</izvorni_sadrzaj>
    <derivirana_varijabla naziv="DomainObject.Predmet.ProtustrankaFormatedOIB_1">  KLUKAS Braniteljska zadruga za informatiku, OIB 60963485203 zastupanog po punomoćniku HRVOJE MIRKOVIĆ</derivirana_varijabla>
  </DomainObject.Predmet.ProtustrankaFormatedOIB>
  <DomainObject.Predmet.ProtustrankaFormatedWithAdress>
    <izvorni_sadrzaj> KLUKAS Braniteljska zadruga za informatiku, Četvrte Poljanice 8, 10000 Zagreb zastupanog po punomoćniku HRVOJE MIRKOVIĆ</izvorni_sadrzaj>
    <derivirana_varijabla naziv="DomainObject.Predmet.ProtustrankaFormatedWithAdress_1"> KLUKAS Braniteljska zadruga za informatiku, Četvrte Poljanice 8, 10000 Zagreb zastupanog po punomoćniku HRVOJE MIRKOVIĆ</derivirana_varijabla>
  </DomainObject.Predmet.ProtustrankaFormatedWithAdress>
  <DomainObject.Predmet.ProtustrankaFormatedWithAdressOIB>
    <izvorni_sadrzaj> KLUKAS Braniteljska zadruga za informatiku, OIB 60963485203, Četvrte Poljanice 8, 10000 Zagreb zastupanog po punomoćniku HRVOJE MIRKOVIĆ</izvorni_sadrzaj>
    <derivirana_varijabla naziv="DomainObject.Predmet.ProtustrankaFormatedWithAdressOIB_1"> KLUKAS Braniteljska zadruga za informatiku, OIB 60963485203, Četvrte Poljanice 8, 10000 Zagreb zastupanog po punomoćniku HRVOJE MIRKOVIĆ</derivirana_varijabla>
  </DomainObject.Predmet.ProtustrankaFormatedWithAdressOIB>
  <DomainObject.Predmet.ProtustrankaWithAdress>
    <izvorni_sadrzaj>KLUKAS Braniteljska zadruga za informatiku Četvrte Poljanice 8, 10000 Zagreb</izvorni_sadrzaj>
    <derivirana_varijabla naziv="DomainObject.Predmet.ProtustrankaWithAdress_1">KLUKAS Braniteljska zadruga za informatiku Četvrte Poljanice 8, 10000 Zagreb</derivirana_varijabla>
  </DomainObject.Predmet.ProtustrankaWithAdress>
  <DomainObject.Predmet.ProtustrankaWithAdressOIB>
    <izvorni_sadrzaj>KLUKAS Braniteljska zadruga za informatiku, OIB 60963485203, Četvrte Poljanice 8, 10000 Zagreb</izvorni_sadrzaj>
    <derivirana_varijabla naziv="DomainObject.Predmet.ProtustrankaWithAdressOIB_1">KLUKAS Braniteljska zadruga za informatiku, OIB 60963485203, Četvrte Poljanice 8, 10000 Zagreb</derivirana_varijabla>
  </DomainObject.Predmet.ProtustrankaWithAdressOIB>
  <DomainObject.Predmet.ProtustrankaNazivFormated>
    <izvorni_sadrzaj>KLUKAS Braniteljska zadruga za informatiku</izvorni_sadrzaj>
    <derivirana_varijabla naziv="DomainObject.Predmet.ProtustrankaNazivFormated_1">KLUKAS Braniteljska zadruga za informatiku</derivirana_varijabla>
  </DomainObject.Predmet.ProtustrankaNazivFormated>
  <DomainObject.Predmet.ProtustrankaNazivFormatedOIB>
    <izvorni_sadrzaj>KLUKAS Braniteljska zadruga za informatiku, OIB 60963485203</izvorni_sadrzaj>
    <derivirana_varijabla naziv="DomainObject.Predmet.ProtustrankaNazivFormatedOIB_1">KLUKAS Braniteljska zadruga za informatiku, OIB 60963485203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KLUKAS Braniteljska zadruga za informatiku zastupanog po punomoćniku HRVOJE MIRKOVIĆ</item>
    </izvorni_sadrzaj>
    <derivirana_varijabla naziv="DomainObject.Predmet.ProtuStrankaListFormated_1">
      <item>KLUKAS Braniteljska zadruga za informatiku zastupanog po punomoćniku HRVOJE MIRKOVIĆ</item>
    </derivirana_varijabla>
  </DomainObject.Predmet.ProtuStrankaListFormated>
  <DomainObject.Predmet.ProtuStrankaListFormatedOIB>
    <izvorni_sadrzaj>
      <item>KLUKAS Braniteljska zadruga za informatiku, OIB 60963485203 zastupanog po punomoćniku HRVOJE MIRKOVIĆ</item>
    </izvorni_sadrzaj>
    <derivirana_varijabla naziv="DomainObject.Predmet.ProtuStrankaListFormatedOIB_1">
      <item>KLUKAS Braniteljska zadruga za informatiku, OIB 60963485203 zastupanog po punomoćniku HRVOJE MIRKOVIĆ</item>
    </derivirana_varijabla>
  </DomainObject.Predmet.ProtuStrankaListFormatedOIB>
  <DomainObject.Predmet.ProtuStrankaListFormatedWithAdress>
    <izvorni_sadrzaj>
      <item>KLUKAS Braniteljska zadruga za informatiku, Četvrte Poljanice 8, 10000 Zagreb zastupanog po punomoćniku HRVOJE MIRKOVIĆ</item>
    </izvorni_sadrzaj>
    <derivirana_varijabla naziv="DomainObject.Predmet.ProtuStrankaListFormatedWithAdress_1">
      <item>KLUKAS Braniteljska zadruga za informatiku, Četvrte Poljanice 8, 10000 Zagreb zastupanog po punomoćniku HRVOJE MIRKOVIĆ</item>
    </derivirana_varijabla>
  </DomainObject.Predmet.ProtuStrankaListFormatedWithAdress>
  <DomainObject.Predmet.ProtuStrankaListFormatedWithAdressOIB>
    <izvorni_sadrzaj>
      <item>KLUKAS Braniteljska zadruga za informatiku, OIB 60963485203, Četvrte Poljanice 8, 10000 Zagreb zastupanog po punomoćniku HRVOJE MIRKOVIĆ</item>
    </izvorni_sadrzaj>
    <derivirana_varijabla naziv="DomainObject.Predmet.ProtuStrankaListFormatedWithAdressOIB_1">
      <item>KLUKAS Braniteljska zadruga za informatiku, OIB 60963485203, Četvrte Poljanice 8, 10000 Zagreb zastupanog po punomoćniku HRVOJE MIRKOVIĆ</item>
    </derivirana_varijabla>
  </DomainObject.Predmet.ProtuStrankaListFormatedWithAdressOIB>
  <DomainObject.Predmet.ProtuStrankaListNazivFormated>
    <izvorni_sadrzaj>
      <item>KLUKAS Braniteljska zadruga za informatiku</item>
    </izvorni_sadrzaj>
    <derivirana_varijabla naziv="DomainObject.Predmet.ProtuStrankaListNazivFormated_1">
      <item>KLUKAS Braniteljska zadruga za informatiku</item>
    </derivirana_varijabla>
  </DomainObject.Predmet.ProtuStrankaListNazivFormated>
  <DomainObject.Predmet.ProtuStrankaListNazivFormatedOIB>
    <izvorni_sadrzaj>
      <item>KLUKAS Braniteljska zadruga za informatiku, OIB 60963485203</item>
    </izvorni_sadrzaj>
    <derivirana_varijabla naziv="DomainObject.Predmet.ProtuStrankaListNazivFormatedOIB_1">
      <item>KLUKAS Braniteljska zadruga za informatiku, OIB 60963485203</item>
    </derivirana_varijabla>
  </DomainObject.Predmet.ProtuStrankaListNazivFormatedOIB>
  <DomainObject.Predmet.OstaliListFormated>
    <izvorni_sadrzaj>
      <item>HRVOJE MIRKOVIĆ punomoćnik sudionika u postupku KLUKAS Braniteljska zadruga za informatiku</item>
    </izvorni_sadrzaj>
    <derivirana_varijabla naziv="DomainObject.Predmet.OstaliListFormated_1">
      <item>HRVOJE MIRKOVIĆ punomoćnik sudionika u postupku KLUKAS Braniteljska zadruga za informatiku</item>
    </derivirana_varijabla>
  </DomainObject.Predmet.OstaliListFormated>
  <DomainObject.Predmet.OstaliListFormatedOIB>
    <izvorni_sadrzaj>
      <item>HRVOJE MIRKOVIĆ punomoćnik sudionika u postupku KLUKAS Braniteljska zadruga za informatiku</item>
    </izvorni_sadrzaj>
    <derivirana_varijabla naziv="DomainObject.Predmet.OstaliListFormatedOIB_1">
      <item>HRVOJE MIRKOVIĆ punomoćnik sudionika u postupku KLUKAS Braniteljska zadruga za informatiku</item>
    </derivirana_varijabla>
  </DomainObject.Predmet.OstaliListFormatedOIB>
  <DomainObject.Predmet.OstaliListFormatedWithAdress>
    <izvorni_sadrzaj>
      <item>HRVOJE MIRKOVIĆ, Pete poljanice 15, 10000 Zagreb punomoćnik sudionika u postupku KLUKAS Braniteljska zadruga za informatiku</item>
    </izvorni_sadrzaj>
    <derivirana_varijabla naziv="DomainObject.Predmet.OstaliListFormatedWithAdress_1">
      <item>HRVOJE MIRKOVIĆ, Pete poljanice 15, 10000 Zagreb punomoćnik sudionika u postupku KLUKAS Braniteljska zadruga za informatiku</item>
    </derivirana_varijabla>
  </DomainObject.Predmet.OstaliListFormatedWithAdress>
  <DomainObject.Predmet.OstaliListFormatedWithAdressOIB>
    <izvorni_sadrzaj>
      <item>HRVOJE MIRKOVIĆ, Pete poljanice 15, 10000 Zagreb punomoćnik sudionika u postupku KLUKAS Braniteljska zadruga za informatiku</item>
    </izvorni_sadrzaj>
    <derivirana_varijabla naziv="DomainObject.Predmet.OstaliListFormatedWithAdressOIB_1">
      <item>HRVOJE MIRKOVIĆ, Pete poljanice 15, 10000 Zagreb punomoćnik sudionika u postupku KLUKAS Braniteljska zadruga za informatiku</item>
    </derivirana_varijabla>
  </DomainObject.Predmet.OstaliListFormatedWithAdressOIB>
  <DomainObject.Predmet.OstaliListNazivFormated>
    <izvorni_sadrzaj>
      <item>HRVOJE MIRKOVIĆ</item>
    </izvorni_sadrzaj>
    <derivirana_varijabla naziv="DomainObject.Predmet.OstaliListNazivFormated_1">
      <item>HRVOJE MIRKOVIĆ</item>
    </derivirana_varijabla>
  </DomainObject.Predmet.OstaliListNazivFormated>
  <DomainObject.Predmet.OstaliListNazivFormatedOIB>
    <izvorni_sadrzaj>
      <item>HRVOJE MIRKOVIĆ</item>
    </izvorni_sadrzaj>
    <derivirana_varijabla naziv="DomainObject.Predmet.OstaliListNazivFormatedOIB_1">
      <item>HRVOJE MIRKOVIĆ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KLUKAS Braniteljska zadruga za informatiku</izvorni_sadrzaj>
    <derivirana_varijabla naziv="DomainObject.Predmet.ProtustrankaIDrugi_1">KLUKAS Braniteljska zadruga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KLUKAS Braniteljska zadruga za informatiku, OIB 60963485203, Četvrte Poljanice 8, 10000 Zagreb</izvorni_sadrzaj>
    <derivirana_varijabla naziv="DomainObject.Predmet.ProtustrankaIDrugiAdressOIB_1">KLUKAS Braniteljska zadruga za informatiku, OIB 60963485203, Četvrte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KLUKAS Braniteljska zadruga za informatiku</item>
      <item>HRVOJE MIRKOVIĆ</item>
    </izvorni_sadrzaj>
    <derivirana_varijabla naziv="DomainObject.Predmet.SudioniciListNaziv_1">
      <item>FINA Regionalni centar Zagreb</item>
      <item>KLUKAS Braniteljska zadruga za informatiku</item>
      <item>HRVOJE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izvorni_sadrzaj>
    <derivirana_varijabla naziv="DomainObject.Predmet.SudioniciListAdressOIB_1"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60963485203</item>
      <item>, OIB null</item>
    </izvorni_sadrzaj>
    <derivirana_varijabla naziv="DomainObject.Predmet.SudioniciListNazivOIB_1">
      <item>, OIB 85821130368</item>
      <item>, OIB 60963485203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C84AF-DBFE-495D-9AB8-AA47842FE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2681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2016-01-28T12:17:00Z</dcterms:created>
  <dc:creator>Sudsko vijeæe</dc:creator>
  <cp:lastModifiedBy>Nevenka Furić</cp:lastModifiedBy>
  <cp:lastPrinted>2016-01-28T12:24:00Z</cp:lastPrinted>
  <dcterms:modified xmlns:xsi="http://www.w3.org/2001/XMLSchema-instance" xsi:type="dcterms:W3CDTF">2016-01-28T12:30:00Z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