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f244" w14:paraId="8d2f244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425235">
        <w:rPr>
          <w:rFonts w:hAnsi="Times New Roman" w:ascii="Times New Roman"/>
          <w:noProof w:val="false"/>
          <w:szCs w:val="24"/>
        </w:rPr>
        <w:t>9</w:t>
      </w:r>
      <w:r w:rsidR="00E7740D">
        <w:rPr>
          <w:rFonts w:hAnsi="Times New Roman" w:ascii="Times New Roman"/>
          <w:noProof w:val="false"/>
          <w:szCs w:val="24"/>
        </w:rPr>
        <w:t>1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FC6AB8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E7740D">
        <w:rPr>
          <w:rFonts w:hAnsi="Times New Roman" w:ascii="Times New Roman"/>
          <w:szCs w:val="24"/>
        </w:rPr>
        <w:t>41</w:t>
      </w:r>
      <w:r w:rsidR="00405B8E">
        <w:rPr>
          <w:rFonts w:hAnsi="Times New Roman" w:ascii="Times New Roman"/>
          <w:szCs w:val="24"/>
        </w:rPr>
        <w:t>, kat. čestica 878/</w:t>
      </w:r>
      <w:r w:rsidR="00DD0D2F">
        <w:rPr>
          <w:rFonts w:hAnsi="Times New Roman" w:ascii="Times New Roman"/>
          <w:szCs w:val="24"/>
        </w:rPr>
        <w:t>2</w:t>
      </w:r>
      <w:r w:rsidR="007F4D80">
        <w:rPr>
          <w:rFonts w:hAnsi="Times New Roman" w:ascii="Times New Roman"/>
          <w:szCs w:val="24"/>
        </w:rPr>
        <w:t>2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DD0D2F">
        <w:rPr>
          <w:rFonts w:cs="Tahoma" w:hAnsi="Times New Roman" w:ascii="Times New Roman"/>
        </w:rPr>
        <w:t>215</w:t>
      </w:r>
      <w:r w:rsidR="00840E96">
        <w:rPr>
          <w:rFonts w:cs="Tahoma" w:hAnsi="Times New Roman" w:ascii="Times New Roman"/>
        </w:rPr>
        <w:t xml:space="preserve"> m2, stambena zgrada br. </w:t>
      </w:r>
      <w:r w:rsidR="007F4D80">
        <w:rPr>
          <w:rFonts w:cs="Tahoma" w:hAnsi="Times New Roman" w:ascii="Times New Roman"/>
        </w:rPr>
        <w:t>27</w:t>
      </w:r>
      <w:r w:rsidR="00840E96">
        <w:rPr>
          <w:rFonts w:cs="Tahoma" w:hAnsi="Times New Roman" w:ascii="Times New Roman"/>
        </w:rPr>
        <w:t xml:space="preserve"> Kozarčeva ulica površine </w:t>
      </w:r>
      <w:r w:rsidR="00AA2D75">
        <w:rPr>
          <w:rFonts w:cs="Tahoma" w:hAnsi="Times New Roman" w:ascii="Times New Roman"/>
        </w:rPr>
        <w:t>10</w:t>
      </w:r>
      <w:r w:rsidR="00DD0D2F">
        <w:rPr>
          <w:rFonts w:cs="Tahoma" w:hAnsi="Times New Roman" w:ascii="Times New Roman"/>
        </w:rPr>
        <w:t>1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DD0D2F">
        <w:rPr>
          <w:rFonts w:cs="Tahoma" w:hAnsi="Times New Roman" w:ascii="Times New Roman"/>
        </w:rPr>
        <w:t>1</w:t>
      </w:r>
      <w:r w:rsidR="00CC601B">
        <w:rPr>
          <w:rFonts w:cs="Tahoma" w:hAnsi="Times New Roman" w:ascii="Times New Roman"/>
        </w:rPr>
        <w:t>14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CC601B">
        <w:rPr>
          <w:rFonts w:hAnsi="Times New Roman" w:ascii="Times New Roman"/>
        </w:rPr>
        <w:t>2</w:t>
      </w:r>
      <w:r w:rsidR="007F4D80">
        <w:rPr>
          <w:rFonts w:hAnsi="Times New Roman" w:ascii="Times New Roman"/>
        </w:rPr>
        <w:t>600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7F4D80" w:rsidRPr="0076236B">
        <w:rPr>
          <w:rFonts w:cs="Tahoma" w:hAnsi="Times New Roman" w:ascii="Times New Roman"/>
        </w:rPr>
        <w:t>dvosobnog stana S1 u prizemlju, zatvorene tlocrtne površine 40,51 m2, što zajedno čini tlocrtnu površinu od 40,51 m2, s pripadcima: vrtom V1 površine 3,84 m2, te parkirališnim mjestom PM1 površine 6,90 m2, ukupne netto korisne površine od 51,25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7F4D80">
        <w:rPr>
          <w:rFonts w:hAnsi="Times New Roman" w:ascii="Times New Roman"/>
        </w:rPr>
        <w:t>3610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CC601B" w:rsidR="000C6DF0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7F4D80" w:rsidRPr="0076236B">
        <w:rPr>
          <w:rFonts w:cs="Tahoma" w:hAnsi="Times New Roman" w:ascii="Times New Roman"/>
        </w:rPr>
        <w:t>trosobnog stana S2 u prizemlju i na katu, zatvorene tlocrtne površine 60,18 m2, kojem pripadaju sporedni dijelovi balkon, tlocrtne površine 2,01 m2 te terasa tlocrtne površine 2,05 m2 što zajedno čini tlocrtnu površinu od 64,24 m2 s pripadcima: parkirališnim mjestom PM2 površine 6,90 m2, ukupne netto korisne površine od 71,14 m2</w:t>
      </w:r>
    </w:p>
    <w:p w:rsidRDefault="00CC601B" w:rsidP="00CC601B" w:rsidR="00CC601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7F4D80">
        <w:rPr>
          <w:rFonts w:hAnsi="Times New Roman" w:ascii="Times New Roman"/>
        </w:rPr>
        <w:t>3790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7F4D80" w:rsidRPr="0076236B">
        <w:rPr>
          <w:rFonts w:cs="Tahoma" w:hAnsi="Times New Roman" w:ascii="Times New Roman"/>
        </w:rPr>
        <w:t xml:space="preserve">trosobnog stana S3 u prizemlju i na katu, zatvorene tlocrtne površine 64,17 m2, što zajedno čini tlocrtnu </w:t>
      </w:r>
      <w:r w:rsidR="007F4D80" w:rsidRPr="0076236B">
        <w:rPr>
          <w:rFonts w:cs="Tahoma" w:hAnsi="Times New Roman" w:ascii="Times New Roman"/>
        </w:rPr>
        <w:lastRenderedPageBreak/>
        <w:t>površinu od 64,17 m2 s pripadcima: vrtom V3, površine 3,63 m2 te parkirališnim mjestom PM3 površine 6,90 m2, ukupne netto korisne površine od 74,70 m2</w:t>
      </w:r>
      <w:r w:rsidR="00CC601B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FC6AB8" w:rsidP="000F0435" w:rsidR="00FC6AB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F0435" w:rsidP="000F0435" w:rsidR="008F12BE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C6AB8" w:rsidP="000F0435" w:rsidR="00FC6AB8" w:rsidRPr="00536D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FC6AB8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FC6AB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FC6AB8" w:rsidP="00205DFA" w:rsidR="00FC6AB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FC6AB8" w:rsidP="00B314E8" w:rsidR="00FC6AB8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FC6AB8" w:rsidR="001511C6" w:rsidRPr="00536D71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4653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</w:t>
    </w:r>
    <w:r w:rsidR="00425235">
      <w:rPr>
        <w:rFonts w:hAnsi="Times New Roman" w:ascii="Times New Roman"/>
        <w:noProof w:val="false"/>
        <w:szCs w:val="24"/>
      </w:rPr>
      <w:t>9</w:t>
    </w:r>
    <w:r w:rsidR="00E7740D">
      <w:rPr>
        <w:rFonts w:hAnsi="Times New Roman" w:ascii="Times New Roman"/>
        <w:noProof w:val="false"/>
        <w:szCs w:val="24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1D6C46"/>
    <w:rsid w:val="002038A4"/>
    <w:rsid w:val="00205DFA"/>
    <w:rsid w:val="00233BAF"/>
    <w:rsid w:val="00237199"/>
    <w:rsid w:val="00245E30"/>
    <w:rsid w:val="00253F0A"/>
    <w:rsid w:val="002C615A"/>
    <w:rsid w:val="002D5B99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25235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C3052"/>
    <w:rsid w:val="005E53AC"/>
    <w:rsid w:val="005F34E4"/>
    <w:rsid w:val="006275C1"/>
    <w:rsid w:val="0063170F"/>
    <w:rsid w:val="006521A5"/>
    <w:rsid w:val="00652A3C"/>
    <w:rsid w:val="00674F4F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4D80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A2D75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C601B"/>
    <w:rsid w:val="00CE0A00"/>
    <w:rsid w:val="00CF4808"/>
    <w:rsid w:val="00CF4C16"/>
    <w:rsid w:val="00D214D8"/>
    <w:rsid w:val="00D44BE1"/>
    <w:rsid w:val="00D47A43"/>
    <w:rsid w:val="00D86278"/>
    <w:rsid w:val="00D92440"/>
    <w:rsid w:val="00DB1F37"/>
    <w:rsid w:val="00DB4CD4"/>
    <w:rsid w:val="00DC4C5B"/>
    <w:rsid w:val="00DD0D2F"/>
    <w:rsid w:val="00E0689F"/>
    <w:rsid w:val="00E207D3"/>
    <w:rsid w:val="00E345F5"/>
    <w:rsid w:val="00E34653"/>
    <w:rsid w:val="00E347E2"/>
    <w:rsid w:val="00E53D32"/>
    <w:rsid w:val="00E7063B"/>
    <w:rsid w:val="00E7740D"/>
    <w:rsid w:val="00EA3F6F"/>
    <w:rsid w:val="00ED1913"/>
    <w:rsid w:val="00EF0FE7"/>
    <w:rsid w:val="00F41913"/>
    <w:rsid w:val="00F5464F"/>
    <w:rsid w:val="00F6123A"/>
    <w:rsid w:val="00F80552"/>
    <w:rsid w:val="00F8221C"/>
    <w:rsid w:val="00F8617B"/>
    <w:rsid w:val="00FA4D1E"/>
    <w:rsid w:val="00FC60E6"/>
    <w:rsid w:val="00FC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34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6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34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6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St-474/2015-89</izvorni_sadrzaj>
    <derivirana_varijabla naziv="DomainObject.PredzadnjaOdlukaIzPredmeta.Oznaka_1">St-474/2015-89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4576</properties:Characters>
  <properties:Lines>113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2019-04-08T08:39:00Z</dcterms:created>
  <dc:creator>x</dc:creator>
  <cp:lastModifiedBy>Renata Klokočki</cp:lastModifiedBy>
  <cp:lastPrinted>2019-04-08T09:34:00Z</cp:lastPrinted>
  <dcterms:modified xmlns:xsi="http://www.w3.org/2001/XMLSchema-instance" xsi:type="dcterms:W3CDTF">2019-04-08T09:35:00Z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-INTER-VIS-zk.ul.-8241---91.docx)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