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08ed" w14:paraId="42b08e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8026B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St-6122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24C41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D5CB7" w:rsidRPr="005D5CB7">
        <w:t xml:space="preserve"> </w:t>
      </w:r>
      <w:r w:rsidR="005D5CB7" w:rsidRPr="005D5CB7">
        <w:rPr>
          <w:rFonts w:cs="Times New Roman" w:eastAsia="Times New Roman" w:hAnsi="Times New Roman" w:ascii="Times New Roman"/>
          <w:sz w:val="24"/>
          <w:szCs w:val="24"/>
          <w:lang w:eastAsia="hr-HR"/>
        </w:rPr>
        <w:t>UNA ARCA d.o.o., Velika Gorica, Mikulčićeva 10, MBS: 080699625, OIB: 17401339275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447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904FB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324C4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5161E5" w:rsidRPr="005161E5">
        <w:t xml:space="preserve"> </w:t>
      </w:r>
      <w:r w:rsidR="005D5CB7" w:rsidRPr="005D5CB7">
        <w:rPr>
          <w:rFonts w:cs="Times New Roman" w:eastAsia="Times New Roman" w:hAnsi="Times New Roman" w:ascii="Times New Roman"/>
          <w:sz w:val="24"/>
          <w:szCs w:val="24"/>
          <w:lang w:eastAsia="hr-HR"/>
        </w:rPr>
        <w:t>UNA ARCA d.o.o., Velika Gorica, Mikulčićeva 10, MBS: 080699625, OIB: 17401339275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22F98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753A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F58C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12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E6D1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72C84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2C84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2C84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72C8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6D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72C84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324C4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69753A" w:rsidRPr="0069753A">
        <w:t xml:space="preserve"> </w:t>
      </w:r>
      <w:r w:rsidR="005D5CB7" w:rsidRPr="005D5CB7">
        <w:rPr>
          <w:rFonts w:cs="Times New Roman" w:eastAsia="Times New Roman" w:hAnsi="Times New Roman" w:ascii="Times New Roman"/>
          <w:sz w:val="24"/>
          <w:szCs w:val="24"/>
          <w:lang w:eastAsia="hr-HR"/>
        </w:rPr>
        <w:t>UNA ARCA d.o.o., Velika Gorica, Mikulčićeva 10, MBS: 080699625, OIB: 17401339275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9603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12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00CC3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26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2235D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35447B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904FB1">
        <w:rPr>
          <w:rFonts w:cs="Times New Roman" w:eastAsia="Times New Roman" w:hAnsi="Times New Roman" w:ascii="Times New Roman"/>
          <w:sz w:val="24"/>
          <w:szCs w:val="20"/>
          <w:lang w:eastAsia="hr-HR"/>
        </w:rPr>
        <w:t>. sr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BB19B9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</w:t>
      </w:r>
      <w:r w:rsidR="00196038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196038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C659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8026B">
      <w:rPr>
        <w:rFonts w:cs="Times New Roman" w:hAnsi="Times New Roman" w:ascii="Times New Roman"/>
        <w:sz w:val="24"/>
        <w:szCs w:val="24"/>
      </w:rPr>
      <w:t>6122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7646E"/>
    <w:rsid w:val="0018026B"/>
    <w:rsid w:val="0019122C"/>
    <w:rsid w:val="00196038"/>
    <w:rsid w:val="001B6BD3"/>
    <w:rsid w:val="001E246A"/>
    <w:rsid w:val="002242F1"/>
    <w:rsid w:val="00254826"/>
    <w:rsid w:val="0028717D"/>
    <w:rsid w:val="002B5FFE"/>
    <w:rsid w:val="002B79EC"/>
    <w:rsid w:val="002C35F0"/>
    <w:rsid w:val="002C6595"/>
    <w:rsid w:val="002D5756"/>
    <w:rsid w:val="00305A38"/>
    <w:rsid w:val="00314186"/>
    <w:rsid w:val="00324C41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72C84"/>
    <w:rsid w:val="005943F4"/>
    <w:rsid w:val="0059603A"/>
    <w:rsid w:val="005B506F"/>
    <w:rsid w:val="005C2874"/>
    <w:rsid w:val="005D5CB7"/>
    <w:rsid w:val="00604F51"/>
    <w:rsid w:val="00630C13"/>
    <w:rsid w:val="0066158B"/>
    <w:rsid w:val="00665C1B"/>
    <w:rsid w:val="00677E0F"/>
    <w:rsid w:val="00692C6F"/>
    <w:rsid w:val="0069753A"/>
    <w:rsid w:val="006A7C4C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8F58CC"/>
    <w:rsid w:val="00904FB1"/>
    <w:rsid w:val="00912C77"/>
    <w:rsid w:val="009607F2"/>
    <w:rsid w:val="00967E28"/>
    <w:rsid w:val="00975E9B"/>
    <w:rsid w:val="0097744B"/>
    <w:rsid w:val="009C7AE2"/>
    <w:rsid w:val="009D1BD2"/>
    <w:rsid w:val="009E70E7"/>
    <w:rsid w:val="009F4A36"/>
    <w:rsid w:val="009F7260"/>
    <w:rsid w:val="00A15DB0"/>
    <w:rsid w:val="00A22F98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63BF4"/>
    <w:rsid w:val="00D714CF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C6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5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C65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C65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C65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C6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5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C65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C65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C65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6122</izvorni_sadrzaj>
    <derivirana_varijabla naziv="DomainObject.Predmet.Broj_1">6122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St-6122/2015</izvorni_sadrzaj>
    <derivirana_varijabla naziv="DomainObject.Predmet.OznakaBroj_1">St-6122/2015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ARCA d.o.o. zastupanog po punomoćniku Milanka Zlodi</izvorni_sadrzaj>
    <derivirana_varijabla naziv="DomainObject.Predmet.ProtustrankaFormated_1">  UNA ARCA d.o.o. zastupanog po punomoćniku Milanka Zlodi</derivirana_varijabla>
  </DomainObject.Predmet.ProtustrankaFormated>
  <DomainObject.Predmet.ProtustrankaFormatedOIB>
    <izvorni_sadrzaj>  UNA ARCA d.o.o., OIB 17401339275 zastupanog po punomoćniku Milanka Zlodi</izvorni_sadrzaj>
    <derivirana_varijabla naziv="DomainObject.Predmet.ProtustrankaFormatedOIB_1">  UNA ARCA d.o.o., OIB 17401339275 zastupanog po punomoćniku Milanka Zlodi</derivirana_varijabla>
  </DomainObject.Predmet.ProtustrankaFormatedOIB>
  <DomainObject.Predmet.ProtustrankaFormatedWithAdress>
    <izvorni_sadrzaj> UNA ARCA d.o.o., Mikulčićeva 10, 10410 Velika Gorica zastupanog po punomoćniku Milanka Zlodi</izvorni_sadrzaj>
    <derivirana_varijabla naziv="DomainObject.Predmet.ProtustrankaFormatedWithAdress_1"> UNA ARCA d.o.o., Mikulčićeva 10, 10410 Velika Gorica zastupanog po punomoćniku Milanka Zlodi</derivirana_varijabla>
  </DomainObject.Predmet.ProtustrankaFormatedWithAdress>
  <DomainObject.Predmet.ProtustrankaFormatedWithAdressOIB>
    <izvorni_sadrzaj> UNA ARCA d.o.o., OIB 17401339275, Mikulčićeva 10, 10410 Velika Gorica zastupanog po punomoćniku Milanka Zlodi</izvorni_sadrzaj>
    <derivirana_varijabla naziv="DomainObject.Predmet.ProtustrankaFormatedWithAdressOIB_1"> UNA ARCA d.o.o., OIB 17401339275, Mikulčićeva 10, 10410 Velika Gorica zastupanog po punomoćniku Milanka Zlodi</derivirana_varijabla>
  </DomainObject.Predmet.ProtustrankaFormatedWithAdressOIB>
  <DomainObject.Predmet.ProtustrankaWithAdress>
    <izvorni_sadrzaj>UNA ARCA d.o.o. Mikulčićeva 10, 10410 Velika Gorica</izvorni_sadrzaj>
    <derivirana_varijabla naziv="DomainObject.Predmet.ProtustrankaWithAdress_1">UNA ARCA d.o.o. Mikulčićeva 10, 10410 Velika Gorica</derivirana_varijabla>
  </DomainObject.Predmet.ProtustrankaWithAdress>
  <DomainObject.Predmet.ProtustrankaWithAdressOIB>
    <izvorni_sadrzaj>UNA ARCA d.o.o., OIB 17401339275, Mikulčićeva 10, 10410 Velika Gorica</izvorni_sadrzaj>
    <derivirana_varijabla naziv="DomainObject.Predmet.ProtustrankaWithAdressOIB_1">UNA ARCA d.o.o., OIB 17401339275, Mikulčićeva 10, 10410 Velika Gorica</derivirana_varijabla>
  </DomainObject.Predmet.ProtustrankaWithAdressOIB>
  <DomainObject.Predmet.ProtustrankaNazivFormated>
    <izvorni_sadrzaj>UNA ARCA d.o.o.</izvorni_sadrzaj>
    <derivirana_varijabla naziv="DomainObject.Predmet.ProtustrankaNazivFormated_1">UNA ARCA d.o.o.</derivirana_varijabla>
  </DomainObject.Predmet.ProtustrankaNazivFormated>
  <DomainObject.Predmet.ProtustrankaNazivFormatedOIB>
    <izvorni_sadrzaj>UNA ARCA d.o.o., OIB 17401339275</izvorni_sadrzaj>
    <derivirana_varijabla naziv="DomainObject.Predmet.ProtustrankaNazivFormatedOIB_1">UNA ARCA d.o.o., OIB 17401339275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ARCA d.o.o. zastupanog po punomoćniku Milanka Zlodi</item>
    </izvorni_sadrzaj>
    <derivirana_varijabla naziv="DomainObject.Predmet.ProtuStrankaListFormated_1">
      <item>UNA ARCA d.o.o. zastupanog po punomoćniku Milanka Zlodi</item>
    </derivirana_varijabla>
  </DomainObject.Predmet.ProtuStrankaListFormated>
  <DomainObject.Predmet.ProtuStrankaListFormatedOIB>
    <izvorni_sadrzaj>
      <item>UNA ARCA d.o.o., OIB 17401339275 zastupanog po punomoćniku Milanka Zlodi</item>
    </izvorni_sadrzaj>
    <derivirana_varijabla naziv="DomainObject.Predmet.ProtuStrankaListFormatedOIB_1">
      <item>UNA ARCA d.o.o., OIB 17401339275 zastupanog po punomoćniku Milanka Zlodi</item>
    </derivirana_varijabla>
  </DomainObject.Predmet.ProtuStrankaListFormatedOIB>
  <DomainObject.Predmet.ProtuStrankaListFormatedWithAdress>
    <izvorni_sadrzaj>
      <item>UNA ARCA d.o.o., Mikulčićeva 10, 10410 Velika Gorica zastupanog po punomoćniku Milanka Zlodi</item>
    </izvorni_sadrzaj>
    <derivirana_varijabla naziv="DomainObject.Predmet.ProtuStrankaListFormatedWithAdress_1">
      <item>UNA ARCA d.o.o., Mikulčićeva 10, 10410 Velika Gorica zastupanog po punomoćniku Milanka Zlodi</item>
    </derivirana_varijabla>
  </DomainObject.Predmet.ProtuStrankaListFormatedWithAdress>
  <DomainObject.Predmet.ProtuStrankaListFormatedWithAdressOIB>
    <izvorni_sadrzaj>
      <item>UNA ARCA d.o.o., OIB 17401339275, Mikulčićeva 10, 10410 Velika Gorica zastupanog po punomoćniku Milanka Zlodi</item>
    </izvorni_sadrzaj>
    <derivirana_varijabla naziv="DomainObject.Predmet.ProtuStrankaListFormatedWithAdressOIB_1">
      <item>UNA ARCA d.o.o., OIB 17401339275, Mikulčićeva 10, 10410 Velika Gorica zastupanog po punomoćniku Milanka Zlodi</item>
    </derivirana_varijabla>
  </DomainObject.Predmet.ProtuStrankaListFormatedWithAdressOIB>
  <DomainObject.Predmet.ProtuStrankaListNazivFormated>
    <izvorni_sadrzaj>
      <item>UNA ARCA d.o.o.</item>
    </izvorni_sadrzaj>
    <derivirana_varijabla naziv="DomainObject.Predmet.ProtuStrankaListNazivFormated_1">
      <item>UNA ARCA d.o.o.</item>
    </derivirana_varijabla>
  </DomainObject.Predmet.ProtuStrankaListNazivFormated>
  <DomainObject.Predmet.ProtuStrankaListNazivFormatedOIB>
    <izvorni_sadrzaj>
      <item>UNA ARCA d.o.o., OIB 17401339275</item>
    </izvorni_sadrzaj>
    <derivirana_varijabla naziv="DomainObject.Predmet.ProtuStrankaListNazivFormatedOIB_1">
      <item>UNA ARCA d.o.o., OIB 17401339275</item>
    </derivirana_varijabla>
  </DomainObject.Predmet.ProtuStrankaListNazivFormatedOIB>
  <DomainObject.Predmet.OstaliListFormated>
    <izvorni_sadrzaj>
      <item>Milanka Zlodi punomoćnik sudionika u postupku UNA ARCA d.o.o.</item>
    </izvorni_sadrzaj>
    <derivirana_varijabla naziv="DomainObject.Predmet.OstaliListFormated_1">
      <item>Milanka Zlodi punomoćnik sudionika u postupku UNA ARCA d.o.o.</item>
    </derivirana_varijabla>
  </DomainObject.Predmet.OstaliListFormated>
  <DomainObject.Predmet.OstaliListFormatedOIB>
    <izvorni_sadrzaj>
      <item>Milanka Zlodi, OIB 17079948934 punomoćnik sudionika u postupku UNA ARCA d.o.o.</item>
    </izvorni_sadrzaj>
    <derivirana_varijabla naziv="DomainObject.Predmet.OstaliListFormatedOIB_1">
      <item>Milanka Zlodi, OIB 17079948934 punomoćnik sudionika u postupku UNA ARCA d.o.o.</item>
    </derivirana_varijabla>
  </DomainObject.Predmet.OstaliListFormatedOIB>
  <DomainObject.Predmet.OstaliListFormatedWithAdress>
    <izvorni_sadrzaj>
      <item>Milanka Zlodi, Mikulčićeva 10, 10410 Velika Gorica punomoćnik sudionika u postupku UNA ARCA d.o.o.</item>
    </izvorni_sadrzaj>
    <derivirana_varijabla naziv="DomainObject.Predmet.OstaliListFormatedWithAdress_1">
      <item>Milanka Zlodi, Mikulčićeva 10, 10410 Velika Gorica punomoćnik sudionika u postupku UNA ARCA d.o.o.</item>
    </derivirana_varijabla>
  </DomainObject.Predmet.OstaliListFormatedWithAdress>
  <DomainObject.Predmet.OstaliListFormatedWithAdressOIB>
    <izvorni_sadrzaj>
      <item>Milanka Zlodi, OIB 17079948934, Mikulčićeva 10, 10410 Velika Gorica punomoćnik sudionika u postupku UNA ARCA d.o.o.</item>
    </izvorni_sadrzaj>
    <derivirana_varijabla naziv="DomainObject.Predmet.OstaliListFormatedWithAdressOIB_1">
      <item>Milanka Zlodi, OIB 17079948934, Mikulčićeva 10, 10410 Velika Gorica punomoćnik sudionika u postupku UNA ARCA d.o.o.</item>
    </derivirana_varijabla>
  </DomainObject.Predmet.OstaliListFormatedWithAdressOIB>
  <DomainObject.Predmet.OstaliListNazivFormated>
    <izvorni_sadrzaj>
      <item>Milanka Zlodi</item>
    </izvorni_sadrzaj>
    <derivirana_varijabla naziv="DomainObject.Predmet.OstaliListNazivFormated_1">
      <item>Milanka Zlodi</item>
    </derivirana_varijabla>
  </DomainObject.Predmet.OstaliListNazivFormated>
  <DomainObject.Predmet.OstaliListNazivFormatedOIB>
    <izvorni_sadrzaj>
      <item>Milanka Zlodi, OIB 17079948934</item>
    </izvorni_sadrzaj>
    <derivirana_varijabla naziv="DomainObject.Predmet.OstaliListNazivFormatedOIB_1">
      <item>Milanka Zlodi, OIB 17079948934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ARCA d.o.o.</izvorni_sadrzaj>
    <derivirana_varijabla naziv="DomainObject.Predmet.ProtustrankaIDrugi_1">UNA ARCA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UNA ARCA d.o.o., OIB 17401339275, Mikulčićeva 10, 10410 Velika Gorica</izvorni_sadrzaj>
    <derivirana_varijabla naziv="DomainObject.Predmet.ProtustrankaIDrugiAdressOIB_1">UNA ARCA d.o.o., OIB 17401339275, Mikulčićeva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ARCA d.o.o.</item>
      <item>Milanka Zlodi</item>
    </izvorni_sadrzaj>
    <derivirana_varijabla naziv="DomainObject.Predmet.SudioniciListNaziv_1">
      <item>FINA Regionalni centar Zagreb</item>
      <item>UNA ARCA d.o.o.</item>
      <item>Milanka Zlodi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ARCA d.o.o., OIB 17401339275, Mikulčićeva 10,10410 Velika Gorica</item>
      <item>Milanka Zlodi, OIB 17079948934, Mikulčićeva 10,10410 Velika Gorica</item>
    </izvorni_sadrzaj>
    <derivirana_varijabla naziv="DomainObject.Predmet.SudioniciListAdressOIB_1">
      <item>FINA Regionalni centar Zagreb, OIB 85821130368, Trg svibanjskih žrtava 1995. br. 1,10000 Zagreb</item>
      <item>UNA ARCA d.o.o., OIB 17401339275, Mikulčićeva 10,10410 Velika Gorica</item>
      <item>Milanka Zlodi, OIB 17079948934, Mikulčićeva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17401339275</item>
      <item>, OIB 17079948934</item>
    </izvorni_sadrzaj>
    <derivirana_varijabla naziv="DomainObject.Predmet.SudioniciListNazivOIB_1">
      <item>, OIB 85821130368</item>
      <item>, OIB 17401339275</item>
      <item>, OIB 17079948934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2790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2016-07-18T12:48:00Z</dcterms:created>
  <dc:creator>Ivan Turčić</dc:creator>
  <cp:lastModifiedBy>Ivan Turčić</cp:lastModifiedBy>
  <dcterms:modified xmlns:xsi="http://www.w3.org/2001/XMLSchema-instance" xsi:type="dcterms:W3CDTF">2016-07-19T06:39:00Z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