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0db4" w14:paraId="e4e0db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434C84">
        <w:t>612</w:t>
      </w:r>
      <w:r w:rsidR="00CD4711" w:rsidRPr="005207B1">
        <w:t>/</w:t>
      </w:r>
      <w:r w:rsidR="00434C84">
        <w:t>16</w:t>
      </w:r>
      <w:r w:rsidR="0055467A" w:rsidRPr="005207B1">
        <w:t>-</w:t>
      </w:r>
      <w:r w:rsidR="00434C84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CF2E63">
        <w:t>SUPER FIT j.d.o.o. za sportsku rekreaciju, OIB: 69253888674 sa sjedištem u Pešćenik 18, 48000 Pešćenik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1D108C">
        <w:t>25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CF2E63">
        <w:t>SUPER FIT j.d.o.o. za sportsku rekreaciju, OIB: 69253888674 sa sjedištem u Pešćenik 18, 48000 Pešćenik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F2E6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906DC0">
        <w:rPr>
          <w:b/>
          <w:u w:val="single"/>
        </w:rPr>
        <w:t xml:space="preserve">. </w:t>
      </w:r>
      <w:r w:rsidR="001D108C">
        <w:rPr>
          <w:b/>
          <w:u w:val="single"/>
        </w:rPr>
        <w:t xml:space="preserve">srpnja </w:t>
      </w:r>
      <w:r>
        <w:rPr>
          <w:b/>
          <w:u w:val="single"/>
        </w:rPr>
        <w:t>2016. u 08,50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CF2E63">
        <w:t>Alen Vugrin, OIB: 57522752649 Peščenik, Pešćenik 18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1D108C">
        <w:t>1</w:t>
      </w:r>
      <w:r w:rsidR="00CF2E63">
        <w:t>1</w:t>
      </w:r>
      <w:r w:rsidR="001D108C">
        <w:t>.</w:t>
      </w:r>
      <w:r w:rsidR="00CF2E63">
        <w:t>4</w:t>
      </w:r>
      <w:r w:rsidR="009C1489">
        <w:t>.</w:t>
      </w:r>
      <w:r w:rsidRPr="005207B1">
        <w:t>201</w:t>
      </w:r>
      <w:r w:rsidR="00CF2E63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52FE">
        <w:t>1. rujna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CF2E63">
        <w:t>19.837,43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D108C">
        <w:t>25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8704A4" w:rsidR="00434C8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CF2E63">
      <w:pPr>
        <w:spacing w:lineRule="auto" w:line="240" w:after="0"/>
        <w:jc w:val="both"/>
      </w:pPr>
      <w:r>
        <w:t xml:space="preserve">- dužnik </w:t>
      </w:r>
      <w:r w:rsidR="00CF2E63">
        <w:t>SUPER FIT j.d.o.o. Pešćenik 18, 48000 Pešćenik</w:t>
      </w:r>
      <w:r w:rsidR="00CF2E63" w:rsidRPr="005C102C">
        <w:t xml:space="preserve"> </w:t>
      </w:r>
    </w:p>
    <w:p w:rsidRDefault="005C102C" w:rsidP="005C102C" w:rsidR="0091406C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CF2E63">
        <w:t>Alen Vugrin, Peščenik, Pešćenik 18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31B3" w:rsidP="00CD4711" w:rsidR="00A331B3">
      <w:pPr>
        <w:spacing w:lineRule="auto" w:line="240" w:after="0"/>
      </w:pPr>
      <w:r>
        <w:separator/>
      </w:r>
    </w:p>
  </w:endnote>
  <w:endnote w:id="0" w:type="continuationSeparator">
    <w:p w:rsidRDefault="00A331B3" w:rsidP="00CD4711" w:rsidR="00A331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31B3" w:rsidP="00CD4711" w:rsidR="00A331B3">
      <w:pPr>
        <w:spacing w:lineRule="auto" w:line="240" w:after="0"/>
      </w:pPr>
      <w:r>
        <w:separator/>
      </w:r>
    </w:p>
  </w:footnote>
  <w:footnote w:id="0" w:type="continuationSeparator">
    <w:p w:rsidRDefault="00A331B3" w:rsidP="00CD4711" w:rsidR="00A331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4A4">
          <w:rPr>
            <w:noProof/>
          </w:rPr>
          <w:t>2</w:t>
        </w:r>
        <w:r>
          <w:fldChar w:fldCharType="end"/>
        </w:r>
      </w:p>
    </w:sdtContent>
  </w:sdt>
  <w:p w:rsidRDefault="00434C84" w:rsidP="00434C84" w:rsidR="00434C84" w:rsidRPr="005207B1">
    <w:pPr>
      <w:pStyle w:val="Zaglavlje"/>
      <w:jc w:val="right"/>
    </w:pPr>
    <w:r>
      <w:t>Poslovni broj: 2 St-612</w:t>
    </w:r>
    <w:r w:rsidRPr="005207B1">
      <w:t>/</w:t>
    </w:r>
    <w:r>
      <w:t>16</w:t>
    </w:r>
    <w:r w:rsidRPr="005207B1">
      <w:t>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153E"/>
    <w:rsid w:val="00066C4E"/>
    <w:rsid w:val="00077412"/>
    <w:rsid w:val="000A275A"/>
    <w:rsid w:val="00104FDD"/>
    <w:rsid w:val="00195D08"/>
    <w:rsid w:val="001A2133"/>
    <w:rsid w:val="001D0CA0"/>
    <w:rsid w:val="001D108C"/>
    <w:rsid w:val="0023791A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04A4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 FIT j.d.o.o. za sportsku rekreaciju</izvorni_sadrzaj>
    <derivirana_varijabla naziv="DomainObject.Predmet.ProtustrankaFormated_1">  SUPER FIT j.d.o.o. za sportsku rekreaciju</derivirana_varijabla>
  </DomainObject.Predmet.ProtustrankaFormated>
  <DomainObject.Predmet.ProtustrankaFormatedOIB>
    <izvorni_sadrzaj>  SUPER FIT j.d.o.o. za sportsku rekreaciju, OIB 69253888674</izvorni_sadrzaj>
    <derivirana_varijabla naziv="DomainObject.Predmet.ProtustrankaFormatedOIB_1">  SUPER FIT j.d.o.o. za sportsku rekreaciju, OIB 69253888674</derivirana_varijabla>
  </DomainObject.Predmet.ProtustrankaFormatedOIB>
  <DomainObject.Predmet.ProtustrankaFormatedWithAdress>
    <izvorni_sadrzaj> SUPER FIT j.d.o.o. za sportsku rekreaciju, Peščenik 18, 48000 Peščenik</izvorni_sadrzaj>
    <derivirana_varijabla naziv="DomainObject.Predmet.ProtustrankaFormatedWithAdress_1"> SUPER FIT j.d.o.o. za sportsku rekreaciju, Peščenik 18, 48000 Peščenik</derivirana_varijabla>
  </DomainObject.Predmet.ProtustrankaFormatedWithAdress>
  <DomainObject.Predmet.ProtustrankaFormatedWithAdressOIB>
    <izvorni_sadrzaj> SUPER FIT j.d.o.o. za sportsku rekreaciju, OIB 69253888674, Peščenik 18, 48000 Peščenik</izvorni_sadrzaj>
    <derivirana_varijabla naziv="DomainObject.Predmet.ProtustrankaFormatedWithAdressOIB_1"> SUPER FIT j.d.o.o. za sportsku rekreaciju, OIB 69253888674, Peščenik 18, 48000 Peščenik</derivirana_varijabla>
  </DomainObject.Predmet.ProtustrankaFormatedWithAdressOIB>
  <DomainObject.Predmet.ProtustrankaWithAdress>
    <izvorni_sadrzaj>SUPER FIT j.d.o.o. za sportsku rekreaciju Peščenik 18, 48000 Peščenik</izvorni_sadrzaj>
    <derivirana_varijabla naziv="DomainObject.Predmet.ProtustrankaWithAdress_1">SUPER FIT j.d.o.o. za sportsku rekreaciju Peščenik 18, 48000 Peščenik</derivirana_varijabla>
  </DomainObject.Predmet.ProtustrankaWithAdress>
  <DomainObject.Predmet.ProtustrankaWithAdressOIB>
    <izvorni_sadrzaj>SUPER FIT j.d.o.o. za sportsku rekreaciju, OIB 69253888674, Peščenik 18, 48000 Peščenik</izvorni_sadrzaj>
    <derivirana_varijabla naziv="DomainObject.Predmet.ProtustrankaWithAdressOIB_1">SUPER FIT j.d.o.o. za sportsku rekreaciju, OIB 69253888674, Peščenik 18, 48000 Peščenik</derivirana_varijabla>
  </DomainObject.Predmet.ProtustrankaWithAdressOIB>
  <DomainObject.Predmet.ProtustrankaNazivFormated>
    <izvorni_sadrzaj>SUPER FIT j.d.o.o. za sportsku rekreaciju</izvorni_sadrzaj>
    <derivirana_varijabla naziv="DomainObject.Predmet.ProtustrankaNazivFormated_1">SUPER FIT j.d.o.o. za sportsku rekreaciju</derivirana_varijabla>
  </DomainObject.Predmet.ProtustrankaNazivFormated>
  <DomainObject.Predmet.ProtustrankaNazivFormatedOIB>
    <izvorni_sadrzaj>SUPER FIT j.d.o.o. za sportsku rekreaciju, OIB 69253888674</izvorni_sadrzaj>
    <derivirana_varijabla naziv="DomainObject.Predmet.ProtustrankaNazivFormatedOIB_1">SUPER FIT j.d.o.o. za sportsku rekreaciju, OIB 69253888674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19837.43</izvorni_sadrzaj>
    <derivirana_varijabla naziv="DomainObject.Predmet.TrenutnaVrijednost_1">19837.43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 FIT j.d.o.o. za sportsku rekreaciju</item>
    </izvorni_sadrzaj>
    <derivirana_varijabla naziv="DomainObject.Predmet.ProtuStrankaListFormated_1">
      <item>SUPER FIT j.d.o.o. za sportsku rekreaciju</item>
    </derivirana_varijabla>
  </DomainObject.Predmet.ProtuStrankaListFormated>
  <DomainObject.Predmet.ProtuStrankaListFormatedOIB>
    <izvorni_sadrzaj>
      <item>SUPER FIT j.d.o.o. za sportsku rekreaciju, OIB 69253888674</item>
    </izvorni_sadrzaj>
    <derivirana_varijabla naziv="DomainObject.Predmet.ProtuStrankaListFormatedOIB_1">
      <item>SUPER FIT j.d.o.o. za sportsku rekreaciju, OIB 69253888674</item>
    </derivirana_varijabla>
  </DomainObject.Predmet.ProtuStrankaListFormatedOIB>
  <DomainObject.Predmet.ProtuStrankaListFormatedWithAdress>
    <izvorni_sadrzaj>
      <item>SUPER FIT j.d.o.o. za sportsku rekreaciju, Peščenik 18, 48000 Peščenik</item>
    </izvorni_sadrzaj>
    <derivirana_varijabla naziv="DomainObject.Predmet.ProtuStrankaListFormatedWithAdress_1">
      <item>SUPER FIT j.d.o.o. za sportsku rekreaciju, Peščenik 18, 48000 Peščenik</item>
    </derivirana_varijabla>
  </DomainObject.Predmet.ProtuStrankaListFormatedWithAdress>
  <DomainObject.Predmet.ProtuStrankaListFormatedWithAdressOIB>
    <izvorni_sadrzaj>
      <item>SUPER FIT j.d.o.o. za sportsku rekreaciju, OIB 69253888674, Peščenik 18, 48000 Peščenik</item>
    </izvorni_sadrzaj>
    <derivirana_varijabla naziv="DomainObject.Predmet.ProtuStrankaListFormatedWithAdressOIB_1">
      <item>SUPER FIT j.d.o.o. za sportsku rekreaciju, OIB 69253888674, Peščenik 18, 48000 Peščenik</item>
    </derivirana_varijabla>
  </DomainObject.Predmet.ProtuStrankaListFormatedWithAdressOIB>
  <DomainObject.Predmet.ProtuStrankaListNazivFormated>
    <izvorni_sadrzaj>
      <item>SUPER FIT j.d.o.o. za sportsku rekreaciju</item>
    </izvorni_sadrzaj>
    <derivirana_varijabla naziv="DomainObject.Predmet.ProtuStrankaListNazivFormated_1">
      <item>SUPER FIT j.d.o.o. za sportsku rekreaciju</item>
    </derivirana_varijabla>
  </DomainObject.Predmet.ProtuStrankaListNazivFormated>
  <DomainObject.Predmet.ProtuStrankaListNazivFormatedOIB>
    <izvorni_sadrzaj>
      <item>SUPER FIT j.d.o.o. za sportsku rekreaciju, OIB 69253888674</item>
    </izvorni_sadrzaj>
    <derivirana_varijabla naziv="DomainObject.Predmet.ProtuStrankaListNazivFormatedOIB_1">
      <item>SUPER FIT j.d.o.o. za sportsku rekreaciju, OIB 69253888674</item>
    </derivirana_varijabla>
  </DomainObject.Predmet.ProtuStrankaListNazivFormatedOIB>
  <DomainObject.Predmet.OstaliListFormated>
    <izvorni_sadrzaj>
      <item>Sudski registar</item>
      <item>Alen Vugrin</item>
    </izvorni_sadrzaj>
    <derivirana_varijabla naziv="DomainObject.Predmet.OstaliListFormated_1">
      <item>Sudski registar</item>
      <item>Alen Vugrin</item>
    </derivirana_varijabla>
  </DomainObject.Predmet.OstaliListFormated>
  <DomainObject.Predmet.OstaliListFormatedOIB>
    <izvorni_sadrzaj>
      <item>Sudski registar</item>
      <item>Alen Vugrin, OIB 57522752649</item>
    </izvorni_sadrzaj>
    <derivirana_varijabla naziv="DomainObject.Predmet.OstaliListFormatedOIB_1">
      <item>Sudski registar</item>
      <item>Alen Vugrin, OIB 57522752649</item>
    </derivirana_varijabla>
  </DomainObject.Predmet.OstaliListFormatedOIB>
  <DomainObject.Predmet.OstaliListFormatedWithAdress>
    <izvorni_sadrzaj>
      <item>Sudski registar</item>
      <item>Alen Vugrin, Peščenik 18, 48000 Peščenik</item>
    </izvorni_sadrzaj>
    <derivirana_varijabla naziv="DomainObject.Predmet.OstaliListFormatedWithAdress_1">
      <item>Sudski registar</item>
      <item>Alen Vugrin, Peščenik 18, 48000 Peščenik</item>
    </derivirana_varijabla>
  </DomainObject.Predmet.OstaliListFormatedWithAdress>
  <DomainObject.Predmet.OstaliListFormatedWithAdressOIB>
    <izvorni_sadrzaj>
      <item>Sudski registar</item>
      <item>Alen Vugrin, OIB 57522752649, Peščenik 18, 48000 Peščenik</item>
    </izvorni_sadrzaj>
    <derivirana_varijabla naziv="DomainObject.Predmet.OstaliListFormatedWithAdressOIB_1">
      <item>Sudski registar</item>
      <item>Alen Vugrin, OIB 57522752649, Peščenik 18, 48000 Peščenik</item>
    </derivirana_varijabla>
  </DomainObject.Predmet.OstaliListFormatedWithAdressOIB>
  <DomainObject.Predmet.OstaliListNazivFormated>
    <izvorni_sadrzaj>
      <item>Sudski registar</item>
      <item>Alen Vugrin</item>
    </izvorni_sadrzaj>
    <derivirana_varijabla naziv="DomainObject.Predmet.OstaliListNazivFormated_1">
      <item>Sudski registar</item>
      <item>Alen Vugrin</item>
    </derivirana_varijabla>
  </DomainObject.Predmet.OstaliListNazivFormated>
  <DomainObject.Predmet.OstaliListNazivFormatedOIB>
    <izvorni_sadrzaj>
      <item>Sudski registar</item>
      <item>Alen Vugrin, OIB 57522752649</item>
    </izvorni_sadrzaj>
    <derivirana_varijabla naziv="DomainObject.Predmet.OstaliListNazivFormatedOIB_1">
      <item>Sudski registar</item>
      <item>Alen Vugrin, OIB 57522752649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 FIT j.d.o.o. za sportsku rekreaciju</izvorni_sadrzaj>
    <derivirana_varijabla naziv="DomainObject.Predmet.ProtustrankaIDrugi_1">SUPER FIT j.d.o.o. za sportsku rekreaciju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SUPER FIT j.d.o.o. za sportsku rekreaciju, OIB 69253888674, Peščenik 18, 48000 Peščenik</izvorni_sadrzaj>
    <derivirana_varijabla naziv="DomainObject.Predmet.ProtustrankaIDrugiAdressOIB_1">SUPER FIT j.d.o.o. za sportsku rekreaciju, OIB 69253888674, Peščenik 18, 48000 Peščenik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 FIT j.d.o.o. za sportsku rekreaciju</item>
      <item>Sudski registar</item>
      <item>Alen Vugrin</item>
    </izvorni_sadrzaj>
    <derivirana_varijabla naziv="DomainObject.Predmet.SudioniciListNaziv_1">
      <item>Financijska agencija</item>
      <item>SUPER FIT j.d.o.o. za sportsku rekreaciju</item>
      <item>Sudski registar</item>
      <item>Alen Vugrin</item>
    </derivirana_varijabla>
  </DomainObject.Predmet.SudioniciListNaziv>
  <DomainObject.Predmet.SudioniciListAdressOIB>
    <izvorni_sadrzaj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izvorni_sadrzaj>
    <derivirana_varijabla naziv="DomainObject.Predmet.SudioniciListAdressOIB_1">
      <item>Financijska agencija, OIB 85821130368</item>
      <item>SUPER FIT j.d.o.o. za sportsku rekreaciju, OIB 69253888674, Peščenik 18,48000 Peščenik</item>
      <item>Sudski registar</item>
      <item>Alen Vugrin, OIB 57522752649, Peščenik 18,48000 Peščenik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69253888674</item>
      <item>, OIB null</item>
      <item>, OIB 57522752649</item>
    </izvorni_sadrzaj>
    <derivirana_varijabla naziv="DomainObject.Predmet.SudioniciListNazivOIB_1">
      <item>, OIB 85821130368</item>
      <item>, OIB 69253888674</item>
      <item>, OIB null</item>
      <item>, OIB 57522752649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5D63DE-B94B-4239-9B94-8D2FA1C3EE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2473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2016-04-25T08:03:00Z</dcterms:created>
  <dc:creator>Maja Valušnig</dc:creator>
  <cp:lastModifiedBy>Marko Makaj</cp:lastModifiedBy>
  <cp:lastPrinted>2016-04-25T07:48:00Z</cp:lastPrinted>
  <dcterms:modified xmlns:xsi="http://www.w3.org/2001/XMLSchema-instance" xsi:type="dcterms:W3CDTF">2016-04-25T08:04:00Z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