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39ef" w14:paraId="8a939ef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</w:p>
    <w:p w:rsidRDefault="00435594" w:rsidP="005D6592" w:rsidR="005D6592" w:rsidRPr="009215BF">
      <w:r>
        <w:t xml:space="preserve">    REPUBLIKA HRVATSKA </w:t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</w:t>
      </w:r>
      <w:r w:rsidR="00435594">
        <w:t xml:space="preserve">0 PAZIN, Dršćevka 1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6776A2">
        <w:t>C. L. TRGOVINA j.d.o.o. Barban, Prhati 4</w:t>
      </w:r>
      <w:r w:rsidR="0064485F" w:rsidRPr="009215BF">
        <w:t xml:space="preserve">, OIB: </w:t>
      </w:r>
      <w:r w:rsidR="006776A2" w:rsidRPr="006776A2">
        <w:t>06442754084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6776A2">
        <w:t>C. L. TRGOVINA j.d.o.o. Barban, Prhati 4</w:t>
      </w:r>
      <w:r w:rsidR="006776A2" w:rsidRPr="009215BF">
        <w:t>, OIB:</w:t>
      </w:r>
      <w:r w:rsidR="006776A2" w:rsidRPr="006776A2">
        <w:t xml:space="preserve"> 06442754084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</w:t>
      </w:r>
      <w:r w:rsidRPr="003B5190">
        <w:t xml:space="preserve">Za stečajnog upravitelja imenuje se </w:t>
      </w:r>
      <w:r w:rsidR="006776A2">
        <w:t>Marina Mamić</w:t>
      </w:r>
      <w:r w:rsidR="003B5190" w:rsidRPr="003B5190">
        <w:t xml:space="preserve"> iz </w:t>
      </w:r>
      <w:r w:rsidR="00A67937">
        <w:t>Zagreba</w:t>
      </w:r>
      <w:r w:rsidR="003B5190" w:rsidRPr="003B5190">
        <w:t xml:space="preserve">, </w:t>
      </w:r>
      <w:r w:rsidR="006776A2">
        <w:t>Kruge 9</w:t>
      </w:r>
      <w:r w:rsidRPr="003B5190">
        <w:t xml:space="preserve">, OIB: </w:t>
      </w:r>
      <w:r w:rsidR="006776A2">
        <w:t>12021589075</w:t>
      </w:r>
      <w:r w:rsidRPr="003B5190">
        <w:t>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6776A2">
        <w:t>C. L. TRGOVINA j.d.o.o. Barban, Prhati 4</w:t>
      </w:r>
      <w:r w:rsidR="006776A2" w:rsidRPr="009215BF">
        <w:t xml:space="preserve">, OIB: </w:t>
      </w:r>
      <w:r w:rsidR="006776A2" w:rsidRPr="006776A2">
        <w:t>06442754084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>Rješenjem ovog suda posl.br.</w:t>
      </w:r>
      <w:r w:rsidR="003E1B24">
        <w:t>1</w:t>
      </w:r>
      <w:r w:rsidRPr="009215BF">
        <w:t xml:space="preserve"> </w:t>
      </w:r>
      <w:r w:rsidR="003C6907" w:rsidRPr="009215BF">
        <w:t>St-</w:t>
      </w:r>
      <w:r w:rsidR="006776A2">
        <w:t>2</w:t>
      </w:r>
      <w:r w:rsidR="003C6907" w:rsidRPr="009215BF">
        <w:t>/</w:t>
      </w:r>
      <w:r w:rsidR="006776A2">
        <w:t>18</w:t>
      </w:r>
      <w:r w:rsidR="003B6539">
        <w:t>-</w:t>
      </w:r>
      <w:r w:rsidR="006776A2">
        <w:t>3</w:t>
      </w:r>
      <w:r w:rsidR="003C6907" w:rsidRPr="009215BF">
        <w:t xml:space="preserve"> od </w:t>
      </w:r>
      <w:r w:rsidR="006776A2">
        <w:t>10</w:t>
      </w:r>
      <w:r w:rsidR="003C6907" w:rsidRPr="009215BF">
        <w:t xml:space="preserve">. </w:t>
      </w:r>
      <w:r w:rsidR="006776A2">
        <w:t>siječnja</w:t>
      </w:r>
      <w:r w:rsidR="00584927" w:rsidRPr="009215BF">
        <w:t xml:space="preserve"> </w:t>
      </w:r>
      <w:r w:rsidR="006776A2">
        <w:t>2018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6776A2">
        <w:t>10</w:t>
      </w:r>
      <w:r w:rsidR="00584927" w:rsidRPr="009215BF">
        <w:t xml:space="preserve">. </w:t>
      </w:r>
      <w:r w:rsidR="006776A2">
        <w:t>siječnja</w:t>
      </w:r>
      <w:r w:rsidR="00584927" w:rsidRPr="009215BF">
        <w:t xml:space="preserve"> </w:t>
      </w:r>
      <w:r w:rsidR="006776A2">
        <w:t>2018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>Budući da nije utvrđeno da dužnik ima imovinu, temeljem čl. 132. SZ-a, rješenjem posl. broj:</w:t>
      </w:r>
      <w:r w:rsidR="003E1B24">
        <w:t xml:space="preserve"> 1</w:t>
      </w:r>
      <w:r w:rsidRPr="009215BF">
        <w:t xml:space="preserve"> </w:t>
      </w:r>
      <w:r w:rsidR="00CD42C9" w:rsidRPr="009215BF">
        <w:t>St-</w:t>
      </w:r>
      <w:r w:rsidR="006776A2">
        <w:t>2</w:t>
      </w:r>
      <w:r w:rsidR="00CD42C9" w:rsidRPr="009215BF">
        <w:t>/</w:t>
      </w:r>
      <w:r w:rsidR="006776A2">
        <w:t>18</w:t>
      </w:r>
      <w:r w:rsidR="00CD42C9" w:rsidRPr="009215BF">
        <w:t>-</w:t>
      </w:r>
      <w:r w:rsidR="006776A2">
        <w:t>6</w:t>
      </w:r>
      <w:r w:rsidR="00CD42C9" w:rsidRPr="009215BF">
        <w:t xml:space="preserve"> od </w:t>
      </w:r>
      <w:r w:rsidR="00A67937">
        <w:t>21</w:t>
      </w:r>
      <w:r w:rsidR="00CD42C9" w:rsidRPr="009215BF">
        <w:t xml:space="preserve">. </w:t>
      </w:r>
      <w:r w:rsidR="003E1B24">
        <w:t>veljače</w:t>
      </w:r>
      <w:r w:rsidR="00584927" w:rsidRPr="009215BF">
        <w:t xml:space="preserve"> </w:t>
      </w:r>
      <w:r w:rsidR="003E1B24">
        <w:t>2018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A67937">
        <w:t>21</w:t>
      </w:r>
      <w:r w:rsidR="00584927" w:rsidRPr="009215BF">
        <w:t xml:space="preserve">. </w:t>
      </w:r>
      <w:r w:rsidR="003E1B24">
        <w:t>veljače</w:t>
      </w:r>
      <w:r w:rsidR="00584927" w:rsidRPr="009215BF">
        <w:t xml:space="preserve"> </w:t>
      </w:r>
      <w:r w:rsidR="003E1B24">
        <w:t>2018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A67937">
        <w:t>2</w:t>
      </w:r>
      <w:r w:rsidR="000C5E03" w:rsidRPr="009215BF">
        <w:t xml:space="preserve">. </w:t>
      </w:r>
      <w:r w:rsidR="00A67937">
        <w:t>ožujka</w:t>
      </w:r>
      <w:r w:rsidR="000C5E03" w:rsidRPr="009215BF">
        <w:t xml:space="preserve"> </w:t>
      </w:r>
      <w:r w:rsidR="003E1B24">
        <w:t>2018</w:t>
      </w:r>
      <w:r w:rsidRPr="009215BF">
        <w:t xml:space="preserve">. U roku od 15 dana, koji rok je istekao </w:t>
      </w:r>
      <w:r w:rsidR="00A67937">
        <w:t>17</w:t>
      </w:r>
      <w:r w:rsidR="000C5E03" w:rsidRPr="009215BF">
        <w:t xml:space="preserve">. </w:t>
      </w:r>
      <w:r w:rsidR="003E1B24">
        <w:t>ožujka</w:t>
      </w:r>
      <w:r w:rsidR="00B07BA3" w:rsidRPr="009215BF">
        <w:t xml:space="preserve"> </w:t>
      </w:r>
      <w:r w:rsidR="003E1B24">
        <w:t>2018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6776A2">
        <w:t>21</w:t>
      </w:r>
      <w:r w:rsidR="00621F87" w:rsidRPr="009215BF">
        <w:t xml:space="preserve">. </w:t>
      </w:r>
      <w:r w:rsidR="003E1B24">
        <w:t>ožujka</w:t>
      </w:r>
      <w:r w:rsidR="00323990" w:rsidRPr="009215BF">
        <w:t xml:space="preserve"> </w:t>
      </w:r>
      <w:r w:rsidR="003E1B24">
        <w:t>2018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9C4EA9" w:rsidP="005D6592" w:rsidR="005D6592" w:rsidRPr="009215BF">
      <w:pPr>
        <w:ind w:firstLine="720" w:left="5652"/>
        <w:jc w:val="both"/>
      </w:pPr>
      <w:r>
        <w:t xml:space="preserve">    S</w:t>
      </w:r>
      <w:r w:rsidR="005D6592" w:rsidRPr="009215BF">
        <w:t>u</w:t>
      </w:r>
      <w:r w:rsidR="00EC0D58" w:rsidRPr="009215BF">
        <w:t>dac</w:t>
      </w:r>
    </w:p>
    <w:p w:rsidRDefault="00EC0D58" w:rsidP="005D6592" w:rsidR="005D6592" w:rsidRPr="009215BF">
      <w:pPr>
        <w:ind w:firstLine="720" w:left="5652"/>
        <w:jc w:val="both"/>
      </w:pPr>
      <w:r w:rsidRPr="009215BF">
        <w:t>Damir Rabar</w:t>
      </w:r>
      <w:r w:rsidR="00606548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/>
    <w:p w:rsidRDefault="009C4EA9" w:rsidP="005D6592" w:rsidR="009C4EA9" w:rsidRPr="009215BF"/>
    <w:p w:rsidRDefault="005D6592" w:rsidP="004A5EDF" w:rsidR="009C4EA9">
      <w:pPr>
        <w:jc w:val="both"/>
      </w:pPr>
      <w:r w:rsidRPr="009215BF">
        <w:t>DNA:</w:t>
      </w:r>
    </w:p>
    <w:p w:rsidRDefault="009C4EA9" w:rsidP="004A5EDF" w:rsidR="009C4EA9">
      <w:pPr>
        <w:pStyle w:val="Odlomakpopisa"/>
        <w:numPr>
          <w:ilvl w:val="0"/>
          <w:numId w:val="1"/>
        </w:numPr>
        <w:jc w:val="both"/>
      </w:pPr>
      <w:r>
        <w:t xml:space="preserve">dužniku </w:t>
      </w:r>
      <w:r w:rsidR="006776A2">
        <w:t>C. L. TRGOVINA j.d.o.o. Barban, Prhati 4</w:t>
      </w:r>
      <w:r w:rsidR="003B5190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  <w:r w:rsidR="003B5190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3B5190">
        <w:t>stečajn</w:t>
      </w:r>
      <w:r w:rsidR="003B5190">
        <w:t>om</w:t>
      </w:r>
      <w:r w:rsidR="00397CB5" w:rsidRPr="003B5190">
        <w:t xml:space="preserve"> </w:t>
      </w:r>
      <w:r w:rsidRPr="003B5190">
        <w:t>upravitelj</w:t>
      </w:r>
      <w:r w:rsidR="003B5190">
        <w:t>u</w:t>
      </w:r>
      <w:r w:rsidR="00621F87" w:rsidRPr="003B5190">
        <w:t xml:space="preserve"> </w:t>
      </w:r>
      <w:r w:rsidR="006776A2">
        <w:t>Marini Mamić, Zagreb</w:t>
      </w:r>
      <w:r w:rsidR="006776A2" w:rsidRPr="003B5190">
        <w:t xml:space="preserve">, </w:t>
      </w:r>
      <w:r w:rsidR="006776A2">
        <w:t>Kruge 9</w:t>
      </w:r>
      <w:r w:rsidR="00133797" w:rsidRPr="009215BF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ŽDO Pula</w:t>
      </w:r>
      <w:r w:rsidR="00B7595F" w:rsidRPr="009215BF">
        <w:t xml:space="preserve">, </w:t>
      </w:r>
      <w:r w:rsidR="00221A70">
        <w:t>Rovinjska 2a</w:t>
      </w:r>
      <w:r w:rsidR="003E1B24">
        <w:t>,</w:t>
      </w:r>
    </w:p>
    <w:p w:rsidRDefault="003B5C56" w:rsidP="006B422D" w:rsidR="009C4EA9">
      <w:pPr>
        <w:pStyle w:val="Odlomakpopisa"/>
        <w:numPr>
          <w:ilvl w:val="0"/>
          <w:numId w:val="1"/>
        </w:numPr>
        <w:jc w:val="both"/>
      </w:pPr>
      <w:r w:rsidRPr="009215BF">
        <w:t>Ministarstvo financija, Porezna uprava - Područni ured Pazin, M.B.Rašana 2/4, Pazin</w:t>
      </w:r>
      <w:r w:rsidR="003B5190">
        <w:t>,</w:t>
      </w:r>
    </w:p>
    <w:p w:rsidRDefault="006B422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e-oglasna ploča suda – osam dana</w:t>
      </w:r>
      <w:r w:rsidR="003B5190">
        <w:t>,</w:t>
      </w:r>
    </w:p>
    <w:p w:rsidRDefault="009C424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sudskom registru</w:t>
      </w:r>
      <w:r w:rsidR="003B5190">
        <w:t>,</w:t>
      </w:r>
      <w:r w:rsidRPr="009215BF">
        <w:t xml:space="preserve"> </w:t>
      </w:r>
    </w:p>
    <w:p w:rsidRDefault="00460740" w:rsidP="009C4EA9" w:rsidR="00460740" w:rsidRPr="009215BF">
      <w:pPr>
        <w:pStyle w:val="Odlomakpopisa"/>
        <w:numPr>
          <w:ilvl w:val="0"/>
          <w:numId w:val="1"/>
        </w:numPr>
        <w:jc w:val="both"/>
      </w:pPr>
      <w:r w:rsidRPr="009215BF">
        <w:t>sudsko</w:t>
      </w:r>
      <w:r w:rsidR="00221A70">
        <w:t>m registru po pravomoćnosti</w:t>
      </w:r>
      <w:r w:rsidR="003B5190">
        <w:t>.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539" w:rsidR="003B6539">
      <w:r>
        <w:separator/>
      </w:r>
    </w:p>
  </w:endnote>
  <w:endnote w:id="0" w:type="continuationSeparator">
    <w:p w:rsidRDefault="003B6539" w:rsidR="003B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539" w:rsidR="003B6539">
      <w:r>
        <w:separator/>
      </w:r>
    </w:p>
  </w:footnote>
  <w:footnote w:id="0" w:type="continuationSeparator">
    <w:p w:rsidRDefault="003B6539" w:rsidR="003B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6539" w:rsidR="003B65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54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B6539" w:rsidP="007926B9" w:rsidR="003B653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6776A2">
      <w:rPr>
        <w:sz w:val="23"/>
        <w:szCs w:val="23"/>
      </w:rPr>
      <w:t>2</w:t>
    </w:r>
    <w:r w:rsidRPr="00530514">
      <w:rPr>
        <w:sz w:val="23"/>
        <w:szCs w:val="23"/>
      </w:rPr>
      <w:t>/</w:t>
    </w:r>
    <w:r w:rsidR="006776A2">
      <w:rPr>
        <w:sz w:val="23"/>
        <w:szCs w:val="23"/>
      </w:rPr>
      <w:t>18</w:t>
    </w:r>
    <w:r w:rsidRPr="00530514">
      <w:rPr>
        <w:sz w:val="23"/>
        <w:szCs w:val="23"/>
      </w:rPr>
      <w:t>-</w:t>
    </w:r>
    <w:r w:rsidR="006776A2">
      <w:rPr>
        <w:sz w:val="23"/>
        <w:szCs w:val="23"/>
      </w:rPr>
      <w:t>7</w:t>
    </w:r>
  </w:p>
  <w:p w:rsidRDefault="003B6539" w:rsidP="007926B9" w:rsidR="003B65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3E1B24" w:rsidR="003B6539">
    <w:pPr>
      <w:pStyle w:val="Zaglavlje"/>
      <w:jc w:val="right"/>
    </w:pPr>
    <w:r w:rsidRPr="00530514">
      <w:rPr>
        <w:sz w:val="23"/>
        <w:szCs w:val="23"/>
      </w:rPr>
      <w:t>1 St-</w:t>
    </w:r>
    <w:r w:rsidR="006776A2">
      <w:rPr>
        <w:sz w:val="23"/>
        <w:szCs w:val="23"/>
      </w:rPr>
      <w:t>2</w:t>
    </w:r>
    <w:r w:rsidRPr="00530514">
      <w:rPr>
        <w:sz w:val="23"/>
        <w:szCs w:val="23"/>
      </w:rPr>
      <w:t>/</w:t>
    </w:r>
    <w:r w:rsidR="006776A2">
      <w:rPr>
        <w:sz w:val="23"/>
        <w:szCs w:val="23"/>
      </w:rPr>
      <w:t>18</w:t>
    </w:r>
    <w:r w:rsidRPr="00530514">
      <w:rPr>
        <w:sz w:val="23"/>
        <w:szCs w:val="23"/>
      </w:rPr>
      <w:t>-</w:t>
    </w:r>
    <w:r w:rsidR="006776A2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862901"/>
    <w:multiLevelType w:val="hybridMultilevel"/>
    <w:tmpl w:val="057A8E28"/>
    <w:lvl w:tplc="F55C5EF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190"/>
    <w:rsid w:val="003B5C56"/>
    <w:rsid w:val="003B6539"/>
    <w:rsid w:val="003C6907"/>
    <w:rsid w:val="003E1B24"/>
    <w:rsid w:val="003F7798"/>
    <w:rsid w:val="00435594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40F66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06548"/>
    <w:rsid w:val="00616258"/>
    <w:rsid w:val="00621F87"/>
    <w:rsid w:val="0063164A"/>
    <w:rsid w:val="0064485F"/>
    <w:rsid w:val="006776A2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26CA4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4EA9"/>
    <w:rsid w:val="009C63AA"/>
    <w:rsid w:val="00A25691"/>
    <w:rsid w:val="00A56A06"/>
    <w:rsid w:val="00A67937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03D4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54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54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54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54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54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54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54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54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L. TRGOVINA j.d.o.o. BARBAN</izvorni_sadrzaj>
    <derivirana_varijabla naziv="DomainObject.Predmet.ProtustrankaFormated_1">  C. L. TRGOVINA j.d.o.o. BARBAN</derivirana_varijabla>
  </DomainObject.Predmet.ProtustrankaFormated>
  <DomainObject.Predmet.ProtustrankaFormatedOIB>
    <izvorni_sadrzaj>  C. L. TRGOVINA j.d.o.o. BARBAN, OIB 06442754084</izvorni_sadrzaj>
    <derivirana_varijabla naziv="DomainObject.Predmet.ProtustrankaFormatedOIB_1">  C. L. TRGOVINA j.d.o.o. BARBAN, OIB 06442754084</derivirana_varijabla>
  </DomainObject.Predmet.ProtustrankaFormatedOIB>
  <DomainObject.Predmet.ProtustrankaFormatedWithAdress>
    <izvorni_sadrzaj> C. L. TRGOVINA j.d.o.o. BARBAN, Prhati 4, 52207 Barban</izvorni_sadrzaj>
    <derivirana_varijabla naziv="DomainObject.Predmet.ProtustrankaFormatedWithAdress_1"> C. L. TRGOVINA j.d.o.o. BARBAN, Prhati 4, 52207 Barban</derivirana_varijabla>
  </DomainObject.Predmet.ProtustrankaFormatedWithAdress>
  <DomainObject.Predmet.ProtustrankaFormatedWithAdressOIB>
    <izvorni_sadrzaj> C. L. TRGOVINA j.d.o.o. BARBAN, OIB 06442754084, Prhati 4, 52207 Barban</izvorni_sadrzaj>
    <derivirana_varijabla naziv="DomainObject.Predmet.ProtustrankaFormatedWithAdressOIB_1"> C. L. TRGOVINA j.d.o.o. BARBAN, OIB 06442754084, Prhati 4, 52207 Barban</derivirana_varijabla>
  </DomainObject.Predmet.ProtustrankaFormatedWithAdressOIB>
  <DomainObject.Predmet.ProtustrankaWithAdress>
    <izvorni_sadrzaj>C. L. TRGOVINA j.d.o.o. BARBAN Prhati 4, 52207 Barban</izvorni_sadrzaj>
    <derivirana_varijabla naziv="DomainObject.Predmet.ProtustrankaWithAdress_1">C. L. TRGOVINA j.d.o.o. BARBAN Prhati 4, 52207 Barban</derivirana_varijabla>
  </DomainObject.Predmet.ProtustrankaWithAdress>
  <DomainObject.Predmet.ProtustrankaWithAdressOIB>
    <izvorni_sadrzaj>C. L. TRGOVINA j.d.o.o. BARBAN, OIB 06442754084, Prhati 4, 52207 Barban</izvorni_sadrzaj>
    <derivirana_varijabla naziv="DomainObject.Predmet.ProtustrankaWithAdressOIB_1">C. L. TRGOVINA j.d.o.o. BARBAN, OIB 06442754084, Prhati 4, 52207 Barban</derivirana_varijabla>
  </DomainObject.Predmet.ProtustrankaWithAdressOIB>
  <DomainObject.Predmet.ProtustrankaNazivFormated>
    <izvorni_sadrzaj>C. L. TRGOVINA j.d.o.o. BARBAN</izvorni_sadrzaj>
    <derivirana_varijabla naziv="DomainObject.Predmet.ProtustrankaNazivFormated_1">C. L. TRGOVINA j.d.o.o. BARBAN</derivirana_varijabla>
  </DomainObject.Predmet.ProtustrankaNazivFormated>
  <DomainObject.Predmet.ProtustrankaNazivFormatedOIB>
    <izvorni_sadrzaj>C. L. TRGOVINA j.d.o.o. BARBAN, OIB 06442754084</izvorni_sadrzaj>
    <derivirana_varijabla naziv="DomainObject.Predmet.ProtustrankaNazivFormatedOIB_1">C. L. TRGOVINA j.d.o.o. BARBAN, OIB 06442754084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8703.70</izvorni_sadrzaj>
    <derivirana_varijabla naziv="DomainObject.Predmet.TrenutnaVrijednost_1">8703.70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L. TRGOVINA j.d.o.o. BARBAN</item>
    </izvorni_sadrzaj>
    <derivirana_varijabla naziv="DomainObject.Predmet.ProtuStrankaListFormated_1">
      <item>C. L. TRGOVINA j.d.o.o. BARBAN</item>
    </derivirana_varijabla>
  </DomainObject.Predmet.ProtuStrankaListFormated>
  <DomainObject.Predmet.ProtuStrankaListFormatedOIB>
    <izvorni_sadrzaj>
      <item>C. L. TRGOVINA j.d.o.o. BARBAN, OIB 06442754084</item>
    </izvorni_sadrzaj>
    <derivirana_varijabla naziv="DomainObject.Predmet.ProtuStrankaListFormatedOIB_1">
      <item>C. L. TRGOVINA j.d.o.o. BARBAN, OIB 06442754084</item>
    </derivirana_varijabla>
  </DomainObject.Predmet.ProtuStrankaListFormatedOIB>
  <DomainObject.Predmet.ProtuStrankaListFormatedWithAdress>
    <izvorni_sadrzaj>
      <item>C. L. TRGOVINA j.d.o.o. BARBAN, Prhati 4, 52207 Barban</item>
    </izvorni_sadrzaj>
    <derivirana_varijabla naziv="DomainObject.Predmet.ProtuStrankaListFormatedWithAdress_1">
      <item>C. L. TRGOVINA j.d.o.o. BARBAN, Prhati 4, 52207 Barban</item>
    </derivirana_varijabla>
  </DomainObject.Predmet.ProtuStrankaListFormatedWithAdress>
  <DomainObject.Predmet.ProtuStrankaListFormatedWithAdressOIB>
    <izvorni_sadrzaj>
      <item>C. L. TRGOVINA j.d.o.o. BARBAN, OIB 06442754084, Prhati 4, 52207 Barban</item>
    </izvorni_sadrzaj>
    <derivirana_varijabla naziv="DomainObject.Predmet.ProtuStrankaListFormatedWithAdressOIB_1">
      <item>C. L. TRGOVINA j.d.o.o. BARBAN, OIB 06442754084, Prhati 4, 52207 Barban</item>
    </derivirana_varijabla>
  </DomainObject.Predmet.ProtuStrankaListFormatedWithAdressOIB>
  <DomainObject.Predmet.ProtuStrankaListNazivFormated>
    <izvorni_sadrzaj>
      <item>C. L. TRGOVINA j.d.o.o. BARBAN</item>
    </izvorni_sadrzaj>
    <derivirana_varijabla naziv="DomainObject.Predmet.ProtuStrankaListNazivFormated_1">
      <item>C. L. TRGOVINA j.d.o.o. BARBAN</item>
    </derivirana_varijabla>
  </DomainObject.Predmet.ProtuStrankaListNazivFormated>
  <DomainObject.Predmet.ProtuStrankaListNazivFormatedOIB>
    <izvorni_sadrzaj>
      <item>C. L. TRGOVINA j.d.o.o. BARBAN, OIB 06442754084</item>
    </izvorni_sadrzaj>
    <derivirana_varijabla naziv="DomainObject.Predmet.ProtuStrankaListNazivFormatedOIB_1">
      <item>C. L. TRGOVINA j.d.o.o. BARBAN, OIB 06442754084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L. TRGOVINA j.d.o.o. BARBAN</izvorni_sadrzaj>
    <derivirana_varijabla naziv="DomainObject.Predmet.ProtustrankaIDrugi_1">C. L. TRGOVINA j.d.o.o. BARBAN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C. L. TRGOVINA j.d.o.o. BARBAN, OIB 06442754084, Prhati 4, 52207 Barban</izvorni_sadrzaj>
    <derivirana_varijabla naziv="DomainObject.Predmet.ProtustrankaIDrugiAdressOIB_1">C. L. TRGOVINA j.d.o.o. BARBAN, OIB 06442754084, Prhati 4,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L. TRGOVINA j.d.o.o. BARBAN</item>
    </izvorni_sadrzaj>
    <derivirana_varijabla naziv="DomainObject.Predmet.SudioniciListNaziv_1">
      <item>FINANCIJSKA AGENCIJA, RC RIJEKA, PODRUŽNICA PULA, PULA</item>
      <item>C. L. TRGOVINA j.d.o.o. BARBAN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C. L. TRGOVINA j.d.o.o. BARBAN, OIB 06442754084, Prhati 4,52207 Barban</item>
    </izvorni_sadrzaj>
    <derivirana_varijabla naziv="DomainObject.Predmet.SudioniciListAdressOIB_1">
      <item>FINANCIJSKA AGENCIJA, RC RIJEKA, PODRUŽNICA PULA, PULA, OIB 85821130368, F. Kurelca 8,51000 Rijeka</item>
      <item>C. L. TRGOVINA j.d.o.o. BARBAN, OIB 06442754084, Prhati 4,52207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06442754084</item>
    </izvorni_sadrzaj>
    <derivirana_varijabla naziv="DomainObject.Predmet.SudioniciListNazivOIB_1">
      <item>, OIB 85821130368</item>
      <item>, OIB 06442754084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E090A-E276-41B5-8366-B4D8B2FEE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476</properties:Words>
  <properties:Characters>2480</properties:Characters>
  <properties:Lines>74</properties:Lines>
  <properties:Paragraphs>31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2018-03-21T09:47:00Z</cp:lastPrinted>
  <dcterms:modified xmlns:xsi="http://www.w3.org/2001/XMLSchema-instance" xsi:type="dcterms:W3CDTF">2018-03-21T09:47:00Z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