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9f91b" w14:paraId="459f91b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A92524">
        <w:t>46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A92524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314C09" w:rsidP="00810468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2/1000, etažno vlasništvo E-198, </w:t>
      </w:r>
      <w:r w:rsidRPr="00103A86">
        <w:t>PARKIRNO MJESTO</w:t>
      </w:r>
      <w:r>
        <w:t xml:space="preserve"> - P 91</w:t>
      </w:r>
      <w:r w:rsidRPr="00103A86">
        <w:t xml:space="preserve"> u prizemlju koji se sastoji od parkirnog mjesta izvan objekta,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A92524">
        <w:rPr>
          <w:b/>
          <w:u w:val="single"/>
        </w:rPr>
        <w:t>10</w:t>
      </w:r>
      <w:r w:rsidR="002C658E">
        <w:rPr>
          <w:b/>
          <w:u w:val="single"/>
        </w:rPr>
        <w:t>,</w:t>
      </w:r>
      <w:r w:rsidR="00A92524">
        <w:rPr>
          <w:b/>
          <w:u w:val="single"/>
        </w:rPr>
        <w:t>45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A92524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552F82" w:rsidP="00426019" w:rsidR="007C3A85" w:rsidRPr="007D37BA">
      <w:r>
        <w:t>Za točnost otpravka – ovlašteni službenik</w:t>
      </w:r>
      <w:r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552F82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24210"/>
    <w:rsid w:val="0002422E"/>
    <w:rsid w:val="00031F76"/>
    <w:rsid w:val="00046AB6"/>
    <w:rsid w:val="00094CB1"/>
    <w:rsid w:val="000A0BEB"/>
    <w:rsid w:val="000A70B5"/>
    <w:rsid w:val="000B0697"/>
    <w:rsid w:val="000B1708"/>
    <w:rsid w:val="000B56A6"/>
    <w:rsid w:val="000D07E5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F7388"/>
    <w:rsid w:val="00246FEA"/>
    <w:rsid w:val="00271D07"/>
    <w:rsid w:val="00282E78"/>
    <w:rsid w:val="00292860"/>
    <w:rsid w:val="002B68B6"/>
    <w:rsid w:val="002C658E"/>
    <w:rsid w:val="002E3F6D"/>
    <w:rsid w:val="00303FF2"/>
    <w:rsid w:val="00314C09"/>
    <w:rsid w:val="00316149"/>
    <w:rsid w:val="00320CCC"/>
    <w:rsid w:val="00350C80"/>
    <w:rsid w:val="003547F3"/>
    <w:rsid w:val="003549EB"/>
    <w:rsid w:val="0035517A"/>
    <w:rsid w:val="003674D1"/>
    <w:rsid w:val="00371FDE"/>
    <w:rsid w:val="00380924"/>
    <w:rsid w:val="003A2066"/>
    <w:rsid w:val="003B7F17"/>
    <w:rsid w:val="003C5E26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00779"/>
    <w:rsid w:val="00535482"/>
    <w:rsid w:val="005513B6"/>
    <w:rsid w:val="00552F82"/>
    <w:rsid w:val="005615F3"/>
    <w:rsid w:val="005643F8"/>
    <w:rsid w:val="005678C9"/>
    <w:rsid w:val="005D3681"/>
    <w:rsid w:val="005E1C64"/>
    <w:rsid w:val="005F027D"/>
    <w:rsid w:val="005F30D6"/>
    <w:rsid w:val="005F52E7"/>
    <w:rsid w:val="00616543"/>
    <w:rsid w:val="00617AEF"/>
    <w:rsid w:val="00635636"/>
    <w:rsid w:val="00635F38"/>
    <w:rsid w:val="00685A91"/>
    <w:rsid w:val="00685C98"/>
    <w:rsid w:val="006A3B77"/>
    <w:rsid w:val="006C1EA4"/>
    <w:rsid w:val="006D2948"/>
    <w:rsid w:val="00716B4C"/>
    <w:rsid w:val="007209B4"/>
    <w:rsid w:val="00725790"/>
    <w:rsid w:val="00751B9E"/>
    <w:rsid w:val="0076194D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670E6"/>
    <w:rsid w:val="008723DD"/>
    <w:rsid w:val="008842E7"/>
    <w:rsid w:val="00890AF8"/>
    <w:rsid w:val="00897088"/>
    <w:rsid w:val="008A7BD4"/>
    <w:rsid w:val="008F19F8"/>
    <w:rsid w:val="008F5C16"/>
    <w:rsid w:val="00903E75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0D64"/>
    <w:rsid w:val="00A9193B"/>
    <w:rsid w:val="00A92524"/>
    <w:rsid w:val="00AC640F"/>
    <w:rsid w:val="00AD59E4"/>
    <w:rsid w:val="00B0518E"/>
    <w:rsid w:val="00B06C21"/>
    <w:rsid w:val="00B13DF8"/>
    <w:rsid w:val="00B15099"/>
    <w:rsid w:val="00B346B3"/>
    <w:rsid w:val="00B3534C"/>
    <w:rsid w:val="00BB3200"/>
    <w:rsid w:val="00BC22A4"/>
    <w:rsid w:val="00BC7E1F"/>
    <w:rsid w:val="00BF75F0"/>
    <w:rsid w:val="00C055E9"/>
    <w:rsid w:val="00C12769"/>
    <w:rsid w:val="00C176C1"/>
    <w:rsid w:val="00C37639"/>
    <w:rsid w:val="00C46DB5"/>
    <w:rsid w:val="00C631D2"/>
    <w:rsid w:val="00C715E7"/>
    <w:rsid w:val="00C71C24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43242"/>
    <w:rsid w:val="00D6593C"/>
    <w:rsid w:val="00D802CF"/>
    <w:rsid w:val="00D94062"/>
    <w:rsid w:val="00DC4F3A"/>
    <w:rsid w:val="00DC7198"/>
    <w:rsid w:val="00DF04FF"/>
    <w:rsid w:val="00E046B5"/>
    <w:rsid w:val="00E14D6A"/>
    <w:rsid w:val="00E20321"/>
    <w:rsid w:val="00E41849"/>
    <w:rsid w:val="00E60365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455CE"/>
    <w:rsid w:val="00F8597D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2F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F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F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F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F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2F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F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F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F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F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St-5/2018-144</izvorni_sadrzaj>
    <derivirana_varijabla naziv="DomainObject.PredzadnjaOdlukaIzPredmeta.Oznaka_1">St-5/2018-144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968</properties:Characters>
  <properties:Lines>46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2019-01-02T13:37:00Z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2019-01-08T11:57:00Z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(1st-5-18-151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