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85d7" w14:paraId="9ea85d7" w:rsidRDefault="00A64320" w:rsidP="00A64320" w:rsidR="00A64320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>Poslovni broj: 9 St-363/2016-</w:t>
      </w:r>
      <w:r>
        <w:rPr>
          <w:rFonts w:eastAsia="Calibri"/>
        </w:rPr>
        <w:t>3</w:t>
      </w:r>
    </w:p>
    <w:p w:rsidRDefault="00A64320" w:rsidP="00A64320" w:rsidR="00A6432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A64320" w:rsidP="00A64320" w:rsidR="00A6432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A64320" w:rsidP="00A64320" w:rsidR="00A6432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A64320" w:rsidP="00A64320" w:rsidR="00A6432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A64320" w:rsidP="00A64320" w:rsidR="00A64320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A64320" w:rsidP="00A64320" w:rsidR="00A64320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Z A K LJ U Č A K</w:t>
      </w:r>
    </w:p>
    <w:p w:rsidRDefault="00A64320" w:rsidP="00A64320" w:rsidR="00A64320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A64320" w:rsidP="00A64320" w:rsidR="00A64320">
      <w:pPr>
        <w:spacing w:lineRule="auto" w:line="240" w:after="0"/>
        <w:rPr>
          <w:rFonts w:eastAsia="Calibri"/>
        </w:rPr>
      </w:pP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Trgovački sud u Varaždinu po sucu toga suda Maji Valušnig, kao stečajnom sucu, u stečajnom predmetu, povodom prijedloga predlagatelja Financijske agencije Regionalni centar Zagreb, Podružnica Varaždin, Augusta Cesarca 2, Varaždin, OIB: 85821130368, za otvaranje stečajnog postupka nad dužnikom BUDI.IN. d.o.o., Mursko Središće, Augusta Šenoe 18, OIB: 52140488867, dana 1</w:t>
      </w:r>
      <w:r>
        <w:rPr>
          <w:rFonts w:eastAsia="Calibri"/>
        </w:rPr>
        <w:t>1</w:t>
      </w:r>
      <w:r>
        <w:rPr>
          <w:rFonts w:eastAsia="Calibri"/>
        </w:rPr>
        <w:t xml:space="preserve">. ožujka 2016. godine  </w:t>
      </w:r>
    </w:p>
    <w:p w:rsidRDefault="00A64320" w:rsidP="00A64320" w:rsidR="00A64320">
      <w:pPr>
        <w:spacing w:lineRule="auto" w:line="240" w:after="0"/>
        <w:rPr>
          <w:rFonts w:eastAsia="Calibri"/>
        </w:rPr>
      </w:pPr>
    </w:p>
    <w:p w:rsidRDefault="00A64320" w:rsidP="00A64320" w:rsidR="00A64320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z a k lj u č i o  j e</w:t>
      </w:r>
    </w:p>
    <w:p w:rsidRDefault="00A64320" w:rsidP="00A64320" w:rsidR="00A64320">
      <w:pPr>
        <w:spacing w:lineRule="auto" w:line="240" w:after="0"/>
        <w:jc w:val="center"/>
        <w:rPr>
          <w:rFonts w:eastAsia="Calibri"/>
        </w:rPr>
      </w:pP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 Nalaže se dužniku BUDI.IN. d.o.o., Mursko Središće, Augusta Šenoe 18, OIB: 52140488867 da sukladno članku 17. Stečajnog zakona ("Narodne novine" broj 71/15, u daljnjem tekstu SZ) u roku od 15 dana od dana primitka ovog zaključka, dostavi popis imovine i obveza dužnika koji se sastoji od naznake: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nekretnina i pokretnina dužnika (opis svake pojedine nekretnine i pokretnine s podacima potrebnim za identifikaciju)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2. imovinskih prava dužnika na tuđim stvarima (opis svake pojedine nekretnine ili pokretnine s podacima potrebnim za identifikaciju)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3. novčanih i nenovčanih tražbina dužnika (iznos, ime i prezime/naziv, OIB i adresa dužnikovog dužnika, pravna osnova, datum dospijeća)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drugih prava koja čine imovinu dužnika (opis prava, procijenjena vrijednost prava, ako se radi o imovinskom pravu)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6. druge imovine dužnika (opis i vrste imovine s podacima potrebnim za identifikaciju)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10. izlučnih prava (podaci o izlučnom pravu, pravna osnova i dio imovine na koji se odnosi izlučno pravo)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lastRenderedPageBreak/>
        <w:t>11. prosječnih mjesečnih troškova redovnoga poslovanja dužnika u posljednjih godinu dana (iznos u kunama, specifikacija troškova)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III Upozorava se odgovorna osoba dužnika Siniša Benčik, Mursko Središće, Augusta Šenoe 18, OIB: 83274941345 da za davanje neistinitoga ili nepotpunoga popisa imovine i obveza, odgovara kao za davanje lažnoga iskaza u postupku pred sudom.</w:t>
      </w:r>
    </w:p>
    <w:p w:rsidRDefault="00A64320" w:rsidP="00A64320" w:rsidR="00A6432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A64320" w:rsidP="00A64320" w:rsidR="00A6432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64320" w:rsidP="00A64320" w:rsidR="00A6432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64320" w:rsidP="00A64320" w:rsidR="00A6432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A64320" w:rsidP="00A64320" w:rsidR="00A6432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A64320" w:rsidP="00A64320" w:rsidR="00A6432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Dana 8.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3. ožujka 2016. u Očevidniku redoslijeda osnova za plaćanje ima evidentirane neizvršene osnove za plaćanje u ukupnom iznosu od 57.980.63 kn te da dužnik ima četvero zaposlenih.</w:t>
      </w:r>
    </w:p>
    <w:p w:rsidRDefault="00A64320" w:rsidP="00A64320" w:rsidR="00A6432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64320" w:rsidP="00A64320" w:rsidR="00A6432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A64320" w:rsidP="00A64320" w:rsidR="00A6432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64320" w:rsidP="00A64320" w:rsidR="00A6432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64320" w:rsidP="00A64320" w:rsidR="00A6432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</w:t>
      </w:r>
      <w:r>
        <w:rPr>
          <w:rFonts w:eastAsia="Times New Roman"/>
          <w:lang w:eastAsia="hr-HR"/>
        </w:rPr>
        <w:t>1</w:t>
      </w:r>
      <w:r>
        <w:rPr>
          <w:rFonts w:eastAsia="Times New Roman"/>
          <w:lang w:eastAsia="hr-HR"/>
        </w:rPr>
        <w:t>. ožujka 2016.</w:t>
      </w:r>
    </w:p>
    <w:p w:rsidRDefault="00A64320" w:rsidP="00A64320" w:rsidR="00A6432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64320" w:rsidP="00A64320" w:rsidR="00A6432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64320" w:rsidP="00A64320" w:rsidR="00A6432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A64320" w:rsidR="00A64320">
        <w:tc>
          <w:tcPr>
            <w:tcW w:type="dxa" w:w="4928"/>
          </w:tcPr>
          <w:p w:rsidRDefault="00A64320" w:rsidR="00A64320">
            <w:pPr>
              <w:rPr>
                <w:rFonts w:eastAsia="Calibri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  <w:hideMark/>
          </w:tcPr>
          <w:p w:rsidRDefault="00A64320" w:rsidR="00A64320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>STEČAJNI SUDAC:</w:t>
            </w:r>
          </w:p>
          <w:p w:rsidRDefault="00A64320" w:rsidR="00A64320">
            <w:pPr>
              <w:jc w:val="center"/>
              <w:rPr>
                <w:rFonts w:eastAsia="Calibri"/>
                <w:lang w:eastAsia="hr-HR"/>
              </w:rPr>
            </w:pPr>
          </w:p>
          <w:p w:rsidRDefault="00A64320" w:rsidR="00A64320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>Maja Valušnig</w:t>
            </w:r>
            <w:r>
              <w:rPr>
                <w:rFonts w:eastAsia="Calibri"/>
                <w:lang w:eastAsia="hr-HR"/>
              </w:rPr>
              <w:t>, v.r.</w:t>
            </w:r>
          </w:p>
          <w:p w:rsidRDefault="00A64320" w:rsidR="00A64320">
            <w:pPr>
              <w:jc w:val="center"/>
              <w:rPr>
                <w:rFonts w:eastAsia="Calibri"/>
                <w:lang w:eastAsia="hr-HR"/>
              </w:rPr>
            </w:pPr>
          </w:p>
        </w:tc>
      </w:tr>
    </w:tbl>
    <w:p w:rsidRDefault="00A64320" w:rsidP="00A64320" w:rsidR="00A6432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A64320" w:rsidP="00A64320" w:rsidR="00A6432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A64320" w:rsidP="00A64320" w:rsidR="00A6432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zaključka žalba nije dopuštena (čl. 19. st. 7. SZ-a).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BUDI.IN. d.o.o., Mursko Središće, Augusta Šenoe 18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e-Oglasna ploča suda</w:t>
      </w:r>
    </w:p>
    <w:p w:rsidRDefault="00A64320" w:rsidP="00A64320" w:rsidR="00A64320">
      <w:pPr>
        <w:spacing w:lineRule="auto" w:line="240" w:after="0"/>
        <w:jc w:val="both"/>
        <w:rPr>
          <w:rFonts w:eastAsia="Calibri"/>
        </w:rPr>
      </w:pPr>
    </w:p>
    <w:p w:rsidRDefault="00A64320" w:rsidP="00A64320" w:rsidR="00A64320"/>
    <w:p w:rsidRDefault="00DA0242" w:rsidP="00A64320" w:rsidR="00DA0242" w:rsidRPr="00A64320"/>
    <w:sectPr w:rsidSect="00A64320" w:rsidR="00DA0242" w:rsidRPr="00A64320">
      <w:headerReference w:type="default" r:id="rId11"/>
      <w:pgSz w:code="9" w:h="16839" w:w="11907"/>
      <w:pgMar w:gutter="0" w:footer="1134" w:header="1134" w:left="1701" w:bottom="851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320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64320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64320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10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St-363/2016-3</izvorni_sadrzaj>
    <derivirana_varijabla naziv="DomainObject.Oznaka_1">St-363/2016-3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BUDI.IN društvo s ograničenom odgovornošću za pružanje frizerskih usluga</izvorni_sadrzaj>
    <derivirana_varijabla naziv="DomainObject.Predmet.ProtustrankaFormated_1">  BUDI.IN društvo s ograničenom odgovornošću za pružanje frizerskih usluga</derivirana_varijabla>
  </DomainObject.Predmet.ProtustrankaFormated>
  <DomainObject.Predmet.ProtustrankaFormatedOIB>
    <izvorni_sadrzaj>  BUDI.IN društvo s ograničenom odgovornošću za pružanje frizerskih usluga, OIB 52140488867</izvorni_sadrzaj>
    <derivirana_varijabla naziv="DomainObject.Predmet.ProtustrankaFormatedOIB_1">  BUDI.IN društvo s ograničenom odgovornošću za pružanje frizerskih usluga, OIB 52140488867</derivirana_varijabla>
  </DomainObject.Predmet.ProtustrankaFormatedOIB>
  <DomainObject.Predmet.ProtustrankaFormatedWithAdress>
    <izvorni_sadrzaj> BUDI.IN društvo s ograničenom odgovornošću za pružanje frizerskih usluga, Augusta Šenoe 18, 40315 Mursko Središće</izvorni_sadrzaj>
    <derivirana_varijabla naziv="DomainObject.Predmet.ProtustrankaFormatedWithAdress_1"> BUDI.IN društvo s ograničenom odgovornošću za pružanje frizerskih usluga, Augusta Šenoe 18, 40315 Mursko Središće</derivirana_varijabla>
  </DomainObject.Predmet.ProtustrankaFormatedWithAdress>
  <DomainObject.Predmet.ProtustrankaFormatedWithAdressOIB>
    <izvorni_sadrzaj> BUDI.IN društvo s ograničenom odgovornošću za pružanje frizerskih usluga, OIB 52140488867, Augusta Šenoe 18, 40315 Mursko Središće</izvorni_sadrzaj>
    <derivirana_varijabla naziv="DomainObject.Predmet.ProtustrankaFormatedWithAdressOIB_1"> BUDI.IN društvo s ograničenom odgovornošću za pružanje frizerskih usluga, OIB 52140488867, Augusta Šenoe 18, 40315 Mursko Središće</derivirana_varijabla>
  </DomainObject.Predmet.ProtustrankaFormatedWithAdressOIB>
  <DomainObject.Predmet.ProtustrankaWithAdress>
    <izvorni_sadrzaj>BUDI.IN društvo s ograničenom odgovornošću za pružanje frizerskih usluga Augusta Šenoe 18, 40315 Mursko Središće</izvorni_sadrzaj>
    <derivirana_varijabla naziv="DomainObject.Predmet.ProtustrankaWithAdress_1">BUDI.IN društvo s ograničenom odgovornošću za pružanje frizerskih usluga Augusta Šenoe 18, 40315 Mursko Središće</derivirana_varijabla>
  </DomainObject.Predmet.ProtustrankaWithAdress>
  <DomainObject.Predmet.ProtustrankaWithAdressOIB>
    <izvorni_sadrzaj>BUDI.IN društvo s ograničenom odgovornošću za pružanje frizerskih usluga, OIB 52140488867, Augusta Šenoe 18, 40315 Mursko Središće</izvorni_sadrzaj>
    <derivirana_varijabla naziv="DomainObject.Predmet.ProtustrankaWithAdressOIB_1">BUDI.IN društvo s ograničenom odgovornošću za pružanje frizerskih usluga, OIB 52140488867, Augusta Šenoe 18, 40315 Mursko Središće</derivirana_varijabla>
  </DomainObject.Predmet.ProtustrankaWithAdressOIB>
  <DomainObject.Predmet.ProtustrankaNazivFormated>
    <izvorni_sadrzaj>BUDI.IN društvo s ograničenom odgovornošću za pružanje frizerskih usluga</izvorni_sadrzaj>
    <derivirana_varijabla naziv="DomainObject.Predmet.ProtustrankaNazivFormated_1">BUDI.IN društvo s ograničenom odgovornošću za pružanje frizerskih usluga</derivirana_varijabla>
  </DomainObject.Predmet.ProtustrankaNazivFormated>
  <DomainObject.Predmet.ProtustrankaNazivFormatedOIB>
    <izvorni_sadrzaj>BUDI.IN društvo s ograničenom odgovornošću za pružanje frizerskih usluga, OIB 52140488867</izvorni_sadrzaj>
    <derivirana_varijabla naziv="DomainObject.Predmet.ProtustrankaNazivFormatedOIB_1">BUDI.IN društvo s ograničenom odgovornošću za pružanje frizerskih usluga, OIB 52140488867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57980.63</izvorni_sadrzaj>
    <derivirana_varijabla naziv="DomainObject.Predmet.TrenutnaVrijednost_1">57980.63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BUDI.IN društvo s ograničenom odgovornošću za pružanje frizerskih usluga</item>
    </izvorni_sadrzaj>
    <derivirana_varijabla naziv="DomainObject.Predmet.ProtuStrankaListFormated_1">
      <item>BUDI.IN društvo s ograničenom odgovornošću za pružanje frizerskih usluga</item>
    </derivirana_varijabla>
  </DomainObject.Predmet.ProtuStrankaListFormated>
  <DomainObject.Predmet.ProtuStrankaListFormatedOIB>
    <izvorni_sadrzaj>
      <item>BUDI.IN društvo s ograničenom odgovornošću za pružanje frizerskih usluga, OIB 52140488867</item>
    </izvorni_sadrzaj>
    <derivirana_varijabla naziv="DomainObject.Predmet.ProtuStrankaListFormatedOIB_1">
      <item>BUDI.IN društvo s ograničenom odgovornošću za pružanje frizerskih usluga, OIB 52140488867</item>
    </derivirana_varijabla>
  </DomainObject.Predmet.ProtuStrankaListFormatedOIB>
  <DomainObject.Predmet.ProtuStrankaListFormatedWithAdress>
    <izvorni_sadrzaj>
      <item>BUDI.IN društvo s ograničenom odgovornošću za pružanje frizerskih usluga, Augusta Šenoe 18, 40315 Mursko Središće</item>
    </izvorni_sadrzaj>
    <derivirana_varijabla naziv="DomainObject.Predmet.ProtuStrankaListFormatedWithAdress_1">
      <item>BUDI.IN društvo s ograničenom odgovornošću za pružanje frizerskih usluga, Augusta Šenoe 18, 40315 Mursko Središće</item>
    </derivirana_varijabla>
  </DomainObject.Predmet.ProtuStrankaListFormatedWithAdress>
  <DomainObject.Predmet.ProtuStrankaListFormatedWithAdressOIB>
    <izvorni_sadrzaj>
      <item>BUDI.IN društvo s ograničenom odgovornošću za pružanje frizerskih usluga, OIB 52140488867, Augusta Šenoe 18, 40315 Mursko Središće</item>
    </izvorni_sadrzaj>
    <derivirana_varijabla naziv="DomainObject.Predmet.ProtuStrankaListFormatedWithAdressOIB_1">
      <item>BUDI.IN društvo s ograničenom odgovornošću za pružanje frizerskih usluga, OIB 52140488867, Augusta Šenoe 18, 40315 Mursko Središće</item>
    </derivirana_varijabla>
  </DomainObject.Predmet.ProtuStrankaListFormatedWithAdressOIB>
  <DomainObject.Predmet.ProtuStrankaListNazivFormated>
    <izvorni_sadrzaj>
      <item>BUDI.IN društvo s ograničenom odgovornošću za pružanje frizerskih usluga</item>
    </izvorni_sadrzaj>
    <derivirana_varijabla naziv="DomainObject.Predmet.ProtuStrankaListNazivFormated_1">
      <item>BUDI.IN društvo s ograničenom odgovornošću za pružanje frizerskih usluga</item>
    </derivirana_varijabla>
  </DomainObject.Predmet.ProtuStrankaListNazivFormated>
  <DomainObject.Predmet.ProtuStrankaListNazivFormatedOIB>
    <izvorni_sadrzaj>
      <item>BUDI.IN društvo s ograničenom odgovornošću za pružanje frizerskih usluga, OIB 52140488867</item>
    </izvorni_sadrzaj>
    <derivirana_varijabla naziv="DomainObject.Predmet.ProtuStrankaListNazivFormatedOIB_1">
      <item>BUDI.IN društvo s ograničenom odgovornošću za pružanje frizerskih usluga, OIB 52140488867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St-363/2016-3</izvorni_sadrzaj>
    <derivirana_varijabla naziv="DomainObject.PoslovniBrojDokumenta_1">St-363/2016-3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BUDI.IN društvo s ograničenom odgovornošću za pružanje frizerskih usluga</izvorni_sadrzaj>
    <derivirana_varijabla naziv="DomainObject.Predmet.ProtustrankaIDrugi_1">BUDI.IN društvo s ograničenom odgovornošću za pružanje frizerskih usluga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BUDI.IN društvo s ograničenom odgovornošću za pružanje frizerskih usluga, OIB 52140488867, Augusta Šenoe 18, 40315 Mursko Središće</izvorni_sadrzaj>
    <derivirana_varijabla naziv="DomainObject.Predmet.ProtustrankaIDrugiAdressOIB_1">BUDI.IN društvo s ograničenom odgovornošću za pružanje frizerskih usluga, OIB 52140488867, Augusta Šenoe 18,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BUDI.IN društvo s ograničenom odgovornošću za pružanje frizerskih usluga</item>
      <item>Sudski registar</item>
    </izvorni_sadrzaj>
    <derivirana_varijabla naziv="DomainObject.Predmet.SudioniciListNaziv_1">
      <item>Financijska agencija</item>
      <item>BUDI.IN društvo s ograničenom odgovornošću za pružanje frizerskih usluga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BUDI.IN društvo s ograničenom odgovornošću za pružanje frizerskih usluga, OIB 52140488867, Augusta Šenoe 18,40315 Mursko Središće</item>
      <item>Sudski registar</item>
    </izvorni_sadrzaj>
    <derivirana_varijabla naziv="DomainObject.Predmet.SudioniciListAdressOIB_1">
      <item>Financijska agencija, OIB 85821130368, A. Cesarca 2,42000 Varaždin</item>
      <item>BUDI.IN društvo s ograničenom odgovornošću za pružanje frizerskih usluga, OIB 52140488867, Augusta Šenoe 18,40315 Mursko Središće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0FF264-8AAE-4E94-902F-CF19603191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3474</properties:Characters>
  <properties:Lines>93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2016-03-11T07:32:00Z</cp:lastPrinted>
  <dcterms:modified xmlns:xsi="http://www.w3.org/2001/XMLSchema-instance" xsi:type="dcterms:W3CDTF">2016-03-11T07:32:00Z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St-363/2016-3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