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c6af1" w14:paraId="91c6af1" w:rsidRDefault="00AE649C" w:rsidP="004F27AE" w:rsidR="00AE649C" w:rsidRPr="00B76F3C">
      <w:pPr>
        <w:pStyle w:val="NormaleSPIS"/>
        <w15:collapsed w:val="false"/>
      </w:pPr>
    </w:p>
    <w:p w:rsidRDefault="00AB4602" w:rsidP="00D414B0" w:rsidR="00D414B0">
      <w:pPr>
        <w:pStyle w:val="Bezproreda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414B0">
        <w:t xml:space="preserve">     Republika Hrvatska</w:t>
      </w:r>
    </w:p>
    <w:p w:rsidRDefault="00D414B0" w:rsidP="00D414B0" w:rsidR="00D414B0">
      <w:pPr>
        <w:pStyle w:val="Bezproreda"/>
      </w:pPr>
      <w:r>
        <w:t>Trgovački sud u Bjelovaru</w:t>
      </w:r>
    </w:p>
    <w:p w:rsidRDefault="00D414B0" w:rsidP="00D414B0" w:rsidR="00D414B0" w:rsidRPr="00D414B0">
      <w:pPr>
        <w:pStyle w:val="Bezproreda"/>
        <w:rPr>
          <w:sz w:val="20"/>
          <w:szCs w:val="20"/>
        </w:rPr>
      </w:pPr>
      <w:r w:rsidRPr="00D414B0">
        <w:rPr>
          <w:sz w:val="20"/>
          <w:szCs w:val="20"/>
        </w:rPr>
        <w:t xml:space="preserve">Bjelovar, Šetalište dr. I. </w:t>
      </w:r>
      <w:proofErr w:type="spellStart"/>
      <w:r w:rsidRPr="00D414B0">
        <w:rPr>
          <w:sz w:val="20"/>
          <w:szCs w:val="20"/>
        </w:rPr>
        <w:t>Lebovića</w:t>
      </w:r>
      <w:proofErr w:type="spellEnd"/>
      <w:r w:rsidRPr="00D414B0">
        <w:rPr>
          <w:sz w:val="20"/>
          <w:szCs w:val="20"/>
        </w:rPr>
        <w:t xml:space="preserve"> 42</w:t>
      </w:r>
    </w:p>
    <w:p w:rsidRDefault="00D414B0" w:rsidP="00D414B0" w:rsidR="00D414B0">
      <w:pPr>
        <w:jc w:val="right"/>
        <w:rPr>
          <w:rStyle w:val="Istaknuto"/>
          <w:i w:val="false"/>
          <w:iCs w:val="false"/>
        </w:rPr>
      </w:pPr>
      <w:r>
        <w:t>Poslovni broj: 3 St-796/2018-5</w:t>
      </w:r>
    </w:p>
    <w:p w:rsidRDefault="00D414B0" w:rsidP="00D414B0" w:rsidR="00D414B0">
      <w:pPr>
        <w:jc w:val="center"/>
      </w:pPr>
      <w:r>
        <w:t>R E P U B L I K A  H R V A T S K A</w:t>
      </w:r>
    </w:p>
    <w:p w:rsidRDefault="00D414B0" w:rsidP="00D414B0" w:rsidR="00D414B0">
      <w:pPr>
        <w:jc w:val="center"/>
      </w:pPr>
      <w:r>
        <w:t>R J E Š E N J E</w:t>
      </w:r>
    </w:p>
    <w:p w:rsidRDefault="00D414B0" w:rsidP="00D414B0" w:rsidR="00D414B0">
      <w:pPr>
        <w:jc w:val="both"/>
      </w:pPr>
      <w:r>
        <w:tab/>
        <w:t>Trgovački sud u Bjelovaru, OIB: 07942269267, po stečajnoj sutkinji Sanjani Zorinc u stečajnom postupku nad Stečajnom masom iza FARMING d.o.o. u stečaju, Virovitica, Ferde Rusana 100, OIB: 66616778200, 10. travnja 2019.</w:t>
      </w:r>
    </w:p>
    <w:p w:rsidRDefault="00D414B0" w:rsidP="00D414B0" w:rsidR="00D414B0" w:rsidRPr="00D414B0">
      <w:pPr>
        <w:jc w:val="center"/>
      </w:pPr>
      <w:r>
        <w:t xml:space="preserve">r i j e š i o  j e </w:t>
      </w:r>
    </w:p>
    <w:p w:rsidRDefault="00D414B0" w:rsidP="00D414B0" w:rsidR="00D414B0">
      <w:pPr>
        <w:jc w:val="both"/>
      </w:pPr>
      <w:r>
        <w:tab/>
        <w:t>Obustavlja se i zaključuje stečajni postupak nad Stečajnom masom iza FARMING d.o.o. u stečaju, Virovitica, Ferde Rusana 100, OIB: 66616778200.</w:t>
      </w:r>
    </w:p>
    <w:p w:rsidRDefault="00D414B0" w:rsidP="00D414B0" w:rsidR="00D414B0">
      <w:pPr>
        <w:jc w:val="center"/>
      </w:pPr>
      <w:r>
        <w:t>Obrazloženje</w:t>
      </w:r>
    </w:p>
    <w:p w:rsidRDefault="00D414B0" w:rsidP="00D414B0" w:rsidR="00D414B0">
      <w:pPr>
        <w:pStyle w:val="Bezproreda"/>
        <w:jc w:val="both"/>
      </w:pPr>
      <w:r>
        <w:tab/>
        <w:t xml:space="preserve">U izvješću stečajnog upravitelja o stanju stečajne mase od 4. travnja 2019. godine stečajni upravitelj je naveo da je upis stečajne mase u sudski registar izvršen isključivo radi utvrđivanja prava vlasništva na nekretninama upisanim u </w:t>
      </w:r>
      <w:proofErr w:type="spellStart"/>
      <w:r>
        <w:t>zk</w:t>
      </w:r>
      <w:proofErr w:type="spellEnd"/>
      <w:r>
        <w:t xml:space="preserve">. ul. broj 7438 k. o. Grad Bjelovar, </w:t>
      </w:r>
      <w:proofErr w:type="spellStart"/>
      <w:r>
        <w:t>čk</w:t>
      </w:r>
      <w:proofErr w:type="spellEnd"/>
      <w:r>
        <w:t xml:space="preserve">. br. 3498 gospodarska zgrada (staklenik) i kotlovnica površine 878 m2, koje su gruntovno bile vlasništvo dužnika, a temeljem kupoprodajnog ugovora pravo vlasništva na njih polaže POLJOOPSKRBA-BILOGORA d.d. u stečaju iz Bjelovar, </w:t>
      </w:r>
      <w:proofErr w:type="spellStart"/>
      <w:r>
        <w:t>Masarykova</w:t>
      </w:r>
      <w:proofErr w:type="spellEnd"/>
      <w:r>
        <w:t xml:space="preserve"> 9.</w:t>
      </w:r>
    </w:p>
    <w:p w:rsidRDefault="00D414B0" w:rsidP="00D414B0" w:rsidR="00D414B0">
      <w:pPr>
        <w:pStyle w:val="Bezproreda"/>
        <w:jc w:val="both"/>
      </w:pPr>
      <w:r>
        <w:tab/>
        <w:t xml:space="preserve">Tužitelj POLJOOPSKRBA-BILOGORA d.d. Bjelovar podnio je tužbu za utvrđivanje prava vlasništva kod Trgovačkog suda u Bjelovaru te je u sudskom postupku poslovni broj P-17/2019 donijeta pravomoćna presuda kojom se utvrđuje da je tužitelj POLJOOPSKRBA-BILOGORA d.d. u stečaju Bjelovar vlasnik nekretnine upisane u </w:t>
      </w:r>
      <w:proofErr w:type="spellStart"/>
      <w:r>
        <w:t>zk</w:t>
      </w:r>
      <w:proofErr w:type="spellEnd"/>
      <w:r>
        <w:t>. ul. broj 7438 k. o. Grad Bjelovar, što je dužnik stečajna masa FARMING d.o.o. u stečaju Virovitica dužan trpjeti i dozvoliti da se na temelju ove presude tužitelj pred Općinskim sudom u Bjelovaru, zemljišnoknjižni odjel Bjelovar upiše kao vlasnik navedene nekretnine, a što će u protivnom zamijeniti ova presuda o pravomoćnosti, u roku 8 dana.</w:t>
      </w:r>
    </w:p>
    <w:p w:rsidRDefault="00D414B0" w:rsidP="00D414B0" w:rsidR="00D414B0" w:rsidRPr="00D414B0">
      <w:pPr>
        <w:pStyle w:val="Bezproreda"/>
        <w:jc w:val="both"/>
      </w:pPr>
      <w:r>
        <w:tab/>
        <w:t xml:space="preserve">Budući da Stečajna masa dužnika FARMING d.o.o. nema nikakve druge imovine čijom bi se prodajom mogla provesti naknadna dioba, temeljem čl. 293. st. 1. Stečajnog zakona („Narodne novine“ broj 71/15 i 104/17) riješeno je kao u izreci. </w:t>
      </w:r>
    </w:p>
    <w:p w:rsidRDefault="00D414B0" w:rsidP="00D414B0" w:rsidR="00D414B0">
      <w:pPr>
        <w:jc w:val="center"/>
      </w:pPr>
      <w:r>
        <w:t>Bjelovar, 10. travnja 2019.</w:t>
      </w:r>
    </w:p>
    <w:p w:rsidRDefault="00D414B0" w:rsidP="00D414B0" w:rsidR="00D414B0">
      <w:pPr>
        <w:pStyle w:val="Bezproreda"/>
      </w:pPr>
      <w:r>
        <w:t xml:space="preserve">                                                                                                         STEČAJNA SUTKINJA</w:t>
      </w:r>
    </w:p>
    <w:p w:rsidRDefault="00D414B0" w:rsidP="00D414B0" w:rsidR="00D414B0">
      <w:pPr>
        <w:pStyle w:val="Bezproreda"/>
      </w:pPr>
      <w:r>
        <w:rPr>
          <w:b/>
        </w:rPr>
        <w:t xml:space="preserve">                                                                                                            </w:t>
      </w:r>
      <w:r>
        <w:t>SANJANA ZORINC</w:t>
      </w:r>
    </w:p>
    <w:p w:rsidRDefault="00D414B0" w:rsidP="00D414B0" w:rsidR="00D414B0">
      <w:pPr>
        <w:pStyle w:val="Bezproreda"/>
        <w:rPr>
          <w:b/>
        </w:rPr>
      </w:pPr>
    </w:p>
    <w:p w:rsidRDefault="00D414B0" w:rsidP="00D414B0" w:rsidR="00D414B0">
      <w:pPr>
        <w:pStyle w:val="Bezproreda"/>
      </w:pPr>
      <w:r>
        <w:t xml:space="preserve">POUKA O PRAVNOM LIJEKU: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D414B0" w:rsidP="00D414B0" w:rsidR="00D414B0">
      <w:pPr>
        <w:pStyle w:val="Bezproreda"/>
        <w:jc w:val="center"/>
      </w:pPr>
      <w:r>
        <w:lastRenderedPageBreak/>
        <w:t>-2-</w:t>
      </w:r>
    </w:p>
    <w:p w:rsidRDefault="00D414B0" w:rsidP="00D414B0" w:rsidR="00D414B0">
      <w:pPr>
        <w:pStyle w:val="Bezproreda"/>
      </w:pPr>
    </w:p>
    <w:p w:rsidRDefault="00D414B0" w:rsidP="00D414B0" w:rsidR="00D414B0">
      <w:pPr>
        <w:pStyle w:val="Bezproreda"/>
        <w:jc w:val="right"/>
      </w:pPr>
      <w:r>
        <w:t>Poslovni broj: 3 S</w:t>
      </w:r>
      <w:bookmarkStart w:name="_GoBack" w:id="0"/>
      <w:bookmarkEnd w:id="0"/>
      <w:r>
        <w:t>t-796/2018-5</w:t>
      </w:r>
    </w:p>
    <w:p w:rsidRDefault="00D414B0" w:rsidP="00D414B0" w:rsidR="00D414B0">
      <w:pPr>
        <w:pStyle w:val="Bezproreda"/>
      </w:pPr>
    </w:p>
    <w:p w:rsidRDefault="00D414B0" w:rsidP="00D414B0" w:rsidR="00D414B0">
      <w:pPr>
        <w:pStyle w:val="Bezproreda"/>
      </w:pPr>
    </w:p>
    <w:p w:rsidRDefault="00D414B0" w:rsidP="00D414B0" w:rsidR="00D414B0">
      <w:pPr>
        <w:pStyle w:val="Bezproreda"/>
      </w:pPr>
    </w:p>
    <w:p w:rsidRDefault="00D414B0" w:rsidP="00D414B0" w:rsidR="00D414B0">
      <w:pPr>
        <w:pStyle w:val="Bezproreda"/>
      </w:pPr>
    </w:p>
    <w:p w:rsidRDefault="00D414B0" w:rsidP="00D414B0" w:rsidR="00D414B0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D414B0" w:rsidP="00D414B0" w:rsidR="00D414B0">
      <w:pPr>
        <w:pStyle w:val="Bezproreda"/>
      </w:pPr>
      <w:r>
        <w:t>Dna: e-oglasna ploča</w:t>
      </w:r>
    </w:p>
    <w:p w:rsidRDefault="00D414B0" w:rsidP="00D414B0" w:rsidR="00D414B0">
      <w:pPr>
        <w:pStyle w:val="Bezproreda"/>
      </w:pPr>
      <w:r>
        <w:t xml:space="preserve">         nakon pravomoćnosti – sudskom registru radi brisanja </w:t>
      </w:r>
    </w:p>
    <w:p w:rsidRDefault="00D414B0" w:rsidP="00D414B0" w:rsidR="00D414B0">
      <w:pPr>
        <w:pStyle w:val="Bezproreda"/>
      </w:pPr>
      <w:proofErr w:type="spellStart"/>
      <w:r>
        <w:t>Bj</w:t>
      </w:r>
      <w:proofErr w:type="spellEnd"/>
      <w:r>
        <w:t xml:space="preserve">. 10.4.2019.  </w:t>
      </w:r>
    </w:p>
    <w:p w:rsidRDefault="00D414B0" w:rsidP="00D414B0" w:rsidR="00D414B0">
      <w:pPr>
        <w:pStyle w:val="Bezproreda"/>
      </w:pPr>
    </w:p>
    <w:p w:rsidRDefault="00AE649C" w:rsidP="00D414B0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14B0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88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St-796/2018-5</izvorni_sadrzaj>
    <derivirana_varijabla naziv="DomainObject.Oznaka_1">St-796/2018-5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2018.</izvorni_sadrzaj>
    <derivirana_varijabla naziv="DomainObject.Predmet.DatumOsnivanja_1">20.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St-796/2018</izvorni_sadrzaj>
    <derivirana_varijabla naziv="DomainObject.Predmet.OznakaBroj_1">St-796/2018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FARMING društvo s ograničenom odgovornošću za poljoprivrednu proizvodnju i trgovinu</izvorni_sadrzaj>
    <derivirana_varijabla naziv="DomainObject.Predmet.ProtustrankaFormated_1">  Stečajna masa iza FARMING društvo s ograničenom odgovornošću za poljoprivrednu proizvodnju i trgovinu</derivirana_varijabla>
  </DomainObject.Predmet.ProtustrankaFormated>
  <DomainObject.Predmet.ProtustrankaFormatedOIB>
    <izvorni_sadrzaj>  Stečajna masa iza FARMING društvo s ograničenom odgovornošću za poljoprivrednu proizvodnju i trgovinu, OIB 66616778200</izvorni_sadrzaj>
    <derivirana_varijabla naziv="DomainObject.Predmet.ProtustrankaFormatedOIB_1">  Stečajna masa iza FARMING društvo s ograničenom odgovornošću za poljoprivrednu proizvodnju i trgovinu, OIB 66616778200</derivirana_varijabla>
  </DomainObject.Predmet.ProtustrankaFormatedOIB>
  <DomainObject.Predmet.ProtustrankaFormatedWithAdress>
    <izvorni_sadrzaj> Stečajna masa iza FARMING društvo s ograničenom odgovornošću za poljoprivrednu proizvodnju i trgovinu, Ferde Rusana 100, 33000 Virovitica</izvorni_sadrzaj>
    <derivirana_varijabla naziv="DomainObject.Predmet.ProtustrankaFormatedWithAdress_1"> Stečajna masa iza FARMING društvo s ograničenom odgovornošću za poljoprivrednu proizvodnju i trgovinu, Ferde Rusana 100, 33000 Virovitica</derivirana_varijabla>
  </DomainObject.Predmet.ProtustrankaFormatedWithAdress>
  <DomainObject.Predmet.ProtustrankaFormatedWithAdressOIB>
    <izvorni_sadrzaj> Stečajna masa iza FARMING društvo s ograničenom odgovornošću za poljoprivrednu proizvodnju i trgovinu, OIB 66616778200, Ferde Rusana 100, 33000 Virovitica</izvorni_sadrzaj>
    <derivirana_varijabla naziv="DomainObject.Predmet.ProtustrankaFormatedWithAdressOIB_1"> Stečajna masa iza FARMING društvo s ograničenom odgovornošću za poljoprivrednu proizvodnju i trgovinu, OIB 66616778200, Ferde Rusana 100, 33000 Virovitica</derivirana_varijabla>
  </DomainObject.Predmet.ProtustrankaFormatedWithAdressOIB>
  <DomainObject.Predmet.ProtustrankaWithAdress>
    <izvorni_sadrzaj>Stečajna masa iza FARMING društvo s ograničenom odgovornošću za poljoprivrednu proizvodnju i trgovinu Ferde Rusana 100, 33000 Virovitica</izvorni_sadrzaj>
    <derivirana_varijabla naziv="DomainObject.Predmet.ProtustrankaWithAdress_1">Stečajna masa iza FARMING društvo s ograničenom odgovornošću za poljoprivrednu proizvodnju i trgovinu Ferde Rusana 100, 33000 Virovitica</derivirana_varijabla>
  </DomainObject.Predmet.ProtustrankaWithAdress>
  <DomainObject.Predmet.ProtustrankaWithAdressOIB>
    <izvorni_sadrzaj>Stečajna masa iza FARMING društvo s ograničenom odgovornošću za poljoprivrednu proizvodnju i trgovinu, OIB 66616778200, Ferde Rusana 100, 33000 Virovitica</izvorni_sadrzaj>
    <derivirana_varijabla naziv="DomainObject.Predmet.ProtustrankaWithAdressOIB_1">Stečajna masa iza FARMING društvo s ograničenom odgovornošću za poljoprivrednu proizvodnju i trgovinu, OIB 66616778200, Ferde Rusana 100, 33000 Virovitica</derivirana_varijabla>
  </DomainObject.Predmet.ProtustrankaWithAdressOIB>
  <DomainObject.Predmet.ProtustrankaNazivFormated>
    <izvorni_sadrzaj>Stečajna masa iza FARMING društvo s ograničenom odgovornošću za poljoprivrednu proizvodnju i trgovinu</izvorni_sadrzaj>
    <derivirana_varijabla naziv="DomainObject.Predmet.ProtustrankaNazivFormated_1">Stečajna masa iza FARMING društvo s ograničenom odgovornošću za poljoprivrednu proizvodnju i trgovinu</derivirana_varijabla>
  </DomainObject.Predmet.ProtustrankaNazivFormated>
  <DomainObject.Predmet.ProtustrankaNazivFormatedOIB>
    <izvorni_sadrzaj>Stečajna masa iza FARMING društvo s ograničenom odgovornošću za poljoprivrednu proizvodnju i trgovinu, OIB 66616778200</izvorni_sadrzaj>
    <derivirana_varijabla naziv="DomainObject.Predmet.ProtustrankaNazivFormatedOIB_1">Stečajna masa iza FARMING društvo s ograničenom odgovornošću za poljoprivrednu proizvodnju i trgovinu, OIB 66616778200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POLJOOPSKRBA-BILOGORA dioničko društvo za vanjsku i unutarnju trgovinu u stečaju</izvorni_sadrzaj>
    <derivirana_varijabla naziv="DomainObject.Predmet.StrankaFormated_1">  POLJOOPSKRBA-BILOGORA dioničko društvo za vanjsku i unutarnju trgovinu u stečaju</derivirana_varijabla>
  </DomainObject.Predmet.StrankaFormated>
  <DomainObject.Predmet.StrankaFormatedOIB>
    <izvorni_sadrzaj>  POLJOOPSKRBA-BILOGORA dioničko društvo za vanjsku i unutarnju trgovinu u stečaju, OIB 15910312612</izvorni_sadrzaj>
    <derivirana_varijabla naziv="DomainObject.Predmet.StrankaFormatedOIB_1">  POLJOOPSKRBA-BILOGORA dioničko društvo za vanjsku i unutarnju trgovinu u stečaju, OIB 15910312612</derivirana_varijabla>
  </DomainObject.Predmet.StrankaFormatedOIB>
  <DomainObject.Predmet.StrankaFormatedWithAdress>
    <izvorni_sadrzaj> POLJOOPSKRBA-BILOGORA dioničko društvo za vanjsku i unutarnju trgovinu u stečaju, Massarykova 9, 43000 Bjelovar</izvorni_sadrzaj>
    <derivirana_varijabla naziv="DomainObject.Predmet.StrankaFormatedWithAdress_1"> POLJOOPSKRBA-BILOGORA dioničko društvo za vanjsku i unutarnju trgovinu u stečaju, Massarykova 9, 43000 Bjelovar</derivirana_varijabla>
  </DomainObject.Predmet.StrankaFormatedWithAdress>
  <DomainObject.Predmet.StrankaFormatedWithAdressOIB>
    <izvorni_sadrzaj> POLJOOPSKRBA-BILOGORA dioničko društvo za vanjsku i unutarnju trgovinu u stečaju, OIB 15910312612, Massarykova 9, 43000 Bjelovar</izvorni_sadrzaj>
    <derivirana_varijabla naziv="DomainObject.Predmet.StrankaFormatedWithAdressOIB_1"> POLJOOPSKRBA-BILOGORA dioničko društvo za vanjsku i unutarnju trgovinu u stečaju, OIB 15910312612, Massarykova 9, 43000 Bjelovar</derivirana_varijabla>
  </DomainObject.Predmet.StrankaFormatedWithAdressOIB>
  <DomainObject.Predmet.StrankaWithAdress>
    <izvorni_sadrzaj>POLJOOPSKRBA-BILOGORA dioničko društvo za vanjsku i unutarnju trgovinu u stečaju Massarykova 9,43000 Bjelovar</izvorni_sadrzaj>
    <derivirana_varijabla naziv="DomainObject.Predmet.StrankaWithAdress_1">POLJOOPSKRBA-BILOGORA dioničko društvo za vanjsku i unutarnju trgovinu u stečaju Massarykova 9,43000 Bjelovar</derivirana_varijabla>
  </DomainObject.Predmet.StrankaWithAdress>
  <DomainObject.Predmet.StrankaWithAdressOIB>
    <izvorni_sadrzaj>POLJOOPSKRBA-BILOGORA dioničko društvo za vanjsku i unutarnju trgovinu u stečaju, OIB 15910312612, Massarykova 9,43000 Bjelovar</izvorni_sadrzaj>
    <derivirana_varijabla naziv="DomainObject.Predmet.StrankaWithAdressOIB_1">POLJOOPSKRBA-BILOGORA dioničko društvo za vanjsku i unutarnju trgovinu u stečaju, OIB 15910312612, Massarykova 9,43000 Bjelovar</derivirana_varijabla>
  </DomainObject.Predmet.StrankaWithAdressOIB>
  <DomainObject.Predmet.StrankaNazivFormated>
    <izvorni_sadrzaj>POLJOOPSKRBA-BILOGORA dioničko društvo za vanjsku i unutarnju trgovinu u stečaju</izvorni_sadrzaj>
    <derivirana_varijabla naziv="DomainObject.Predmet.StrankaNazivFormated_1">POLJOOPSKRBA-BILOGORA dioničko društvo za vanjsku i unutarnju trgovinu u stečaju</derivirana_varijabla>
  </DomainObject.Predmet.StrankaNazivFormated>
  <DomainObject.Predmet.StrankaNazivFormatedOIB>
    <izvorni_sadrzaj>POLJOOPSKRBA-BILOGORA dioničko društvo za vanjsku i unutarnju trgovinu u stečaju, OIB 15910312612</izvorni_sadrzaj>
    <derivirana_varijabla naziv="DomainObject.Predmet.StrankaNazivFormatedOIB_1">POLJOOPSKRBA-BILOGORA dioničko društvo za vanjsku i unutarnju trgovinu u stečaju, OIB 15910312612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POLJOOPSKRBA-BILOGORA dioničko društvo za vanjsku i unutarnju trgovinu u stečaju</item>
    </izvorni_sadrzaj>
    <derivirana_varijabla naziv="DomainObject.Predmet.StrankaListFormated_1">
      <item>POLJOOPSKRBA-BILOGORA dioničko društvo za vanjsku i unutarnju trgovinu u stečaju</item>
    </derivirana_varijabla>
  </DomainObject.Predmet.StrankaListFormated>
  <DomainObject.Predmet.StrankaListFormatedOIB>
    <izvorni_sadrzaj>
      <item>POLJOOPSKRBA-BILOGORA dioničko društvo za vanjsku i unutarnju trgovinu u stečaju, OIB 15910312612</item>
    </izvorni_sadrzaj>
    <derivirana_varijabla naziv="DomainObject.Predmet.StrankaListFormatedOIB_1">
      <item>POLJOOPSKRBA-BILOGORA dioničko društvo za vanjsku i unutarnju trgovinu u stečaju, OIB 15910312612</item>
    </derivirana_varijabla>
  </DomainObject.Predmet.StrankaListFormatedOIB>
  <DomainObject.Predmet.StrankaListFormatedWithAdress>
    <izvorni_sadrzaj>
      <item>POLJOOPSKRBA-BILOGORA dioničko društvo za vanjsku i unutarnju trgovinu u stečaju, Massarykova 9, 43000 Bjelovar</item>
    </izvorni_sadrzaj>
    <derivirana_varijabla naziv="DomainObject.Predmet.StrankaListFormatedWithAdress_1">
      <item>POLJOOPSKRBA-BILOGORA dioničko društvo za vanjsku i unutarnju trgovinu u stečaju, Massarykova 9, 43000 Bjelovar</item>
    </derivirana_varijabla>
  </DomainObject.Predmet.StrankaListFormatedWithAdress>
  <DomainObject.Predmet.StrankaListFormatedWithAdressOIB>
    <izvorni_sadrzaj>
      <item>POLJOOPSKRBA-BILOGORA dioničko društvo za vanjsku i unutarnju trgovinu u stečaju, OIB 15910312612, Massarykova 9, 43000 Bjelovar</item>
    </izvorni_sadrzaj>
    <derivirana_varijabla naziv="DomainObject.Predmet.StrankaListFormatedWithAdressOIB_1">
      <item>POLJOOPSKRBA-BILOGORA dioničko društvo za vanjsku i unutarnju trgovinu u stečaju, OIB 15910312612, Massarykova 9, 43000 Bjelovar</item>
    </derivirana_varijabla>
  </DomainObject.Predmet.StrankaListFormatedWithAdressOIB>
  <DomainObject.Predmet.StrankaListNazivFormated>
    <izvorni_sadrzaj>
      <item>POLJOOPSKRBA-BILOGORA dioničko društvo za vanjsku i unutarnju trgovinu u stečaju</item>
    </izvorni_sadrzaj>
    <derivirana_varijabla naziv="DomainObject.Predmet.StrankaListNazivFormated_1">
      <item>POLJOOPSKRBA-BILOGORA dioničko društvo za vanjsku i unutarnju trgovinu u stečaju</item>
    </derivirana_varijabla>
  </DomainObject.Predmet.StrankaListNazivFormated>
  <DomainObject.Predmet.StrankaListNazivFormatedOIB>
    <izvorni_sadrzaj>
      <item>POLJOOPSKRBA-BILOGORA dioničko društvo za vanjsku i unutarnju trgovinu u stečaju, OIB 15910312612</item>
    </izvorni_sadrzaj>
    <derivirana_varijabla naziv="DomainObject.Predmet.StrankaListNazivFormatedOIB_1">
      <item>POLJOOPSKRBA-BILOGORA dioničko društvo za vanjsku i unutarnju trgovinu u stečaju, OIB 15910312612</item>
    </derivirana_varijabla>
  </DomainObject.Predmet.StrankaListNazivFormatedOIB>
  <DomainObject.Predmet.ProtuStrankaListFormated>
    <izvorni_sadrzaj>
      <item>Stečajna masa iza FARMING društvo s ograničenom odgovornošću za poljoprivrednu proizvodnju i trgovinu</item>
    </izvorni_sadrzaj>
    <derivirana_varijabla naziv="DomainObject.Predmet.ProtuStrankaListFormated_1">
      <item>Stečajna masa iza FARMING društvo s ograničenom odgovornošću za poljoprivrednu proizvodnju i trgovinu</item>
    </derivirana_varijabla>
  </DomainObject.Predmet.ProtuStrankaListFormated>
  <DomainObject.Predmet.ProtuStrankaListFormatedOIB>
    <izvorni_sadrzaj>
      <item>Stečajna masa iza FARMING društvo s ograničenom odgovornošću za poljoprivrednu proizvodnju i trgovinu, OIB 66616778200</item>
    </izvorni_sadrzaj>
    <derivirana_varijabla naziv="DomainObject.Predmet.ProtuStrankaListFormatedOIB_1">
      <item>Stečajna masa iza FARMING društvo s ograničenom odgovornošću za poljoprivrednu proizvodnju i trgovinu, OIB 66616778200</item>
    </derivirana_varijabla>
  </DomainObject.Predmet.ProtuStrankaListFormatedOIB>
  <DomainObject.Predmet.ProtuStrankaListFormatedWithAdress>
    <izvorni_sadrzaj>
      <item>Stečajna masa iza FARMING društvo s ograničenom odgovornošću za poljoprivrednu proizvodnju i trgovinu, Ferde Rusana 100, 33000 Virovitica</item>
    </izvorni_sadrzaj>
    <derivirana_varijabla naziv="DomainObject.Predmet.ProtuStrankaListFormatedWithAdress_1">
      <item>Stečajna masa iza FARMING društvo s ograničenom odgovornošću za poljoprivrednu proizvodnju i trgovinu, Ferde Rusana 100, 33000 Virovitica</item>
    </derivirana_varijabla>
  </DomainObject.Predmet.ProtuStrankaListFormatedWithAdress>
  <DomainObject.Predmet.ProtuStrankaListFormatedWithAdressOIB>
    <izvorni_sadrzaj>
      <item>Stečajna masa iza FARMING društvo s ograničenom odgovornošću za poljoprivrednu proizvodnju i trgovinu, OIB 66616778200, Ferde Rusana 100, 33000 Virovitica</item>
    </izvorni_sadrzaj>
    <derivirana_varijabla naziv="DomainObject.Predmet.ProtuStrankaListFormatedWithAdressOIB_1">
      <item>Stečajna masa iza FARMING društvo s ograničenom odgovornošću za poljoprivrednu proizvodnju i trgovinu, OIB 66616778200, Ferde Rusana 100, 33000 Virovitica</item>
    </derivirana_varijabla>
  </DomainObject.Predmet.ProtuStrankaListFormatedWithAdressOIB>
  <DomainObject.Predmet.ProtuStrankaListNazivFormated>
    <izvorni_sadrzaj>
      <item>Stečajna masa iza FARMING društvo s ograničenom odgovornošću za poljoprivrednu proizvodnju i trgovinu</item>
    </izvorni_sadrzaj>
    <derivirana_varijabla naziv="DomainObject.Predmet.ProtuStrankaListNazivFormated_1">
      <item>Stečajna masa iza FARMING društvo s ograničenom odgovornošću za poljoprivrednu proizvodnju i trgovinu</item>
    </derivirana_varijabla>
  </DomainObject.Predmet.ProtuStrankaListNazivFormated>
  <DomainObject.Predmet.ProtuStrankaListNazivFormatedOIB>
    <izvorni_sadrzaj>
      <item>Stečajna masa iza FARMING društvo s ograničenom odgovornošću za poljoprivrednu proizvodnju i trgovinu, OIB 66616778200</item>
    </izvorni_sadrzaj>
    <derivirana_varijabla naziv="DomainObject.Predmet.ProtuStrankaListNazivFormatedOIB_1">
      <item>Stečajna masa iza FARMING društvo s ograničenom odgovornošću za poljoprivrednu proizvodnju i trgovinu, OIB 66616778200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>St-796/2018-5</izvorni_sadrzaj>
    <derivirana_varijabla naziv="DomainObject.PoslovniBrojDokumenta_1">St-796/2018-5</derivirana_varijabla>
  </DomainObject.PoslovniBrojDokumenta>
  <DomainObject.Predmet.StrankaIDrugi>
    <izvorni_sadrzaj>POLJOOPSKRBA-BILOGORA dioničko društvo za vanjsku i unutarnju trgovinu u stečaju</izvorni_sadrzaj>
    <derivirana_varijabla naziv="DomainObject.Predmet.StrankaIDrugi_1">POLJOOPSKRBA-BILOGORA dioničko društvo za vanjsku i unutarnju trgovinu u stečaju</derivirana_varijabla>
  </DomainObject.Predmet.StrankaIDrugi>
  <DomainObject.Predmet.ProtustrankaIDrugi>
    <izvorni_sadrzaj>Stečajna masa iza FARMING društvo s ograničenom odgovornošću za poljoprivrednu proizvodnju i trgovinu</izvorni_sadrzaj>
    <derivirana_varijabla naziv="DomainObject.Predmet.ProtustrankaIDrugi_1">Stečajna masa iza FARMING društvo s ograničenom odgovornošću za poljoprivrednu proizvodnju i trgovinu</derivirana_varijabla>
  </DomainObject.Predmet.ProtustrankaIDrugi>
  <DomainObject.Predmet.StrankaIDrugiAdressOIB>
    <izvorni_sadrzaj>POLJOOPSKRBA-BILOGORA dioničko društvo za vanjsku i unutarnju trgovinu u stečaju, OIB 15910312612, Massarykova 9, 43000 Bjelovar</izvorni_sadrzaj>
    <derivirana_varijabla naziv="DomainObject.Predmet.StrankaIDrugiAdressOIB_1">POLJOOPSKRBA-BILOGORA dioničko društvo za vanjsku i unutarnju trgovinu u stečaju, OIB 15910312612, Massarykova 9, 43000 Bjelovar</derivirana_varijabla>
  </DomainObject.Predmet.StrankaIDrugiAdressOIB>
  <DomainObject.Predmet.ProtustrankaIDrugiAdressOIB>
    <izvorni_sadrzaj>Stečajna masa iza FARMING društvo s ograničenom odgovornošću za poljoprivrednu proizvodnju i trgovinu, OIB 66616778200, Ferde Rusana 100, 33000 Virovitica</izvorni_sadrzaj>
    <derivirana_varijabla naziv="DomainObject.Predmet.ProtustrankaIDrugiAdressOIB_1">Stečajna masa iza FARMING društvo s ograničenom odgovornošću za poljoprivrednu proizvodnju i trgovinu, OIB 66616778200, Ferde Rusana 100,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POLJOOPSKRBA-BILOGORA dioničko društvo za vanjsku i unutarnju trgovinu u stečaju</item>
      <item>Stečajna masa iza FARMING društvo s ograničenom odgovornošću za poljoprivrednu proizvodnju i trgovinu</item>
    </izvorni_sadrzaj>
    <derivirana_varijabla naziv="DomainObject.Predmet.SudioniciListNaziv_1">
      <item>POLJOOPSKRBA-BILOGORA dioničko društvo za vanjsku i unutarnju trgovinu u stečaju</item>
      <item>Stečajna masa iza FARMING društvo s ograničenom odgovornošću za poljoprivrednu proizvodnju i trgovinu</item>
    </derivirana_varijabla>
  </DomainObject.Predmet.SudioniciListNaziv>
  <DomainObject.Predmet.SudioniciListAdressOIB>
    <izvorni_sadrzaj>
      <item>POLJOOPSKRBA-BILOGORA dioničko društvo za vanjsku i unutarnju trgovinu u stečaju, OIB 15910312612, Massarykova 9,43000 Bjelovar</item>
      <item>Stečajna masa iza FARMING društvo s ograničenom odgovornošću za poljoprivrednu proizvodnju i trgovinu, OIB 66616778200, Ferde Rusana 100,33000 Virovitica</item>
    </izvorni_sadrzaj>
    <derivirana_varijabla naziv="DomainObject.Predmet.SudioniciListAdressOIB_1">
      <item>POLJOOPSKRBA-BILOGORA dioničko društvo za vanjsku i unutarnju trgovinu u stečaju, OIB 15910312612, Massarykova 9,43000 Bjelovar</item>
      <item>Stečajna masa iza FARMING društvo s ograničenom odgovornošću za poljoprivrednu proizvodnju i trgovinu, OIB 66616778200, Ferde Rusana 100,33000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0FC618-731A-473E-934A-021DDEC6BD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2090</properties:Characters>
  <properties:Lines>51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2019-04-10T06:48:00Z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St-796/2018-5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