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7461" w14:paraId="8ef7461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B84F0F">
        <w:t>224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 xml:space="preserve">: </w:t>
      </w:r>
      <w:r w:rsidR="00B84F0F">
        <w:rPr>
          <w:b/>
        </w:rPr>
        <w:t>AGENCIJA MORENA j.d.o.o. Osijek, Trg bana J. Jelačića 18, OIB: 30840952036, MBS: 030165175</w:t>
      </w:r>
      <w:r w:rsidR="002F795A">
        <w:rPr>
          <w:b/>
        </w:rPr>
        <w:t xml:space="preserve"> 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B84F0F">
        <w:t>Kristina Babić, Osijek, Trg bana J. Jelačića 18, OIB: 56472720137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B84F0F">
        <w:rPr>
          <w:b/>
        </w:rPr>
        <w:t>224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B84F0F">
        <w:rPr>
          <w:b/>
        </w:rPr>
        <w:t xml:space="preserve">AGENCIJA MORENA j.d.o.o. Osijek, Trg bana J. Jelačića 18, OIB: 30840952036, MBS: 030165175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B84F0F">
        <w:t xml:space="preserve">Kristina Babić, Osijek, Trg bana J. Jelačića 18, OIB: 56472720137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</w:t>
      </w:r>
      <w:r w:rsidR="00B84F0F">
        <w:t>Kristina Babić, Osijek, Trg bana J. Jelačića 18, OIB: 56472720137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B84F0F">
        <w:t xml:space="preserve">Kristina Babić, Osijek, Trg bana J. Jelačića 18, OIB: 56472720137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37454A" w:rsidP="0037454A" w:rsidR="0037454A">
      <w:pPr>
        <w:jc w:val="right"/>
      </w:pPr>
      <w:r>
        <w:lastRenderedPageBreak/>
        <w:t>Broj: 6 St-</w:t>
      </w:r>
      <w:r w:rsidR="00B84F0F">
        <w:t>224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B84F0F">
        <w:t>Kristina Babić, Osijek, Trg bana J. Jelačića 18, OIB: 56472720137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B84F0F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84F0F">
        <w:t>Kristina Babić, Osijek, Trg bana J. Jelačića 18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175" w:rsidR="009B6175">
      <w:r>
        <w:separator/>
      </w:r>
    </w:p>
  </w:endnote>
  <w:endnote w:id="0" w:type="continuationSeparator">
    <w:p w:rsidRDefault="009B6175" w:rsidR="009B6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175" w:rsidR="009B6175">
      <w:r>
        <w:separator/>
      </w:r>
    </w:p>
  </w:footnote>
  <w:footnote w:id="0" w:type="continuationSeparator">
    <w:p w:rsidRDefault="009B6175" w:rsidR="009B6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53F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7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84F0F"/>
    <w:rsid w:val="00B923EB"/>
    <w:rsid w:val="00BC33DE"/>
    <w:rsid w:val="00BF7940"/>
    <w:rsid w:val="00C15361"/>
    <w:rsid w:val="00C26291"/>
    <w:rsid w:val="00C3548B"/>
    <w:rsid w:val="00C9197B"/>
    <w:rsid w:val="00CA1B5A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153F5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53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53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MORENA jednostavno društvo s ograničenom odgovornošću za odnose s javnošću i usluge</izvorni_sadrzaj>
    <derivirana_varijabla naziv="DomainObject.Predmet.ProtustrankaFormated_1">  AGENCIJA MORENA jednostavno društvo s ograničenom odgovornošću za odnose s javnošću i usluge</derivirana_varijabla>
  </DomainObject.Predmet.ProtustrankaFormated>
  <DomainObject.Predmet.ProtustrankaFormatedOIB>
    <izvorni_sadrzaj>  AGENCIJA MORENA jednostavno društvo s ograničenom odgovornošću za odnose s javnošću i usluge, OIB 30840952036</izvorni_sadrzaj>
    <derivirana_varijabla naziv="DomainObject.Predmet.ProtustrankaFormatedOIB_1">  AGENCIJA MORENA jednostavno društvo s ograničenom odgovornošću za odnose s javnošću i usluge, OIB 30840952036</derivirana_varijabla>
  </DomainObject.Predmet.ProtustrankaFormatedOIB>
  <DomainObject.Predmet.ProtustrankaFormatedWithAdress>
    <izvorni_sadrzaj> AGENCIJA MORENA jednostavno društvo s ograničenom odgovornošću za odnose s javnošću i usluge, Trg bana Josipa Jelačića 18, 31000 Osijek</izvorni_sadrzaj>
    <derivirana_varijabla naziv="DomainObject.Predmet.ProtustrankaFormatedWithAdress_1"> AGENCIJA MORENA jednostavno društvo s ograničenom odgovornošću za odnose s javnošću i usluge, Trg bana Josipa Jelačića 18, 31000 Osijek</derivirana_varijabla>
  </DomainObject.Predmet.ProtustrankaFormatedWithAdress>
  <DomainObject.Predmet.ProtustrankaFormatedWithAdressOIB>
    <izvorni_sadrzaj> AGENCIJA MORENA jednostavno društvo s ograničenom odgovornošću za odnose s javnošću i usluge, OIB 30840952036, Trg bana Josipa Jelačića 18, 31000 Osijek</izvorni_sadrzaj>
    <derivirana_varijabla naziv="DomainObject.Predmet.ProtustrankaFormatedWithAdressOIB_1"> AGENCIJA MORENA jednostavno društvo s ograničenom odgovornošću za odnose s javnošću i usluge, OIB 30840952036, Trg bana Josipa Jelačića 18, 31000 Osijek</derivirana_varijabla>
  </DomainObject.Predmet.ProtustrankaFormatedWithAdressOIB>
  <DomainObject.Predmet.ProtustrankaWithAdress>
    <izvorni_sadrzaj>AGENCIJA MORENA jednostavno društvo s ograničenom odgovornošću za odnose s javnošću i usluge Trg bana Josipa Jelačića 18, 31000 Osijek</izvorni_sadrzaj>
    <derivirana_varijabla naziv="DomainObject.Predmet.ProtustrankaWithAdress_1">AGENCIJA MORENA jednostavno društvo s ograničenom odgovornošću za odnose s javnošću i usluge Trg bana Josipa Jelačića 18, 31000 Osijek</derivirana_varijabla>
  </DomainObject.Predmet.ProtustrankaWithAdress>
  <DomainObject.Predmet.ProtustrankaWithAdressOIB>
    <izvorni_sadrzaj>AGENCIJA MORENA jednostavno društvo s ograničenom odgovornošću za odnose s javnošću i usluge, OIB 30840952036, Trg bana Josipa Jelačića 18, 31000 Osijek</izvorni_sadrzaj>
    <derivirana_varijabla naziv="DomainObject.Predmet.ProtustrankaWithAdressOIB_1">AGENCIJA MORENA jednostavno društvo s ograničenom odgovornošću za odnose s javnošću i usluge, OIB 30840952036, Trg bana Josipa Jelačića 18, 31000 Osijek</derivirana_varijabla>
  </DomainObject.Predmet.ProtustrankaWithAdressOIB>
  <DomainObject.Predmet.ProtustrankaNazivFormated>
    <izvorni_sadrzaj>AGENCIJA MORENA jednostavno društvo s ograničenom odgovornošću za odnose s javnošću i usluge</izvorni_sadrzaj>
    <derivirana_varijabla naziv="DomainObject.Predmet.ProtustrankaNazivFormated_1">AGENCIJA MORENA jednostavno društvo s ograničenom odgovornošću za odnose s javnošću i usluge</derivirana_varijabla>
  </DomainObject.Predmet.ProtustrankaNazivFormated>
  <DomainObject.Predmet.ProtustrankaNazivFormatedOIB>
    <izvorni_sadrzaj>AGENCIJA MORENA jednostavno društvo s ograničenom odgovornošću za odnose s javnošću i usluge, OIB 30840952036</izvorni_sadrzaj>
    <derivirana_varijabla naziv="DomainObject.Predmet.ProtustrankaNazivFormatedOIB_1">AGENCIJA MORENA jednostavno društvo s ograničenom odgovornošću za odnose s javnošću i usluge, OIB 30840952036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AGENCIJA MORENA jednostavno društvo s ograničenom odgovornošću za odnose s javnošću i usluge</item>
    </izvorni_sadrzaj>
    <derivirana_varijabla naziv="DomainObject.Predmet.ProtuStrankaListFormated_1">
      <item>AGENCIJA MORENA jednostavno društvo s ograničenom odgovornošću za odnose s javnošću i usluge</item>
    </derivirana_varijabla>
  </DomainObject.Predmet.ProtuStrankaListFormated>
  <DomainObject.Predmet.ProtuStrankaListFormatedOIB>
    <izvorni_sadrzaj>
      <item>AGENCIJA MORENA jednostavno društvo s ograničenom odgovornošću za odnose s javnošću i usluge, OIB 30840952036</item>
    </izvorni_sadrzaj>
    <derivirana_varijabla naziv="DomainObject.Predmet.ProtuStrankaListFormatedOIB_1">
      <item>AGENCIJA MORENA jednostavno društvo s ograničenom odgovornošću za odnose s javnošću i usluge, OIB 30840952036</item>
    </derivirana_varijabla>
  </DomainObject.Predmet.ProtuStrankaListFormatedOIB>
  <DomainObject.Predmet.ProtuStrankaListFormatedWithAdress>
    <izvorni_sadrzaj>
      <item>AGENCIJA MORENA jednostavno društvo s ograničenom odgovornošću za odnose s javnošću i usluge, Trg bana Josipa Jelačića 18, 31000 Osijek</item>
    </izvorni_sadrzaj>
    <derivirana_varijabla naziv="DomainObject.Predmet.ProtuStrankaListFormatedWithAdress_1">
      <item>AGENCIJA MORENA jednostavno društvo s ograničenom odgovornošću za odnose s javnošću i usluge, Trg bana Josipa Jelačića 18, 31000 Osijek</item>
    </derivirana_varijabla>
  </DomainObject.Predmet.ProtuStrankaListFormatedWithAdress>
  <DomainObject.Predmet.ProtuStrankaListFormatedWithAdressOIB>
    <izvorni_sadrzaj>
      <item>AGENCIJA MORENA jednostavno društvo s ograničenom odgovornošću za odnose s javnošću i usluge, OIB 30840952036, Trg bana Josipa Jelačića 18, 31000 Osijek</item>
    </izvorni_sadrzaj>
    <derivirana_varijabla naziv="DomainObject.Predmet.ProtuStrankaListFormatedWithAdressOIB_1">
      <item>AGENCIJA MORENA jednostavno društvo s ograničenom odgovornošću za odnose s javnošću i usluge, OIB 30840952036, Trg bana Josipa Jelačića 18, 31000 Osijek</item>
    </derivirana_varijabla>
  </DomainObject.Predmet.ProtuStrankaListFormatedWithAdressOIB>
  <DomainObject.Predmet.ProtuStrankaListNazivFormated>
    <izvorni_sadrzaj>
      <item>AGENCIJA MORENA jednostavno društvo s ograničenom odgovornošću za odnose s javnošću i usluge</item>
    </izvorni_sadrzaj>
    <derivirana_varijabla naziv="DomainObject.Predmet.ProtuStrankaListNazivFormated_1">
      <item>AGENCIJA MORENA jednostavno društvo s ograničenom odgovornošću za odnose s javnošću i usluge</item>
    </derivirana_varijabla>
  </DomainObject.Predmet.ProtuStrankaListNazivFormated>
  <DomainObject.Predmet.ProtuStrankaListNazivFormatedOIB>
    <izvorni_sadrzaj>
      <item>AGENCIJA MORENA jednostavno društvo s ograničenom odgovornošću za odnose s javnošću i usluge, OIB 30840952036</item>
    </izvorni_sadrzaj>
    <derivirana_varijabla naziv="DomainObject.Predmet.ProtuStrankaListNazivFormatedOIB_1">
      <item>AGENCIJA MORENA jednostavno društvo s ograničenom odgovornošću za odnose s javnošću i usluge, OIB 30840952036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AGENCIJA MORENA jednostavno društvo s ograničenom odgovornošću za odnose s javnošću i usluge</izvorni_sadrzaj>
    <derivirana_varijabla naziv="DomainObject.Predmet.ProtustrankaIDrugi_1">AGENCIJA MORENA jednostavno društvo s ograničenom odgovornošću za odnose s javnošću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AGENCIJA MORENA jednostavno društvo s ograničenom odgovornošću za odnose s javnošću i usluge, OIB 30840952036, Trg bana Josipa Jelačića 18, 31000 Osijek</izvorni_sadrzaj>
    <derivirana_varijabla naziv="DomainObject.Predmet.ProtustrankaIDrugiAdressOIB_1">AGENCIJA MORENA jednostavno društvo s ograničenom odgovornošću za odnose s javnošću i usluge, OIB 30840952036, Trg bana Josipa Jelačića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AGENCIJA MORENA jednostavno društvo s ograničenom odgovornošću za odnose s javnošću i usluge</item>
    </izvorni_sadrzaj>
    <derivirana_varijabla naziv="DomainObject.Predmet.SudioniciListNaziv_1">
      <item>FINA RC OSIJEK</item>
      <item>AGENCIJA MORENA jednostavno društvo s ograničenom odgovornošću za odnose s javnošću i usluge</item>
    </derivirana_varijabla>
  </DomainObject.Predmet.SudioniciListNaziv>
  <DomainObject.Predmet.SudioniciListAdressOIB>
    <izvorni_sadrzaj>
      <item>FINA RC OSIJEK, OIB 85821130368</item>
      <item>AGENCIJA MORENA jednostavno društvo s ograničenom odgovornošću za odnose s javnošću i usluge, OIB 30840952036, Trg bana Josipa Jelačića 18,31000 Osijek</item>
    </izvorni_sadrzaj>
    <derivirana_varijabla naziv="DomainObject.Predmet.SudioniciListAdressOIB_1">
      <item>FINA RC OSIJEK, OIB 85821130368</item>
      <item>AGENCIJA MORENA jednostavno društvo s ograničenom odgovornošću za odnose s javnošću i usluge, OIB 30840952036,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30840952036</item>
    </izvorni_sadrzaj>
    <derivirana_varijabla naziv="DomainObject.Predmet.SudioniciListNazivOIB_1">
      <item>, OIB 85821130368</item>
      <item>, OIB 30840952036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D5F7B-AB7F-4959-A5D3-11057C48D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2447</properties:Characters>
  <properties:Lines>123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2018-05-11T10:08:00Z</cp:lastPrinted>
  <dcterms:modified xmlns:xsi="http://www.w3.org/2001/XMLSchema-instance" xsi:type="dcterms:W3CDTF">2018-05-11T10:08:00Z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