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43e1" w14:paraId="7c743e1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1163CC">
        <w:rPr>
          <w:lang w:val="hr-HR"/>
        </w:rPr>
        <w:t>124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1163CC">
        <w:rPr>
          <w:lang w:val="hr-HR"/>
        </w:rPr>
        <w:t xml:space="preserve">DISTRIBUCIJA CORPORE SANO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1163CC">
        <w:rPr>
          <w:lang w:val="hr-HR"/>
        </w:rPr>
        <w:t>Kloštar Podravski</w:t>
      </w:r>
      <w:r w:rsidR="005011BC">
        <w:rPr>
          <w:lang w:val="hr-HR"/>
        </w:rPr>
        <w:t xml:space="preserve">, </w:t>
      </w:r>
      <w:r w:rsidR="001163CC">
        <w:rPr>
          <w:lang w:val="hr-HR"/>
        </w:rPr>
        <w:t>Prvog Svibnja 28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163CC" w:rsidRPr="001163CC">
        <w:rPr>
          <w:lang w:val="hr-HR"/>
        </w:rPr>
        <w:t>08241281206</w:t>
      </w:r>
      <w:r w:rsidR="009D534A" w:rsidRPr="00071235">
        <w:rPr>
          <w:lang w:val="hr-HR"/>
        </w:rPr>
        <w:t xml:space="preserve">, dana </w:t>
      </w:r>
      <w:r w:rsidR="001163CC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1163CC" w:rsidRPr="001163CC">
        <w:rPr>
          <w:lang w:val="hr-HR"/>
        </w:rPr>
        <w:t>DISTRIBUCIJA CORPORE SANO d.o.o., Kloštar Podravski, Prvog Svibnja 28, OIB: 08241281206</w:t>
      </w:r>
      <w:r w:rsidRPr="00071235">
        <w:rPr>
          <w:lang w:val="hr-HR"/>
        </w:rPr>
        <w:t xml:space="preserve">, iznosi </w:t>
      </w:r>
      <w:r w:rsidR="001163CC">
        <w:rPr>
          <w:lang w:val="hr-HR"/>
        </w:rPr>
        <w:t>22.098,27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1163CC">
        <w:rPr>
          <w:lang w:val="hr-HR"/>
        </w:rPr>
        <w:t>Anica Fehir</w:t>
      </w:r>
      <w:r w:rsidR="00FA3BBD">
        <w:rPr>
          <w:lang w:val="hr-HR"/>
        </w:rPr>
        <w:t xml:space="preserve">, </w:t>
      </w:r>
      <w:r w:rsidR="001163CC">
        <w:rPr>
          <w:lang w:val="hr-HR"/>
        </w:rPr>
        <w:t>Pula</w:t>
      </w:r>
      <w:r w:rsidR="00FA3BBD">
        <w:rPr>
          <w:lang w:val="hr-HR"/>
        </w:rPr>
        <w:t xml:space="preserve">, </w:t>
      </w:r>
      <w:r w:rsidR="001163CC">
        <w:rPr>
          <w:lang w:val="hr-HR"/>
        </w:rPr>
        <w:t>Osječka ulica 15</w:t>
      </w:r>
      <w:r w:rsidR="00B03664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163CC">
        <w:rPr>
          <w:lang w:val="hr-HR"/>
        </w:rPr>
        <w:t>93161064695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1163CC">
        <w:rPr>
          <w:lang w:val="hr-HR"/>
        </w:rPr>
        <w:t>124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163CC">
        <w:rPr>
          <w:lang w:val="hr-HR"/>
        </w:rPr>
        <w:t>08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1163CC" w:rsidRPr="001163CC">
        <w:rPr>
          <w:lang w:val="hr-HR"/>
        </w:rPr>
        <w:t>DISTRIBUCIJA CORPORE SANO d.o.o., Kloštar Podravski, Prvog Svibnja 28, OIB: 08241281206</w:t>
      </w:r>
      <w:r w:rsidR="005C4196" w:rsidRPr="00071235">
        <w:rPr>
          <w:lang w:val="hr-HR"/>
        </w:rPr>
        <w:t xml:space="preserve">, navodeći da dužnik na dan </w:t>
      </w:r>
      <w:r w:rsidR="001163CC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00673" w:rsidRPr="00500673">
        <w:rPr>
          <w:lang w:val="hr-HR"/>
        </w:rPr>
        <w:t xml:space="preserve">22.098,27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163CC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66F" w:rsidRPr="00AC56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1163CC">
      <w:rPr>
        <w:lang w:val="hr-HR"/>
      </w:rPr>
      <w:t>124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163CC"/>
    <w:rsid w:val="0015045D"/>
    <w:rsid w:val="001C2403"/>
    <w:rsid w:val="00413610"/>
    <w:rsid w:val="00415671"/>
    <w:rsid w:val="00494C94"/>
    <w:rsid w:val="004C4C64"/>
    <w:rsid w:val="00500673"/>
    <w:rsid w:val="005011BC"/>
    <w:rsid w:val="0055347A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C566F"/>
    <w:rsid w:val="00AD6882"/>
    <w:rsid w:val="00B03664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5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5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 aprovedbu skraćenoga stečajnoga postupka</izvorni_sadrzaj>
    <derivirana_varijabla naziv="DomainObject.Predmet.Opis_1">Zahtjev z aprovedbu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CORPORE SANO, društvo s ograničenom odgovornošću za trgovinu i usluge</izvorni_sadrzaj>
    <derivirana_varijabla naziv="DomainObject.Predmet.ProtustrankaFormated_1">  DISTRIBUCIJA CORPORE SANO, društvo s ograničenom odgovornošću za trgovinu i usluge</derivirana_varijabla>
  </DomainObject.Predmet.ProtustrankaFormated>
  <DomainObject.Predmet.ProtustrankaFormatedOIB>
    <izvorni_sadrzaj>  DISTRIBUCIJA CORPORE SANO, društvo s ograničenom odgovornošću za trgovinu i usluge, OIB 08241281206</izvorni_sadrzaj>
    <derivirana_varijabla naziv="DomainObject.Predmet.ProtustrankaFormatedOIB_1">  DISTRIBUCIJA CORPORE SANO, društvo s ograničenom odgovornošću za trgovinu i usluge, OIB 08241281206</derivirana_varijabla>
  </DomainObject.Predmet.ProtustrankaFormatedOIB>
  <DomainObject.Predmet.ProtustrankaFormatedWithAdress>
    <izvorni_sadrzaj> DISTRIBUCIJA CORPORE SANO, društvo s ograničenom odgovornošću za trgovinu i usluge, Prvog Svibnja 28, 48350 Kloštar Podravski</izvorni_sadrzaj>
    <derivirana_varijabla naziv="DomainObject.Predmet.ProtustrankaFormatedWithAdress_1"> DISTRIBUCIJA CORPORE SANO, društvo s ograničenom odgovornošću za trgovinu i usluge, Prvog Svibnja 28, 48350 Kloštar Podravski</derivirana_varijabla>
  </DomainObject.Predmet.ProtustrankaFormatedWithAdress>
  <DomainObject.Predmet.ProtustrankaFormatedWithAdressOIB>
    <izvorni_sadrzaj> DISTRIBUCIJA CORPORE SANO, društvo s ograničenom odgovornošću za trgovinu i usluge, OIB 08241281206, Prvog Svibnja 28, 48350 Kloštar Podravski</izvorni_sadrzaj>
    <derivirana_varijabla naziv="DomainObject.Predmet.ProtustrankaFormatedWithAdressOIB_1"> DISTRIBUCIJA CORPORE SANO, društvo s ograničenom odgovornošću za trgovinu i usluge, OIB 08241281206, Prvog Svibnja 28, 48350 Kloštar Podravski</derivirana_varijabla>
  </DomainObject.Predmet.ProtustrankaFormatedWithAdressOIB>
  <DomainObject.Predmet.ProtustrankaWithAdress>
    <izvorni_sadrzaj>DISTRIBUCIJA CORPORE SANO, društvo s ograničenom odgovornošću za trgovinu i usluge Prvog Svibnja 28, 48350 Kloštar Podravski</izvorni_sadrzaj>
    <derivirana_varijabla naziv="DomainObject.Predmet.ProtustrankaWithAdress_1">DISTRIBUCIJA CORPORE SANO, društvo s ograničenom odgovornošću za trgovinu i usluge Prvog Svibnja 28, 48350 Kloštar Podravski</derivirana_varijabla>
  </DomainObject.Predmet.ProtustrankaWithAdress>
  <DomainObject.Predmet.ProtustrankaWithAdressOIB>
    <izvorni_sadrzaj>DISTRIBUCIJA CORPORE SANO, društvo s ograničenom odgovornošću za trgovinu i usluge, OIB 08241281206, Prvog Svibnja 28, 48350 Kloštar Podravski</izvorni_sadrzaj>
    <derivirana_varijabla naziv="DomainObject.Predmet.ProtustrankaWithAdressOIB_1">DISTRIBUCIJA CORPORE SANO, društvo s ograničenom odgovornošću za trgovinu i usluge, OIB 08241281206, Prvog Svibnja 28, 48350 Kloštar Podravski</derivirana_varijabla>
  </DomainObject.Predmet.ProtustrankaWithAdressOIB>
  <DomainObject.Predmet.ProtustrankaNazivFormated>
    <izvorni_sadrzaj>DISTRIBUCIJA CORPORE SANO, društvo s ograničenom odgovornošću za trgovinu i usluge</izvorni_sadrzaj>
    <derivirana_varijabla naziv="DomainObject.Predmet.ProtustrankaNazivFormated_1">DISTRIBUCIJA CORPORE SANO, društvo s ograničenom odgovornošću za trgovinu i usluge</derivirana_varijabla>
  </DomainObject.Predmet.ProtustrankaNazivFormated>
  <DomainObject.Predmet.ProtustrankaNazivFormatedOIB>
    <izvorni_sadrzaj>DISTRIBUCIJA CORPORE SANO, društvo s ograničenom odgovornošću za trgovinu i usluge, OIB 08241281206</izvorni_sadrzaj>
    <derivirana_varijabla naziv="DomainObject.Predmet.ProtustrankaNazivFormatedOIB_1">DISTRIBUCIJA CORPORE SANO, društvo s ograničenom odgovornošću za trgovinu i usluge, OIB 08241281206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22098.27</izvorni_sadrzaj>
    <derivirana_varijabla naziv="DomainObject.Predmet.TrenutnaVrijednost_1">22098.27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DISTRIBUCIJA CORPORE SANO, društvo s ograničenom odgovornošću za trgovinu i usluge</item>
    </izvorni_sadrzaj>
    <derivirana_varijabla naziv="DomainObject.Predmet.ProtuStrankaListFormated_1">
      <item>DISTRIBUCIJA CORPORE SANO, društvo s ograničenom odgovornošću za trgovinu i usluge</item>
    </derivirana_varijabla>
  </DomainObject.Predmet.ProtuStrankaListFormated>
  <DomainObject.Predmet.ProtuStrankaListFormatedOIB>
    <izvorni_sadrzaj>
      <item>DISTRIBUCIJA CORPORE SANO, društvo s ograničenom odgovornošću za trgovinu i usluge, OIB 08241281206</item>
    </izvorni_sadrzaj>
    <derivirana_varijabla naziv="DomainObject.Predmet.ProtuStrankaListFormatedOIB_1">
      <item>DISTRIBUCIJA CORPORE SANO, društvo s ograničenom odgovornošću za trgovinu i usluge, OIB 08241281206</item>
    </derivirana_varijabla>
  </DomainObject.Predmet.ProtuStrankaListFormatedOIB>
  <DomainObject.Predmet.ProtuStrankaListFormatedWithAdress>
    <izvorni_sadrzaj>
      <item>DISTRIBUCIJA CORPORE SANO, društvo s ograničenom odgovornošću za trgovinu i usluge, Prvog Svibnja 28, 48350 Kloštar Podravski</item>
    </izvorni_sadrzaj>
    <derivirana_varijabla naziv="DomainObject.Predmet.ProtuStrankaListFormatedWithAdress_1">
      <item>DISTRIBUCIJA CORPORE SANO, društvo s ograničenom odgovornošću za trgovinu i usluge, Prvog Svibnja 28, 48350 Kloštar Podravski</item>
    </derivirana_varijabla>
  </DomainObject.Predmet.ProtuStrankaListFormatedWithAdress>
  <DomainObject.Predmet.ProtuStrankaListFormatedWithAdressOIB>
    <izvorni_sadrzaj>
      <item>DISTRIBUCIJA CORPORE SANO, društvo s ograničenom odgovornošću za trgovinu i usluge, OIB 08241281206, Prvog Svibnja 28, 48350 Kloštar Podravski</item>
    </izvorni_sadrzaj>
    <derivirana_varijabla naziv="DomainObject.Predmet.ProtuStrankaListFormatedWithAdressOIB_1">
      <item>DISTRIBUCIJA CORPORE SANO, društvo s ograničenom odgovornošću za trgovinu i usluge, OIB 08241281206, Prvog Svibnja 28, 48350 Kloštar Podravski</item>
    </derivirana_varijabla>
  </DomainObject.Predmet.ProtuStrankaListFormatedWithAdressOIB>
  <DomainObject.Predmet.ProtuStrankaListNazivFormated>
    <izvorni_sadrzaj>
      <item>DISTRIBUCIJA CORPORE SANO, društvo s ograničenom odgovornošću za trgovinu i usluge</item>
    </izvorni_sadrzaj>
    <derivirana_varijabla naziv="DomainObject.Predmet.ProtuStrankaListNazivFormated_1">
      <item>DISTRIBUCIJA CORPORE SANO, društvo s ograničenom odgovornošću za trgovinu i usluge</item>
    </derivirana_varijabla>
  </DomainObject.Predmet.ProtuStrankaListNazivFormated>
  <DomainObject.Predmet.ProtuStrankaListNazivFormatedOIB>
    <izvorni_sadrzaj>
      <item>DISTRIBUCIJA CORPORE SANO, društvo s ograničenom odgovornošću za trgovinu i usluge, OIB 08241281206</item>
    </izvorni_sadrzaj>
    <derivirana_varijabla naziv="DomainObject.Predmet.ProtuStrankaListNazivFormatedOIB_1">
      <item>DISTRIBUCIJA CORPORE SANO, društvo s ograničenom odgovornošću za trgovinu i usluge, OIB 08241281206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DISTRIBUCIJA CORPORE SANO, društvo s ograničenom odgovornošću za trgovinu i usluge</izvorni_sadrzaj>
    <derivirana_varijabla naziv="DomainObject.Predmet.ProtustrankaIDrugi_1">DISTRIBUCIJA CORPORE SANO,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DISTRIBUCIJA CORPORE SANO, društvo s ograničenom odgovornošću za trgovinu i usluge, OIB 08241281206, Prvog Svibnja 28, 48350 Kloštar Podravski</izvorni_sadrzaj>
    <derivirana_varijabla naziv="DomainObject.Predmet.ProtustrankaIDrugiAdressOIB_1">DISTRIBUCIJA CORPORE SANO, društvo s ograničenom odgovornošću za trgovinu i usluge, OIB 08241281206, Prvog Svibnja 28,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DISTRIBUCIJA CORPORE SANO,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DISTRIBUCIJA CORPORE SANO,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DISTRIBUCIJA CORPORE SANO, društvo s ograničenom odgovornošću za trgovinu i usluge, OIB 08241281206, Prvog Svibnja 28,48350 Kloštar Podravski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DISTRIBUCIJA CORPORE SANO, društvo s ograničenom odgovornošću za trgovinu i usluge, OIB 08241281206, Prvog Svibnja 28,48350 Kloštar Podravski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08241281206</item>
      <item>, OIB null</item>
      <item>, OIB null</item>
    </izvorni_sadrzaj>
    <derivirana_varijabla naziv="DomainObject.Predmet.SudioniciListNazivOIB_1">
      <item>, OIB 85821130368</item>
      <item>, OIB 08241281206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2DE57-B1A9-4929-BC5C-EB5262336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2604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2017-03-09T12:12:00Z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2017-03-09T12:18:00Z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