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842b" w14:paraId="dae842b" w:rsidRDefault="002B07B1" w:rsidR="002B07B1" w:rsidRPr="002B07B1">
      <w:pPr>
        <w:jc w:val="center"/>
        <w15:collapsed w:val="false"/>
        <w:rPr>
          <w:rFonts w:hAnsi="Sylfaen" w:ascii="Sylfaen"/>
          <w:b/>
        </w:rPr>
      </w:pPr>
      <w:bookmarkStart w:name="_GoBack" w:id="0"/>
      <w:bookmarkEnd w:id="0"/>
      <w:r w:rsidRPr="002B07B1">
        <w:rPr>
          <w:rFonts w:hAnsi="Sylfaen" w:ascii="Sylfaen"/>
          <w:b/>
        </w:rPr>
        <w:t xml:space="preserve">PROVOS  d.o.o. u stečaju </w:t>
      </w:r>
    </w:p>
    <w:p w:rsidRDefault="002B07B1" w:rsidR="002B07B1">
      <w:pPr>
        <w:jc w:val="center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</w:rPr>
        <w:t>ZagreB,</w:t>
      </w:r>
      <w:r w:rsidRPr="008C460C">
        <w:rPr>
          <w:rFonts w:hAnsi="Sylfaen" w:ascii="Sylfaen"/>
        </w:rPr>
        <w:t xml:space="preserve"> </w:t>
      </w:r>
      <w:r>
        <w:rPr>
          <w:rFonts w:hAnsi="Sylfaen" w:ascii="Sylfaen"/>
        </w:rPr>
        <w:t>Slavonska avenija 48/B</w:t>
      </w:r>
      <w:r w:rsidRPr="008C460C">
        <w:rPr>
          <w:rFonts w:hAnsi="Sylfaen" w:ascii="Sylfaen"/>
        </w:rPr>
        <w:t>, MBS:</w:t>
      </w:r>
      <w:r w:rsidRPr="008C460C">
        <w:rPr>
          <w:rFonts w:hAnsi="Sylfaen" w:ascii="Sylfaen"/>
          <w:b/>
        </w:rPr>
        <w:t xml:space="preserve"> </w:t>
      </w:r>
      <w:r>
        <w:rPr>
          <w:rFonts w:hAnsi="Sylfaen" w:ascii="Sylfaen"/>
        </w:rPr>
        <w:t>080623261</w:t>
      </w:r>
      <w:r w:rsidRPr="008C460C">
        <w:rPr>
          <w:rFonts w:hAnsi="Sylfaen" w:ascii="Sylfaen"/>
        </w:rPr>
        <w:t>, OIB:</w:t>
      </w:r>
      <w:r w:rsidRPr="008C460C">
        <w:rPr>
          <w:rFonts w:hAnsi="Sylfaen" w:ascii="Sylfaen"/>
          <w:b/>
        </w:rPr>
        <w:t xml:space="preserve"> </w:t>
      </w:r>
      <w:r>
        <w:rPr>
          <w:rFonts w:hAnsi="Sylfaen" w:ascii="Sylfaen"/>
        </w:rPr>
        <w:t>27726276709</w:t>
      </w:r>
    </w:p>
    <w:p w:rsidRDefault="00365E5E" w:rsidP="00C3295D" w:rsidR="00365E5E" w:rsidRPr="00CF0A91">
      <w:pPr>
        <w:jc w:val="center"/>
        <w:rPr>
          <w:rFonts w:hAnsi="Sylfaen" w:ascii="Sylfaen"/>
          <w:b/>
        </w:rPr>
      </w:pPr>
      <w:r w:rsidRPr="00CF0A91">
        <w:rPr>
          <w:rFonts w:hAnsi="Sylfaen" w:ascii="Sylfaen"/>
          <w:b/>
        </w:rPr>
        <w:t>zastupano po stečajnoj upraviteljici ANAMARII IVANKOVIĆ  iz Zagreba, Britanski trg 10</w:t>
      </w:r>
    </w:p>
    <w:p w:rsidRDefault="003E16FA" w:rsidP="00C3295D" w:rsidR="003E16FA" w:rsidRPr="00CF0A91">
      <w:pPr>
        <w:pBdr>
          <w:bottom w:space="1" w:sz="12" w:color="000000" w:val="single"/>
        </w:pBdr>
        <w:jc w:val="center"/>
        <w:rPr>
          <w:rFonts w:hAnsi="Sylfaen" w:ascii="Sylfaen"/>
        </w:rPr>
      </w:pPr>
      <w:r w:rsidRPr="00CF0A91">
        <w:rPr>
          <w:rFonts w:hAnsi="Sylfaen" w:ascii="Sylfaen"/>
        </w:rPr>
        <w:t>M: 099/505-0000</w:t>
      </w:r>
      <w:r w:rsidR="00931799" w:rsidRPr="00CF0A91">
        <w:rPr>
          <w:rFonts w:hAnsi="Sylfaen" w:ascii="Sylfaen"/>
        </w:rPr>
        <w:t xml:space="preserve">, E-mail: </w:t>
      </w:r>
      <w:r w:rsidRPr="00CF0A91">
        <w:rPr>
          <w:rFonts w:hAnsi="Sylfaen" w:ascii="Sylfaen"/>
        </w:rPr>
        <w:t>ivankovic@odvjetnica-ivankovic.hr</w:t>
      </w:r>
    </w:p>
    <w:p w:rsidRDefault="009334B1" w:rsidP="00C57B3D" w:rsidR="00734039">
      <w:pPr>
        <w:jc w:val="both"/>
        <w:rPr>
          <w:rFonts w:hAnsi="Sylfaen" w:ascii="Sylfaen"/>
        </w:rPr>
      </w:pPr>
      <w:r w:rsidRPr="00CF0A91">
        <w:rPr>
          <w:rFonts w:hAnsi="Sylfaen" w:ascii="Sylfaen"/>
        </w:rPr>
        <w:tab/>
        <w:t xml:space="preserve">                     </w:t>
      </w:r>
    </w:p>
    <w:p w:rsidRDefault="00734039" w:rsidP="00734039" w:rsidR="00734039" w:rsidRPr="00F24B02">
      <w:pPr>
        <w:jc w:val="center"/>
        <w:rPr>
          <w:rFonts w:hAnsi="Sylfaen" w:ascii="Sylfaen"/>
          <w:b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 xml:space="preserve">   </w:t>
      </w:r>
      <w:r w:rsidRPr="00F24B02">
        <w:rPr>
          <w:rFonts w:hAnsi="Sylfaen" w:ascii="Sylfaen"/>
          <w:b/>
          <w:sz w:val="24"/>
          <w:szCs w:val="24"/>
        </w:rPr>
        <w:t>Obrazac 20.</w:t>
      </w:r>
    </w:p>
    <w:p w:rsidRDefault="00734039" w:rsidP="00734039" w:rsidR="00AC2492">
      <w:pPr>
        <w:jc w:val="center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>IZVJEŠĆE STEČAJNOGA UPRAVITELJA O TIJEKU STEČAJNOGA POSTUPKA I STANJU STEČAJNE MASE</w:t>
      </w:r>
      <w:r w:rsidR="00AC2492">
        <w:rPr>
          <w:rFonts w:hAnsi="Sylfaen" w:ascii="Sylfaen"/>
          <w:b/>
          <w:sz w:val="24"/>
          <w:szCs w:val="24"/>
        </w:rPr>
        <w:t xml:space="preserve"> </w:t>
      </w:r>
    </w:p>
    <w:p w:rsidRDefault="00AC2492" w:rsidP="00734039" w:rsidR="00734039" w:rsidRPr="00F24B02">
      <w:pPr>
        <w:jc w:val="center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>S PRIJEDLOGOM ZA SAZIVANJE SKUPŠTINE RADI ZAKLJUČENJA STEČAJNOG POSTUPKA SUKLADNO ČL. 203. STEČAJNOG ZAKONA</w:t>
      </w:r>
    </w:p>
    <w:p w:rsidRDefault="00734039" w:rsidP="00734039" w:rsidR="00734039" w:rsidRPr="00F24B02">
      <w:pPr>
        <w:jc w:val="both"/>
        <w:rPr>
          <w:rFonts w:hAnsi="Sylfaen" w:ascii="Sylfaen"/>
          <w:sz w:val="24"/>
          <w:szCs w:val="24"/>
        </w:rPr>
      </w:pPr>
    </w:p>
    <w:p w:rsidRDefault="00734039" w:rsidP="00734039" w:rsidR="00734039" w:rsidRPr="00E4628F">
      <w:pPr>
        <w:jc w:val="both"/>
        <w:rPr>
          <w:rFonts w:hAnsi="Sylfaen" w:ascii="Sylfaen"/>
          <w:b/>
          <w:sz w:val="24"/>
          <w:szCs w:val="24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TRGOVAČKI SUD U ZAGREBU</w:t>
      </w:r>
    </w:p>
    <w:p w:rsidRDefault="00734039" w:rsidP="00734039" w:rsidR="00734039" w:rsidRPr="00E4628F">
      <w:pPr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Poslovni broj spisa St-</w:t>
      </w:r>
      <w:r>
        <w:rPr>
          <w:rFonts w:hAnsi="Sylfaen" w:ascii="Sylfaen"/>
          <w:b/>
          <w:sz w:val="24"/>
          <w:szCs w:val="24"/>
          <w:lang w:val="pl-PL"/>
        </w:rPr>
        <w:t>1216/12</w:t>
      </w:r>
    </w:p>
    <w:p w:rsidRDefault="00734039" w:rsidP="00734039" w:rsidR="00734039" w:rsidRPr="00E4628F">
      <w:pPr>
        <w:ind w:hanging="2160" w:left="2160"/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Stečajni dužnik</w:t>
      </w:r>
    </w:p>
    <w:p w:rsidRDefault="00734039" w:rsidP="00734039" w:rsidR="00734039" w:rsidRPr="00734039">
      <w:pPr>
        <w:jc w:val="both"/>
        <w:rPr>
          <w:rFonts w:hAnsi="Sylfaen" w:ascii="Sylfaen"/>
          <w:b/>
        </w:rPr>
      </w:pPr>
      <w:r w:rsidRPr="00734039">
        <w:rPr>
          <w:rFonts w:hAnsi="Sylfaen" w:ascii="Sylfaen"/>
          <w:b/>
        </w:rPr>
        <w:t>PROVOS  d.o.o. u stečaju iz Zagreba,  Slavonska avenija 48/B, MBS: 080623261, OIB: 27726276709</w:t>
      </w:r>
    </w:p>
    <w:p w:rsidRDefault="00734039" w:rsidP="00734039" w:rsidR="00734039" w:rsidRPr="00E4628F">
      <w:pPr>
        <w:jc w:val="both"/>
        <w:rPr>
          <w:rFonts w:hAnsi="Sylfaen" w:ascii="Sylfaen"/>
          <w:b/>
          <w:sz w:val="24"/>
          <w:szCs w:val="24"/>
        </w:rPr>
      </w:pPr>
      <w:r w:rsidRPr="00E4628F">
        <w:rPr>
          <w:rFonts w:eastAsia="Times New Roman" w:hAnsi="Sylfaen" w:ascii="Sylfaen"/>
          <w:b/>
          <w:sz w:val="24"/>
          <w:szCs w:val="24"/>
        </w:rPr>
        <w:t>zastupano po stečajnoj upraviteljici Anamarii Ivanković iz Zagreba,</w:t>
      </w:r>
      <w:r w:rsidRPr="00E4628F">
        <w:rPr>
          <w:rFonts w:hAnsi="Sylfaen" w:ascii="Sylfaen"/>
          <w:b/>
          <w:sz w:val="24"/>
          <w:szCs w:val="24"/>
        </w:rPr>
        <w:t xml:space="preserve"> </w:t>
      </w:r>
      <w:r w:rsidRPr="00E4628F">
        <w:rPr>
          <w:rFonts w:eastAsia="Times New Roman" w:hAnsi="Sylfaen" w:ascii="Sylfaen"/>
          <w:b/>
          <w:sz w:val="24"/>
          <w:szCs w:val="24"/>
        </w:rPr>
        <w:t>Britanski trg 10, OIB: 26902318451</w:t>
      </w:r>
    </w:p>
    <w:p w:rsidRDefault="00734039" w:rsidP="00734039" w:rsidR="00734039" w:rsidRPr="006E0A20">
      <w:pPr>
        <w:jc w:val="both"/>
        <w:rPr>
          <w:rFonts w:hAnsi="Sylfaen" w:ascii="Sylfaen"/>
          <w:sz w:val="24"/>
          <w:szCs w:val="24"/>
        </w:rPr>
      </w:pPr>
    </w:p>
    <w:p w:rsidRDefault="00734039" w:rsidP="00734039" w:rsidR="00734039" w:rsidRPr="006E0A20">
      <w:pPr>
        <w:jc w:val="both"/>
        <w:rPr>
          <w:rFonts w:hAnsi="Sylfaen" w:ascii="Sylfaen"/>
          <w:sz w:val="24"/>
          <w:szCs w:val="24"/>
        </w:rPr>
      </w:pPr>
      <w:r w:rsidRPr="006E0A20">
        <w:rPr>
          <w:rFonts w:hAnsi="Sylfaen" w:ascii="Sylfaen"/>
          <w:sz w:val="24"/>
          <w:szCs w:val="24"/>
        </w:rPr>
        <w:t xml:space="preserve">                                                                    </w:t>
      </w:r>
      <w:r w:rsidRPr="006E0A20">
        <w:rPr>
          <w:rFonts w:hAnsi="Sylfaen" w:ascii="Sylfaen"/>
          <w:sz w:val="24"/>
          <w:szCs w:val="24"/>
        </w:rPr>
        <w:tab/>
      </w:r>
      <w:r w:rsidRPr="006E0A20">
        <w:rPr>
          <w:rFonts w:hAnsi="Sylfaen" w:ascii="Sylfaen"/>
          <w:sz w:val="24"/>
          <w:szCs w:val="24"/>
        </w:rPr>
        <w:tab/>
      </w:r>
    </w:p>
    <w:p w:rsidRDefault="00734039" w:rsidP="00734039" w:rsidR="00734039" w:rsidRPr="00244A29">
      <w:pPr>
        <w:rPr>
          <w:rFonts w:hAnsi="Sylfaen" w:ascii="Sylfaen"/>
          <w:b/>
          <w:sz w:val="28"/>
          <w:szCs w:val="28"/>
          <w:lang w:val="pl-PL"/>
        </w:rPr>
      </w:pPr>
      <w:r w:rsidRPr="00244A29">
        <w:rPr>
          <w:rFonts w:hAnsi="Sylfaen" w:ascii="Sylfaen"/>
          <w:b/>
          <w:sz w:val="28"/>
          <w:szCs w:val="28"/>
          <w:lang w:val="pl-PL"/>
        </w:rPr>
        <w:t xml:space="preserve">I.  TIJEK STEČAJNOGA POSTUPKA U RAZDOBLJU OD </w:t>
      </w:r>
      <w:r w:rsidR="00EB7599">
        <w:rPr>
          <w:rFonts w:hAnsi="Sylfaen" w:ascii="Sylfaen"/>
          <w:b/>
          <w:sz w:val="28"/>
          <w:szCs w:val="28"/>
          <w:lang w:val="pl-PL"/>
        </w:rPr>
        <w:t>28.02</w:t>
      </w:r>
      <w:r w:rsidRPr="00244A29">
        <w:rPr>
          <w:rFonts w:hAnsi="Sylfaen" w:ascii="Sylfaen"/>
          <w:b/>
          <w:sz w:val="28"/>
          <w:szCs w:val="28"/>
          <w:lang w:val="pl-PL"/>
        </w:rPr>
        <w:t>.201</w:t>
      </w:r>
      <w:r>
        <w:rPr>
          <w:rFonts w:hAnsi="Sylfaen" w:ascii="Sylfaen"/>
          <w:b/>
          <w:sz w:val="28"/>
          <w:szCs w:val="28"/>
          <w:lang w:val="pl-PL"/>
        </w:rPr>
        <w:t>3</w:t>
      </w:r>
      <w:r w:rsidRPr="00244A29">
        <w:rPr>
          <w:rFonts w:hAnsi="Sylfaen" w:ascii="Sylfaen"/>
          <w:b/>
          <w:sz w:val="28"/>
          <w:szCs w:val="28"/>
          <w:lang w:val="pl-PL"/>
        </w:rPr>
        <w:t xml:space="preserve">. do </w:t>
      </w:r>
      <w:r w:rsidR="00AC2492">
        <w:rPr>
          <w:rFonts w:hAnsi="Sylfaen" w:ascii="Sylfaen"/>
          <w:b/>
          <w:sz w:val="28"/>
          <w:szCs w:val="28"/>
          <w:lang w:val="pl-PL"/>
        </w:rPr>
        <w:t>13.07.2017</w:t>
      </w:r>
      <w:r w:rsidRPr="00244A29">
        <w:rPr>
          <w:rFonts w:hAnsi="Sylfaen" w:ascii="Sylfaen"/>
          <w:b/>
          <w:sz w:val="28"/>
          <w:szCs w:val="28"/>
          <w:lang w:val="pl-PL"/>
        </w:rPr>
        <w:t>.g.</w:t>
      </w:r>
    </w:p>
    <w:p w:rsidRDefault="00550D74" w:rsidP="00EB7599" w:rsidR="00550D74" w:rsidRPr="00EB7599">
      <w:pPr>
        <w:jc w:val="right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</w:rPr>
        <w:t xml:space="preserve"> </w:t>
      </w:r>
      <w:r>
        <w:rPr>
          <w:rFonts w:hAnsi="Sylfaen" w:ascii="Sylfaen"/>
          <w:sz w:val="24"/>
          <w:szCs w:val="24"/>
        </w:rPr>
        <w:t xml:space="preserve">                                                                               </w:t>
      </w:r>
    </w:p>
    <w:p w:rsidRDefault="00EB7599" w:rsidP="00EB7599" w:rsidR="00EB7599" w:rsidRPr="00B020F1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 w:rsidRPr="00B020F1">
        <w:rPr>
          <w:rFonts w:hAnsi="Sylfaen" w:ascii="Sylfaen"/>
          <w:sz w:val="24"/>
          <w:szCs w:val="24"/>
        </w:rPr>
        <w:t>Odmah po preuzimanju dužnosti stečajne upraviteljice, Pregledala sam poslovnu dokumentaciju i izdvojila dokumente od posebne važnosti te ih pohranila u ured stečajne upraviteljice u Zagrebu, Britanski trg 10. Ostala dokumentacija nalazi se u sjedištu društva. Kako društvo nema u vlasništvu pokretnina, zaliha ili tehničke robe to nije bilo potrebe imenovati povjerenstvo za popis predmeta stečajne mase sukladno odredbi članka 25. i članka 150. Stečajnog zakona. Popis imovine stečajnog dužnika sa naznakom nekretnina u vlasništvu stečajnog dužnika nalazi se uz odgovarajuće tablice.</w:t>
      </w:r>
    </w:p>
    <w:p w:rsidRDefault="00EB7599" w:rsidP="00EB7599" w:rsidR="00EB7599" w:rsidRPr="00B020F1">
      <w:pPr>
        <w:pStyle w:val="Tijeloteksta"/>
        <w:rPr>
          <w:rFonts w:hAnsi="Sylfaen" w:ascii="Sylfaen"/>
          <w:sz w:val="24"/>
          <w:szCs w:val="24"/>
        </w:rPr>
      </w:pPr>
    </w:p>
    <w:p w:rsidRDefault="00EB7599" w:rsidP="00EB7599" w:rsidR="00EB7599" w:rsidRPr="00B020F1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 w:rsidRPr="00B020F1">
        <w:rPr>
          <w:rFonts w:hAnsi="Sylfaen" w:ascii="Sylfaen"/>
          <w:sz w:val="24"/>
          <w:szCs w:val="24"/>
        </w:rPr>
        <w:t>Napravila sam žig sa naznakom tvrtke u stečaju, ishodila obavijest o razvrstavanju poslovnog subjekta kod Državnog zavoda za statistiku, zatvorila sve postojeće žiro-račune dužnika kod te otvorila novi žiro-račun dužnika u stečaju kod Privredne banke Zagreb d.d. Broj žiro – računa je naznačen ispod tvrtke Dužnika u memorandumu sukladno članku 147. Stečajnog zakona.</w:t>
      </w:r>
    </w:p>
    <w:p w:rsidRDefault="00EB7599" w:rsidP="00EB7599" w:rsidR="00EB7599" w:rsidRPr="00B020F1">
      <w:pPr>
        <w:pStyle w:val="Tijeloteksta"/>
        <w:ind w:left="360"/>
        <w:rPr>
          <w:rFonts w:hAnsi="Sylfaen" w:ascii="Sylfaen"/>
          <w:sz w:val="24"/>
          <w:szCs w:val="24"/>
        </w:rPr>
      </w:pPr>
      <w:r w:rsidRPr="00B020F1">
        <w:rPr>
          <w:rFonts w:hAnsi="Sylfaen" w:ascii="Sylfaen"/>
          <w:sz w:val="24"/>
          <w:szCs w:val="24"/>
        </w:rPr>
        <w:t xml:space="preserve"> </w:t>
      </w:r>
    </w:p>
    <w:p w:rsidRDefault="00EB7599" w:rsidP="00EB7599" w:rsidR="00EB7599" w:rsidRPr="00B020F1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 w:rsidRPr="00B020F1">
        <w:rPr>
          <w:rFonts w:hAnsi="Sylfaen" w:ascii="Sylfaen"/>
          <w:sz w:val="24"/>
          <w:szCs w:val="24"/>
        </w:rPr>
        <w:t>Poduzela sam sve potrebne aktivnosti oko sređivanja očevidnika knjigovodstvenih podataka stečajnog dužnika do dana otvaranja stečajnog postupka te sam izradu početne stečajne bilance, kao i obavljanje financijskih i knjigovodstvenih poslova stečajnog dužnika povjerila stručnom knjigovodstvenom servisu.</w:t>
      </w:r>
    </w:p>
    <w:p w:rsidRDefault="00EB7599" w:rsidP="00550D74" w:rsidR="00EB7599">
      <w:pPr>
        <w:jc w:val="both"/>
        <w:rPr>
          <w:rFonts w:hAnsi="Sylfaen" w:ascii="Sylfaen"/>
          <w:sz w:val="24"/>
          <w:szCs w:val="24"/>
        </w:rPr>
      </w:pPr>
    </w:p>
    <w:p w:rsidRDefault="00032CF6" w:rsidP="00550D74" w:rsidR="00032CF6">
      <w:pPr>
        <w:jc w:val="both"/>
        <w:rPr>
          <w:rFonts w:hAnsi="Sylfaen" w:ascii="Sylfaen"/>
          <w:sz w:val="24"/>
          <w:szCs w:val="24"/>
        </w:rPr>
      </w:pPr>
    </w:p>
    <w:p w:rsidRDefault="00B020F1" w:rsidP="00550D74" w:rsidR="00B020F1">
      <w:pPr>
        <w:jc w:val="both"/>
        <w:rPr>
          <w:rFonts w:hAnsi="Sylfaen" w:ascii="Sylfaen"/>
          <w:b/>
          <w:sz w:val="28"/>
          <w:szCs w:val="28"/>
        </w:rPr>
      </w:pPr>
    </w:p>
    <w:p w:rsidRDefault="00B020F1" w:rsidP="00550D74" w:rsidR="00B020F1">
      <w:pPr>
        <w:jc w:val="both"/>
        <w:rPr>
          <w:rFonts w:hAnsi="Sylfaen" w:ascii="Sylfaen"/>
          <w:b/>
          <w:sz w:val="28"/>
          <w:szCs w:val="28"/>
        </w:rPr>
      </w:pPr>
    </w:p>
    <w:p w:rsidRDefault="00B020F1" w:rsidP="00550D74" w:rsidR="00B020F1">
      <w:pPr>
        <w:jc w:val="both"/>
        <w:rPr>
          <w:rFonts w:hAnsi="Sylfaen" w:ascii="Sylfaen"/>
          <w:b/>
          <w:sz w:val="28"/>
          <w:szCs w:val="28"/>
        </w:rPr>
      </w:pPr>
    </w:p>
    <w:p w:rsidRDefault="00B020F1" w:rsidP="00550D74" w:rsidR="00B020F1">
      <w:pPr>
        <w:jc w:val="both"/>
        <w:rPr>
          <w:rFonts w:hAnsi="Sylfaen" w:ascii="Sylfaen"/>
          <w:b/>
          <w:sz w:val="28"/>
          <w:szCs w:val="28"/>
        </w:rPr>
      </w:pPr>
    </w:p>
    <w:p w:rsidRDefault="00EB7599" w:rsidP="00550D74" w:rsidR="00EB7599" w:rsidRPr="00EB7599">
      <w:pPr>
        <w:jc w:val="both"/>
        <w:rPr>
          <w:rFonts w:hAnsi="Sylfaen" w:ascii="Sylfaen"/>
          <w:b/>
          <w:sz w:val="28"/>
          <w:szCs w:val="28"/>
        </w:rPr>
      </w:pPr>
      <w:r w:rsidRPr="00EB7599">
        <w:rPr>
          <w:rFonts w:hAnsi="Sylfaen" w:ascii="Sylfaen"/>
          <w:b/>
          <w:sz w:val="28"/>
          <w:szCs w:val="28"/>
        </w:rPr>
        <w:t>II STANJE STEČAJNE MASE</w:t>
      </w:r>
    </w:p>
    <w:p w:rsidRDefault="00EB7599" w:rsidP="00550D74" w:rsidR="00EB7599" w:rsidRPr="00EB7599">
      <w:pPr>
        <w:jc w:val="both"/>
        <w:rPr>
          <w:rFonts w:hAnsi="Sylfaen" w:ascii="Sylfaen"/>
          <w:b/>
          <w:sz w:val="24"/>
          <w:szCs w:val="24"/>
        </w:rPr>
      </w:pPr>
    </w:p>
    <w:p w:rsidRDefault="00EB7599" w:rsidP="00550D74" w:rsidR="00EB7599" w:rsidRPr="00EB7599">
      <w:pPr>
        <w:jc w:val="both"/>
        <w:rPr>
          <w:rFonts w:hAnsi="Sylfaen" w:ascii="Sylfaen"/>
          <w:b/>
          <w:sz w:val="24"/>
          <w:szCs w:val="24"/>
          <w:u w:val="single"/>
        </w:rPr>
      </w:pPr>
      <w:r w:rsidRPr="00EB7599">
        <w:rPr>
          <w:rFonts w:hAnsi="Sylfaen" w:ascii="Sylfaen"/>
          <w:b/>
          <w:sz w:val="24"/>
          <w:szCs w:val="24"/>
          <w:u w:val="single"/>
        </w:rPr>
        <w:t>Nekretnine</w:t>
      </w:r>
    </w:p>
    <w:p w:rsidRDefault="00EB7599" w:rsidP="00EB7599" w:rsidR="00EB7599">
      <w:pPr>
        <w:suppressAutoHyphens w:val="false"/>
        <w:jc w:val="both"/>
        <w:rPr>
          <w:rFonts w:hAnsi="Sylfaen" w:ascii="Sylfaen"/>
          <w:sz w:val="24"/>
          <w:szCs w:val="24"/>
        </w:rPr>
      </w:pPr>
    </w:p>
    <w:p w:rsidRDefault="00EB7599" w:rsidP="00EB7599" w:rsidR="00EB7599" w:rsidRPr="00717132">
      <w:pPr>
        <w:suppressAutoHyphens w:val="false"/>
        <w:jc w:val="both"/>
        <w:rPr>
          <w:rFonts w:hAnsi="Sylfaen" w:ascii="Sylfaen"/>
        </w:rPr>
      </w:pPr>
      <w:r>
        <w:rPr>
          <w:rFonts w:hAnsi="Sylfaen" w:ascii="Sylfaen"/>
          <w:b/>
        </w:rPr>
        <w:t>S</w:t>
      </w:r>
      <w:r w:rsidRPr="00717132">
        <w:rPr>
          <w:rFonts w:hAnsi="Sylfaen" w:ascii="Sylfaen"/>
          <w:b/>
        </w:rPr>
        <w:t>tečajni dužnik kod Općinskog građanskog suda u Zagrebu u zk.ul.br.8661 k.o. Stenjevec upisan je kao vlasnik sljedećih nekretnina:</w:t>
      </w:r>
    </w:p>
    <w:p w:rsidRDefault="00EB7599" w:rsidP="00EB7599" w:rsidR="00EB7599" w:rsidRPr="00DC6F55">
      <w:pPr>
        <w:numPr>
          <w:ilvl w:val="0"/>
          <w:numId w:val="13"/>
        </w:numPr>
        <w:suppressAutoHyphens w:val="false"/>
        <w:ind w:left="1985"/>
        <w:jc w:val="both"/>
        <w:rPr>
          <w:rFonts w:hAnsi="Sylfaen" w:ascii="Sylfaen"/>
          <w:b/>
        </w:rPr>
      </w:pPr>
      <w:r w:rsidRPr="00DC6F55">
        <w:rPr>
          <w:rFonts w:hAnsi="Sylfaen" w:ascii="Sylfaen"/>
          <w:b/>
        </w:rPr>
        <w:t>″zk.č.br. 456/25 – Oranica – površine 14 m2″ i</w:t>
      </w:r>
    </w:p>
    <w:p w:rsidRDefault="00EB7599" w:rsidP="00EB7599" w:rsidR="00EB7599" w:rsidRPr="00DC6F55">
      <w:pPr>
        <w:numPr>
          <w:ilvl w:val="0"/>
          <w:numId w:val="12"/>
        </w:numPr>
        <w:suppressAutoHyphens w:val="false"/>
        <w:ind w:left="1985"/>
        <w:jc w:val="both"/>
        <w:rPr>
          <w:rFonts w:hAnsi="Sylfaen" w:ascii="Sylfaen"/>
          <w:b/>
        </w:rPr>
      </w:pPr>
      <w:r w:rsidRPr="00DC6F55">
        <w:rPr>
          <w:rFonts w:hAnsi="Sylfaen" w:ascii="Sylfaen"/>
          <w:b/>
        </w:rPr>
        <w:t xml:space="preserve">″zk.č.br. 456/27 – Oranica Samoborska cesta – površine 26 m2″ </w:t>
      </w:r>
    </w:p>
    <w:p w:rsidRDefault="00EB7599" w:rsidP="00550D74" w:rsidR="00EB7599">
      <w:pPr>
        <w:jc w:val="both"/>
        <w:rPr>
          <w:rFonts w:hAnsi="Sylfaen" w:ascii="Sylfaen"/>
          <w:sz w:val="24"/>
          <w:szCs w:val="24"/>
        </w:rPr>
      </w:pPr>
    </w:p>
    <w:p w:rsidRDefault="002B07B1" w:rsidP="00550D74" w:rsidR="00D53FF3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U zemljišnim knjigama na nekretninama u vlasništvu stečajnog dužnika u vrijeme otvaranja stečajnog postupka bila </w:t>
      </w:r>
      <w:r w:rsidR="00032CF6">
        <w:rPr>
          <w:rFonts w:hAnsi="Sylfaen" w:ascii="Sylfaen"/>
          <w:sz w:val="24"/>
          <w:szCs w:val="24"/>
        </w:rPr>
        <w:t xml:space="preserve"> </w:t>
      </w:r>
      <w:r w:rsidR="002030F8">
        <w:rPr>
          <w:rFonts w:hAnsi="Sylfaen" w:ascii="Sylfaen"/>
          <w:sz w:val="24"/>
          <w:szCs w:val="24"/>
        </w:rPr>
        <w:t>je evidentirana aktivna plomba pod brojem Z- 158</w:t>
      </w:r>
      <w:r w:rsidR="00D53FF3">
        <w:rPr>
          <w:rFonts w:hAnsi="Sylfaen" w:ascii="Sylfaen"/>
          <w:sz w:val="24"/>
          <w:szCs w:val="24"/>
        </w:rPr>
        <w:t>46/2013, a sve temeljem rješenja Općinskog građanskog suda u Zagrebu posl. br.: Ovr-1402/2012. Odmah su i ovršni i zemljišnoknjižni odjel Općinskog građanskog suda u Zagrebi obaviješteni o otvaranju stečajnog postupka nad stečajnim dužnikom kao i u tom smjeru primjenom odredaba čl. 97. Stečajnog zakona, međutim, rješenja su provedena.</w:t>
      </w:r>
    </w:p>
    <w:p w:rsidRDefault="00D53FF3" w:rsidP="00550D74" w:rsidR="001369C6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Radi brisanja navedenih zabilježbi, a što predstavlja i uvjet za prodaju nekretnina u stečajnom postupku, </w:t>
      </w:r>
      <w:r w:rsidR="00550D74">
        <w:rPr>
          <w:rFonts w:hAnsi="Sylfaen" w:ascii="Sylfaen"/>
          <w:sz w:val="24"/>
          <w:szCs w:val="24"/>
        </w:rPr>
        <w:t xml:space="preserve">angažirana </w:t>
      </w:r>
      <w:r>
        <w:rPr>
          <w:rFonts w:hAnsi="Sylfaen" w:ascii="Sylfaen"/>
          <w:sz w:val="24"/>
          <w:szCs w:val="24"/>
        </w:rPr>
        <w:t xml:space="preserve"> je </w:t>
      </w:r>
      <w:r w:rsidR="00550D74">
        <w:rPr>
          <w:rFonts w:hAnsi="Sylfaen" w:ascii="Sylfaen"/>
          <w:sz w:val="24"/>
          <w:szCs w:val="24"/>
        </w:rPr>
        <w:t>Inga Slijepčević, odvjetnica iz Zagreba, Britanski trg 3</w:t>
      </w:r>
      <w:r>
        <w:rPr>
          <w:rFonts w:hAnsi="Sylfaen" w:ascii="Sylfaen"/>
          <w:sz w:val="24"/>
          <w:szCs w:val="24"/>
        </w:rPr>
        <w:t>.</w:t>
      </w:r>
    </w:p>
    <w:p w:rsidRDefault="003430A5" w:rsidP="00550D74" w:rsidR="003430A5">
      <w:pPr>
        <w:jc w:val="both"/>
        <w:rPr>
          <w:rFonts w:hAnsi="Sylfaen" w:ascii="Sylfaen"/>
          <w:sz w:val="24"/>
          <w:szCs w:val="24"/>
        </w:rPr>
      </w:pPr>
    </w:p>
    <w:p w:rsidRDefault="003430A5" w:rsidP="00550D74" w:rsidR="007420EF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N</w:t>
      </w:r>
      <w:r w:rsidR="0031396E">
        <w:rPr>
          <w:rFonts w:hAnsi="Sylfaen" w:ascii="Sylfaen"/>
          <w:sz w:val="24"/>
          <w:szCs w:val="24"/>
        </w:rPr>
        <w:t>akon ni</w:t>
      </w:r>
      <w:r w:rsidR="007420EF">
        <w:rPr>
          <w:rFonts w:hAnsi="Sylfaen" w:ascii="Sylfaen"/>
          <w:sz w:val="24"/>
          <w:szCs w:val="24"/>
        </w:rPr>
        <w:t>za dostavljenih podnesaka i požurnica Općinskom građanskom sudu u Zagrebu kao i podnesenog Zahtjeva za suđenje u razumnom roku te zamolbe podnesene Općinskom državnom odvjetništvu  Zagrebu roku donešeno rješenje Općinskog građanskog suda u Zagrebu, posl. br.: Ovr-1402/12 od dana 16.03.2015. god. kojim se nakon utvrđenog prekida postupka obustavlja postupak ovrhe na nekretninama u vlasništvu stečajnog dužnika te nalaže zemljišnoknjižnom odjelu istog suda po pravomoćnosti brisanje zabilježbi upisanog založnog prava za korist Republike Hrvatske.</w:t>
      </w:r>
    </w:p>
    <w:p w:rsidRDefault="007420EF" w:rsidP="00550D74" w:rsidR="007420EF">
      <w:pPr>
        <w:jc w:val="both"/>
        <w:rPr>
          <w:rFonts w:hAnsi="Sylfaen" w:ascii="Sylfaen"/>
          <w:sz w:val="24"/>
          <w:szCs w:val="24"/>
        </w:rPr>
      </w:pPr>
    </w:p>
    <w:p w:rsidRDefault="0031396E" w:rsidP="00550D74" w:rsidR="007420EF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S</w:t>
      </w:r>
      <w:r w:rsidR="007420EF">
        <w:rPr>
          <w:rFonts w:hAnsi="Sylfaen" w:ascii="Sylfaen"/>
          <w:sz w:val="24"/>
          <w:szCs w:val="24"/>
        </w:rPr>
        <w:t xml:space="preserve">tečajni dužnik odmah </w:t>
      </w:r>
      <w:r>
        <w:rPr>
          <w:rFonts w:hAnsi="Sylfaen" w:ascii="Sylfaen"/>
          <w:sz w:val="24"/>
          <w:szCs w:val="24"/>
        </w:rPr>
        <w:t xml:space="preserve">se </w:t>
      </w:r>
      <w:r w:rsidR="007420EF">
        <w:rPr>
          <w:rFonts w:hAnsi="Sylfaen" w:ascii="Sylfaen"/>
          <w:sz w:val="24"/>
          <w:szCs w:val="24"/>
        </w:rPr>
        <w:t xml:space="preserve">po primitku citiranog rješenja odrekao prava na žalbu </w:t>
      </w:r>
      <w:r>
        <w:rPr>
          <w:rFonts w:hAnsi="Sylfaen" w:ascii="Sylfaen"/>
          <w:sz w:val="24"/>
          <w:szCs w:val="24"/>
        </w:rPr>
        <w:t>te je</w:t>
      </w:r>
      <w:r w:rsidR="007420EF">
        <w:rPr>
          <w:rFonts w:hAnsi="Sylfaen" w:ascii="Sylfaen"/>
          <w:sz w:val="24"/>
          <w:szCs w:val="24"/>
        </w:rPr>
        <w:t xml:space="preserve"> iskazana pravomoćnost na rješenju odnosno isto </w:t>
      </w:r>
      <w:r>
        <w:rPr>
          <w:rFonts w:hAnsi="Sylfaen" w:ascii="Sylfaen"/>
          <w:sz w:val="24"/>
          <w:szCs w:val="24"/>
        </w:rPr>
        <w:t>je</w:t>
      </w:r>
      <w:r w:rsidR="007420EF">
        <w:rPr>
          <w:rFonts w:hAnsi="Sylfaen" w:ascii="Sylfaen"/>
          <w:sz w:val="24"/>
          <w:szCs w:val="24"/>
        </w:rPr>
        <w:t xml:space="preserve"> dostavljeno zk odjelu </w:t>
      </w:r>
      <w:r>
        <w:rPr>
          <w:rFonts w:hAnsi="Sylfaen" w:ascii="Sylfaen"/>
          <w:sz w:val="24"/>
          <w:szCs w:val="24"/>
        </w:rPr>
        <w:t xml:space="preserve">dana 06.07.2015. god. </w:t>
      </w:r>
      <w:r w:rsidR="007420EF">
        <w:rPr>
          <w:rFonts w:hAnsi="Sylfaen" w:ascii="Sylfaen"/>
          <w:sz w:val="24"/>
          <w:szCs w:val="24"/>
        </w:rPr>
        <w:t>radi upisa brisanja zabilježbe spora</w:t>
      </w:r>
      <w:r>
        <w:rPr>
          <w:rFonts w:hAnsi="Sylfaen" w:ascii="Sylfaen"/>
          <w:sz w:val="24"/>
          <w:szCs w:val="24"/>
        </w:rPr>
        <w:t>, a koji predmet s</w:t>
      </w:r>
      <w:r w:rsidR="003430A5">
        <w:rPr>
          <w:rFonts w:hAnsi="Sylfaen" w:ascii="Sylfaen"/>
          <w:sz w:val="24"/>
          <w:szCs w:val="24"/>
        </w:rPr>
        <w:t>e vodi pod brojem Z-26722/2015.</w:t>
      </w:r>
    </w:p>
    <w:p w:rsidRDefault="0031396E" w:rsidP="00550D74" w:rsidR="0031396E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Upućene su požurnice radi žurnog rješavanja i na predmet broj Z-26722/2015 i izravno na ruke predsjednice zk odjela.</w:t>
      </w:r>
    </w:p>
    <w:p w:rsidRDefault="006C2783" w:rsidP="00550D74" w:rsidR="007420EF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Sukladno iznesenome, rješenjem </w:t>
      </w:r>
      <w:r w:rsidR="005D3448">
        <w:rPr>
          <w:rFonts w:hAnsi="Sylfaen" w:ascii="Sylfaen"/>
          <w:sz w:val="24"/>
          <w:szCs w:val="24"/>
        </w:rPr>
        <w:t>Općinskog građanskog suda u Zagrebu, Zemljišnoknjižni odjel, posl. br.: Z-26722/15 od dana 27.07.2015. god. koje je provedeno u zemljišnim knjigama 09.09.2015. god. izvršen je</w:t>
      </w:r>
      <w:r w:rsidR="00072EFA">
        <w:rPr>
          <w:rFonts w:hAnsi="Sylfaen" w:ascii="Sylfaen"/>
          <w:sz w:val="24"/>
          <w:szCs w:val="24"/>
        </w:rPr>
        <w:t xml:space="preserve"> </w:t>
      </w:r>
      <w:r w:rsidR="007420EF">
        <w:rPr>
          <w:rFonts w:hAnsi="Sylfaen" w:ascii="Sylfaen"/>
          <w:sz w:val="24"/>
          <w:szCs w:val="24"/>
        </w:rPr>
        <w:t xml:space="preserve">upisa brisanja zabilježbe spora u zemljišnim knjigama </w:t>
      </w:r>
      <w:r w:rsidR="00072EFA">
        <w:rPr>
          <w:rFonts w:hAnsi="Sylfaen" w:ascii="Sylfaen"/>
          <w:sz w:val="24"/>
          <w:szCs w:val="24"/>
        </w:rPr>
        <w:t>te je nekretnina slobodan od tereta.</w:t>
      </w:r>
    </w:p>
    <w:p w:rsidRDefault="007420EF" w:rsidP="00550D74" w:rsidR="007420EF">
      <w:pPr>
        <w:jc w:val="both"/>
        <w:rPr>
          <w:rFonts w:hAnsi="Sylfaen" w:ascii="Sylfaen"/>
          <w:sz w:val="24"/>
          <w:szCs w:val="24"/>
        </w:rPr>
      </w:pPr>
    </w:p>
    <w:p w:rsidRDefault="00EB7599" w:rsidP="00EB7599" w:rsidR="00EB7599" w:rsidRPr="00EB7599">
      <w:pPr>
        <w:jc w:val="both"/>
        <w:rPr>
          <w:rFonts w:hAnsi="Sylfaen" w:ascii="Sylfaen"/>
          <w:b/>
          <w:sz w:val="24"/>
          <w:szCs w:val="24"/>
        </w:rPr>
      </w:pPr>
      <w:r w:rsidRPr="00EB7599">
        <w:rPr>
          <w:rFonts w:hAnsi="Sylfaen" w:ascii="Sylfaen"/>
          <w:sz w:val="24"/>
          <w:szCs w:val="24"/>
        </w:rPr>
        <w:t xml:space="preserve">Prema podacima Ministarstva financija – Porezne uprave, Područnog ureda Zagreb,  Ispostava Zagreb za nekretnine, Klasa: 410-20/2013-01/417 od dana 03. travnja 2013. god. koji prileži spisu tržišna vrijednost gore označenih nekretnina kao zk.č.br. 456/25 i zk.č.br. 456/27, k.o. Stenjevec, ukupne površine 40,00 m2 utvrđena je u iznosu od </w:t>
      </w:r>
      <w:r w:rsidRPr="00EB7599">
        <w:rPr>
          <w:rFonts w:hAnsi="Sylfaen" w:ascii="Sylfaen"/>
          <w:b/>
          <w:sz w:val="24"/>
          <w:szCs w:val="24"/>
        </w:rPr>
        <w:t>16.800,00 kn.</w:t>
      </w:r>
    </w:p>
    <w:p w:rsidRDefault="00EB7599" w:rsidP="00EB7599" w:rsidR="00EB7599">
      <w:pPr>
        <w:jc w:val="both"/>
        <w:rPr>
          <w:rFonts w:hAnsi="Sylfaen" w:ascii="Sylfaen"/>
          <w:b/>
        </w:rPr>
      </w:pPr>
    </w:p>
    <w:p w:rsidRDefault="00EB7599" w:rsidP="00EB7599" w:rsidR="00EB7599" w:rsidRPr="00DC6F55">
      <w:pPr>
        <w:jc w:val="both"/>
        <w:rPr>
          <w:rFonts w:hAnsi="Sylfaen" w:ascii="Sylfaen"/>
          <w:sz w:val="24"/>
          <w:szCs w:val="24"/>
        </w:rPr>
      </w:pPr>
      <w:r w:rsidRPr="00DC6F55">
        <w:rPr>
          <w:rFonts w:hAnsi="Sylfaen" w:ascii="Sylfaen"/>
          <w:sz w:val="24"/>
          <w:szCs w:val="24"/>
        </w:rPr>
        <w:t>Sukladno iznesenome, kako su navedene nekretnine slobodne od tereta te nisu opte</w:t>
      </w:r>
      <w:r>
        <w:rPr>
          <w:rFonts w:hAnsi="Sylfaen" w:ascii="Sylfaen"/>
          <w:sz w:val="24"/>
          <w:szCs w:val="24"/>
        </w:rPr>
        <w:t>rećene razlučnim pravom predlažno j</w:t>
      </w:r>
      <w:r w:rsidRPr="00DC6F55">
        <w:rPr>
          <w:rFonts w:hAnsi="Sylfaen" w:ascii="Sylfaen"/>
          <w:sz w:val="24"/>
          <w:szCs w:val="24"/>
        </w:rPr>
        <w:t xml:space="preserve">e iste prodavati u stečajnom postupku sukladno odredbama čl. 158. Stečajnog zakona, kao cjelina po početnoj vrijednosti od 16.800,00 kn. </w:t>
      </w:r>
    </w:p>
    <w:p w:rsidRDefault="00EB7599" w:rsidP="00EB7599" w:rsidR="00EB7599">
      <w:pPr>
        <w:jc w:val="both"/>
        <w:rPr>
          <w:rFonts w:hAnsi="Sylfaen" w:ascii="Sylfaen"/>
          <w:sz w:val="24"/>
          <w:szCs w:val="24"/>
        </w:rPr>
      </w:pPr>
    </w:p>
    <w:p w:rsidRDefault="00EB7599" w:rsidP="00EB7599" w:rsidR="00EB759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lastRenderedPageBreak/>
        <w:t>Sukladno svemu iznesenome, na skupštini vjerovnika usvojena je odluka da se nekretnine prodaju sukladno čl. 158. Stečajnog zakona.</w:t>
      </w: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hAnsi="Sylfaen" w:ascii="Sylfaen"/>
          <w:sz w:val="24"/>
          <w:szCs w:val="24"/>
        </w:rPr>
        <w:t>U navedenom smjeru otvoren je račun kod Partner banke d.d. Zagreb</w:t>
      </w:r>
      <w:r w:rsidRPr="00032084">
        <w:rPr>
          <w:rFonts w:hAnsi="Sylfaen" w:ascii="Sylfaen"/>
          <w:sz w:val="24"/>
          <w:szCs w:val="24"/>
        </w:rPr>
        <w:t xml:space="preserve"> </w:t>
      </w:r>
      <w:r w:rsidRPr="00032084">
        <w:rPr>
          <w:rFonts w:hAnsi="Sylfaen" w:ascii="Sylfaen"/>
          <w:bCs/>
          <w:sz w:val="24"/>
          <w:szCs w:val="24"/>
        </w:rPr>
        <w:t>IBAN: HR7724080021100045678</w:t>
      </w:r>
      <w:r>
        <w:rPr>
          <w:rFonts w:cs="Arial" w:hAnsi="Sylfaen" w:ascii="Sylfaen"/>
          <w:bCs/>
          <w:sz w:val="24"/>
          <w:szCs w:val="24"/>
        </w:rPr>
        <w:t>.</w:t>
      </w: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>Imovina se oglašava na stranicama VTSRH i Sudačke mreže te Hrvatske gospodarske komore te sam na predmetnu zgradu na adresi Samoborska cesta 155  A B C i D izvjesila oglase objavljene na naprijed navedenim stranicama, zajedno sa izvodom iz katastarskog elaborata i planom čestica.</w:t>
      </w:r>
    </w:p>
    <w:p w:rsidRDefault="00AC2492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>Za posljednju petu dražbu</w:t>
      </w:r>
      <w:r w:rsidR="00854495">
        <w:rPr>
          <w:rFonts w:cs="Arial" w:hAnsi="Sylfaen" w:ascii="Sylfaen"/>
          <w:bCs/>
          <w:sz w:val="24"/>
          <w:szCs w:val="24"/>
        </w:rPr>
        <w:t xml:space="preserve"> prikupljanjem pisanih ponuda po cijeni od 8.800,00 kn za obje nekretnine koje se prodaju kao cjelina</w:t>
      </w:r>
      <w:r>
        <w:rPr>
          <w:rFonts w:cs="Arial" w:hAnsi="Sylfaen" w:ascii="Sylfaen"/>
          <w:bCs/>
          <w:sz w:val="24"/>
          <w:szCs w:val="24"/>
        </w:rPr>
        <w:t xml:space="preserve"> nije bilo zainteresiranih osoba</w:t>
      </w:r>
      <w:r w:rsidR="00854495">
        <w:rPr>
          <w:rFonts w:cs="Arial" w:hAnsi="Sylfaen" w:ascii="Sylfaen"/>
          <w:bCs/>
          <w:sz w:val="24"/>
          <w:szCs w:val="24"/>
        </w:rPr>
        <w:t xml:space="preserve">. </w:t>
      </w: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>Do danas nije bilo zainteresi</w:t>
      </w:r>
      <w:r w:rsidR="00F01BE5">
        <w:rPr>
          <w:rFonts w:cs="Arial" w:hAnsi="Sylfaen" w:ascii="Sylfaen"/>
          <w:bCs/>
          <w:sz w:val="24"/>
          <w:szCs w:val="24"/>
        </w:rPr>
        <w:t xml:space="preserve">ranih osoba niti pisanih ponuda budući </w:t>
      </w:r>
      <w:r w:rsidR="00AC2492">
        <w:rPr>
          <w:rFonts w:cs="Arial" w:hAnsi="Sylfaen" w:ascii="Sylfaen"/>
          <w:bCs/>
          <w:sz w:val="24"/>
          <w:szCs w:val="24"/>
        </w:rPr>
        <w:t>nekretnine</w:t>
      </w:r>
      <w:r w:rsidR="00F01BE5">
        <w:rPr>
          <w:rFonts w:cs="Arial" w:hAnsi="Sylfaen" w:ascii="Sylfaen"/>
          <w:bCs/>
          <w:sz w:val="24"/>
          <w:szCs w:val="24"/>
        </w:rPr>
        <w:t xml:space="preserve"> u naravi </w:t>
      </w:r>
      <w:r w:rsidR="00AC2492">
        <w:rPr>
          <w:rFonts w:cs="Arial" w:hAnsi="Sylfaen" w:ascii="Sylfaen"/>
          <w:bCs/>
          <w:sz w:val="24"/>
          <w:szCs w:val="24"/>
        </w:rPr>
        <w:t>predstavljaju</w:t>
      </w:r>
      <w:r w:rsidR="00F01BE5">
        <w:rPr>
          <w:rFonts w:cs="Arial" w:hAnsi="Sylfaen" w:ascii="Sylfaen"/>
          <w:bCs/>
          <w:sz w:val="24"/>
          <w:szCs w:val="24"/>
        </w:rPr>
        <w:t xml:space="preserve"> dvije čestice izrazito male površine, jedna uz samu </w:t>
      </w:r>
      <w:r w:rsidR="00AC2492">
        <w:rPr>
          <w:rFonts w:cs="Arial" w:hAnsi="Sylfaen" w:ascii="Sylfaen"/>
          <w:bCs/>
          <w:sz w:val="24"/>
          <w:szCs w:val="24"/>
        </w:rPr>
        <w:t>zgradu s prednje strane</w:t>
      </w:r>
      <w:r w:rsidR="00F01BE5">
        <w:rPr>
          <w:rFonts w:cs="Arial" w:hAnsi="Sylfaen" w:ascii="Sylfaen"/>
          <w:bCs/>
          <w:sz w:val="24"/>
          <w:szCs w:val="24"/>
        </w:rPr>
        <w:t xml:space="preserve"> </w:t>
      </w:r>
      <w:r w:rsidR="00AC2492">
        <w:rPr>
          <w:rFonts w:cs="Arial" w:hAnsi="Sylfaen" w:ascii="Sylfaen"/>
          <w:bCs/>
          <w:sz w:val="24"/>
          <w:szCs w:val="24"/>
        </w:rPr>
        <w:t xml:space="preserve">prema glavnoj cesti </w:t>
      </w:r>
      <w:r w:rsidR="00F01BE5">
        <w:rPr>
          <w:rFonts w:cs="Arial" w:hAnsi="Sylfaen" w:ascii="Sylfaen"/>
          <w:bCs/>
          <w:sz w:val="24"/>
          <w:szCs w:val="24"/>
        </w:rPr>
        <w:t xml:space="preserve">na kojoj se nalazi kontejner za </w:t>
      </w:r>
      <w:r w:rsidR="00AC2492">
        <w:rPr>
          <w:rFonts w:cs="Arial" w:hAnsi="Sylfaen" w:ascii="Sylfaen"/>
          <w:bCs/>
          <w:sz w:val="24"/>
          <w:szCs w:val="24"/>
        </w:rPr>
        <w:t>s</w:t>
      </w:r>
      <w:r w:rsidR="00F01BE5">
        <w:rPr>
          <w:rFonts w:cs="Arial" w:hAnsi="Sylfaen" w:ascii="Sylfaen"/>
          <w:bCs/>
          <w:sz w:val="24"/>
          <w:szCs w:val="24"/>
        </w:rPr>
        <w:t>meće</w:t>
      </w:r>
      <w:r w:rsidR="00AC2492">
        <w:rPr>
          <w:rFonts w:cs="Arial" w:hAnsi="Sylfaen" w:ascii="Sylfaen"/>
          <w:bCs/>
          <w:sz w:val="24"/>
          <w:szCs w:val="24"/>
        </w:rPr>
        <w:t>,</w:t>
      </w:r>
      <w:r w:rsidR="00F01BE5">
        <w:rPr>
          <w:rFonts w:cs="Arial" w:hAnsi="Sylfaen" w:ascii="Sylfaen"/>
          <w:bCs/>
          <w:sz w:val="24"/>
          <w:szCs w:val="24"/>
        </w:rPr>
        <w:t xml:space="preserve"> a druga</w:t>
      </w:r>
      <w:r w:rsidR="00AC2492">
        <w:rPr>
          <w:rFonts w:cs="Arial" w:hAnsi="Sylfaen" w:ascii="Sylfaen"/>
          <w:bCs/>
          <w:sz w:val="24"/>
          <w:szCs w:val="24"/>
        </w:rPr>
        <w:t xml:space="preserve"> čestica se nalazi</w:t>
      </w:r>
      <w:r w:rsidR="00F01BE5">
        <w:rPr>
          <w:rFonts w:cs="Arial" w:hAnsi="Sylfaen" w:ascii="Sylfaen"/>
          <w:bCs/>
          <w:sz w:val="24"/>
          <w:szCs w:val="24"/>
        </w:rPr>
        <w:t xml:space="preserve"> iza </w:t>
      </w:r>
      <w:r w:rsidR="00AC2492">
        <w:rPr>
          <w:rFonts w:cs="Arial" w:hAnsi="Sylfaen" w:ascii="Sylfaen"/>
          <w:bCs/>
          <w:sz w:val="24"/>
          <w:szCs w:val="24"/>
        </w:rPr>
        <w:t>parkirališta koje je smješteno sa stražnje strane zgrade</w:t>
      </w:r>
      <w:r w:rsidR="00F01BE5">
        <w:rPr>
          <w:rFonts w:cs="Arial" w:hAnsi="Sylfaen" w:ascii="Sylfaen"/>
          <w:bCs/>
          <w:sz w:val="24"/>
          <w:szCs w:val="24"/>
        </w:rPr>
        <w:t xml:space="preserve"> na kojoj su stanari postavili ljuljačke za djecu.</w:t>
      </w: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>DOKAZ: oglas</w:t>
      </w:r>
      <w:r w:rsidR="00AC2492">
        <w:rPr>
          <w:rFonts w:cs="Arial" w:hAnsi="Sylfaen" w:ascii="Sylfaen"/>
          <w:bCs/>
          <w:sz w:val="24"/>
          <w:szCs w:val="24"/>
        </w:rPr>
        <w:t>i</w:t>
      </w:r>
      <w:r>
        <w:rPr>
          <w:rFonts w:cs="Arial" w:hAnsi="Sylfaen" w:ascii="Sylfaen"/>
          <w:bCs/>
          <w:sz w:val="24"/>
          <w:szCs w:val="24"/>
        </w:rPr>
        <w:t xml:space="preserve"> objavljen na stranicama VTSRH i Sudačke mreže</w:t>
      </w:r>
      <w:r w:rsidR="00854495">
        <w:rPr>
          <w:rFonts w:cs="Arial" w:hAnsi="Sylfaen" w:ascii="Sylfaen"/>
          <w:bCs/>
          <w:sz w:val="24"/>
          <w:szCs w:val="24"/>
        </w:rPr>
        <w:t xml:space="preserve"> te HGK</w:t>
      </w:r>
      <w:r w:rsidR="00AC2492">
        <w:rPr>
          <w:rFonts w:cs="Arial" w:hAnsi="Sylfaen" w:ascii="Sylfaen"/>
          <w:bCs/>
          <w:sz w:val="24"/>
          <w:szCs w:val="24"/>
        </w:rPr>
        <w:t xml:space="preserve"> u spisu</w:t>
      </w: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ab/>
        <w:t xml:space="preserve">    fotografije izvješenog oglasa</w:t>
      </w:r>
      <w:r w:rsidR="00854495">
        <w:rPr>
          <w:rFonts w:cs="Arial" w:hAnsi="Sylfaen" w:ascii="Sylfaen"/>
          <w:bCs/>
          <w:sz w:val="24"/>
          <w:szCs w:val="24"/>
        </w:rPr>
        <w:t xml:space="preserve"> u spisu</w:t>
      </w: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ab/>
      </w:r>
      <w:r w:rsidR="00854495">
        <w:rPr>
          <w:rFonts w:cs="Arial" w:hAnsi="Sylfaen" w:ascii="Sylfaen"/>
          <w:bCs/>
          <w:sz w:val="24"/>
          <w:szCs w:val="24"/>
        </w:rPr>
        <w:t xml:space="preserve">    </w:t>
      </w:r>
      <w:r>
        <w:rPr>
          <w:rFonts w:cs="Arial" w:hAnsi="Sylfaen" w:ascii="Sylfaen"/>
          <w:bCs/>
          <w:sz w:val="24"/>
          <w:szCs w:val="24"/>
        </w:rPr>
        <w:t>kopija katastarskog plana</w:t>
      </w:r>
      <w:r w:rsidR="00854495" w:rsidRPr="00854495">
        <w:rPr>
          <w:rFonts w:cs="Arial" w:hAnsi="Sylfaen" w:ascii="Sylfaen"/>
          <w:bCs/>
          <w:sz w:val="24"/>
          <w:szCs w:val="24"/>
        </w:rPr>
        <w:t xml:space="preserve"> </w:t>
      </w:r>
      <w:r w:rsidR="00854495">
        <w:rPr>
          <w:rFonts w:cs="Arial" w:hAnsi="Sylfaen" w:ascii="Sylfaen"/>
          <w:bCs/>
          <w:sz w:val="24"/>
          <w:szCs w:val="24"/>
        </w:rPr>
        <w:t>u spisu</w:t>
      </w: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ab/>
        <w:t xml:space="preserve">    posjedovni list</w:t>
      </w:r>
      <w:r w:rsidR="00854495" w:rsidRPr="00854495">
        <w:rPr>
          <w:rFonts w:cs="Arial" w:hAnsi="Sylfaen" w:ascii="Sylfaen"/>
          <w:bCs/>
          <w:sz w:val="24"/>
          <w:szCs w:val="24"/>
        </w:rPr>
        <w:t xml:space="preserve"> </w:t>
      </w:r>
      <w:r w:rsidR="00854495">
        <w:rPr>
          <w:rFonts w:cs="Arial" w:hAnsi="Sylfaen" w:ascii="Sylfaen"/>
          <w:bCs/>
          <w:sz w:val="24"/>
          <w:szCs w:val="24"/>
        </w:rPr>
        <w:t>u spisu</w:t>
      </w: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ab/>
        <w:t xml:space="preserve">    zk izvadak</w:t>
      </w:r>
      <w:r w:rsidR="00854495" w:rsidRPr="00854495">
        <w:rPr>
          <w:rFonts w:cs="Arial" w:hAnsi="Sylfaen" w:ascii="Sylfaen"/>
          <w:bCs/>
          <w:sz w:val="24"/>
          <w:szCs w:val="24"/>
        </w:rPr>
        <w:t xml:space="preserve"> </w:t>
      </w:r>
      <w:r w:rsidR="00854495">
        <w:rPr>
          <w:rFonts w:cs="Arial" w:hAnsi="Sylfaen" w:ascii="Sylfaen"/>
          <w:bCs/>
          <w:sz w:val="24"/>
          <w:szCs w:val="24"/>
        </w:rPr>
        <w:t>u spisu</w:t>
      </w:r>
    </w:p>
    <w:p w:rsidRDefault="00EB7599" w:rsidP="00550D74" w:rsidR="00EB7599">
      <w:pPr>
        <w:jc w:val="both"/>
        <w:rPr>
          <w:rFonts w:hAnsi="Sylfaen" w:ascii="Sylfaen"/>
          <w:sz w:val="24"/>
          <w:szCs w:val="24"/>
        </w:rPr>
      </w:pPr>
    </w:p>
    <w:p w:rsidRDefault="007420EF" w:rsidP="00550D74" w:rsidR="0068731D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Ujedno se skreće pozornost da je rješenjem Općinskog građanskog suda u Zagrebu, posl. br.: Ovr-1402/12 od dana </w:t>
      </w:r>
      <w:r w:rsidR="0068731D">
        <w:rPr>
          <w:rFonts w:hAnsi="Sylfaen" w:ascii="Sylfaen"/>
          <w:sz w:val="24"/>
          <w:szCs w:val="24"/>
        </w:rPr>
        <w:t>25</w:t>
      </w:r>
      <w:r>
        <w:rPr>
          <w:rFonts w:hAnsi="Sylfaen" w:ascii="Sylfaen"/>
          <w:sz w:val="24"/>
          <w:szCs w:val="24"/>
        </w:rPr>
        <w:t>.0</w:t>
      </w:r>
      <w:r w:rsidR="0068731D">
        <w:rPr>
          <w:rFonts w:hAnsi="Sylfaen" w:ascii="Sylfaen"/>
          <w:sz w:val="24"/>
          <w:szCs w:val="24"/>
        </w:rPr>
        <w:t>2</w:t>
      </w:r>
      <w:r>
        <w:rPr>
          <w:rFonts w:hAnsi="Sylfaen" w:ascii="Sylfaen"/>
          <w:sz w:val="24"/>
          <w:szCs w:val="24"/>
        </w:rPr>
        <w:t>.2015. god.</w:t>
      </w:r>
      <w:r w:rsidR="0068731D">
        <w:rPr>
          <w:rFonts w:hAnsi="Sylfaen" w:ascii="Sylfaen"/>
          <w:sz w:val="24"/>
          <w:szCs w:val="24"/>
        </w:rPr>
        <w:t xml:space="preserve"> obustavljen i postupak ovrhe na nekretninama koje su prodane trećim osobama prije otvaranja stečajnog postupka, o čemu sam obaviještena o postojanju izlučnog prava, koje tablice o obavijesti o izlučnom  pravu prileže spisu.</w:t>
      </w:r>
    </w:p>
    <w:p w:rsidRDefault="00854495" w:rsidP="00550D74" w:rsidR="00854495">
      <w:pPr>
        <w:jc w:val="both"/>
        <w:rPr>
          <w:rFonts w:hAnsi="Sylfaen" w:ascii="Sylfaen"/>
          <w:sz w:val="24"/>
          <w:szCs w:val="24"/>
        </w:rPr>
      </w:pPr>
    </w:p>
    <w:p w:rsidRDefault="00854495" w:rsidP="00550D74" w:rsidR="00854495" w:rsidRPr="001B59A9">
      <w:pPr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>STANJE NA ŽIRO RAČUNU STEČAJNOG DUŽNIKA</w:t>
      </w:r>
    </w:p>
    <w:p w:rsidRDefault="00854495" w:rsidP="00550D74" w:rsidR="00854495" w:rsidRPr="001B59A9">
      <w:pPr>
        <w:jc w:val="both"/>
        <w:rPr>
          <w:rFonts w:hAnsi="Sylfaen" w:ascii="Sylfaen"/>
          <w:sz w:val="24"/>
          <w:szCs w:val="24"/>
        </w:rPr>
      </w:pPr>
    </w:p>
    <w:p w:rsidRDefault="00D53FF3" w:rsidP="00550D74" w:rsidR="00032084" w:rsidRPr="001B59A9">
      <w:pPr>
        <w:jc w:val="both"/>
        <w:rPr>
          <w:rFonts w:cs="Arial" w:hAnsi="Sylfaen" w:ascii="Sylfaen"/>
          <w:bCs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 xml:space="preserve">Od otvaranja stečajnog postupka nije bilo priljeva niti odljeva novčanih sredstava sa žiro računa stečajnog dužnika odnosno stanje na žiro računu na dan </w:t>
      </w:r>
      <w:r w:rsidR="00F01BE5" w:rsidRPr="001B59A9">
        <w:rPr>
          <w:rFonts w:hAnsi="Sylfaen" w:ascii="Sylfaen"/>
          <w:sz w:val="24"/>
          <w:szCs w:val="24"/>
        </w:rPr>
        <w:t>29.06</w:t>
      </w:r>
      <w:r w:rsidRPr="001B59A9">
        <w:rPr>
          <w:rFonts w:hAnsi="Sylfaen" w:ascii="Sylfaen"/>
          <w:sz w:val="24"/>
          <w:szCs w:val="24"/>
        </w:rPr>
        <w:t>.201</w:t>
      </w:r>
      <w:r w:rsidR="00F01BE5" w:rsidRPr="001B59A9">
        <w:rPr>
          <w:rFonts w:hAnsi="Sylfaen" w:ascii="Sylfaen"/>
          <w:sz w:val="24"/>
          <w:szCs w:val="24"/>
        </w:rPr>
        <w:t>7</w:t>
      </w:r>
      <w:r w:rsidR="00072EFA" w:rsidRPr="001B59A9">
        <w:rPr>
          <w:rFonts w:hAnsi="Sylfaen" w:ascii="Sylfaen"/>
          <w:sz w:val="24"/>
          <w:szCs w:val="24"/>
        </w:rPr>
        <w:t xml:space="preserve">. god. </w:t>
      </w:r>
      <w:r w:rsidR="00032084" w:rsidRPr="001B59A9">
        <w:rPr>
          <w:rFonts w:hAnsi="Sylfaen" w:ascii="Sylfaen"/>
          <w:sz w:val="24"/>
          <w:szCs w:val="24"/>
        </w:rPr>
        <w:t xml:space="preserve">otvoren kod Partner banke d.d. Zagreb </w:t>
      </w:r>
      <w:r w:rsidR="00032084" w:rsidRPr="001B59A9">
        <w:rPr>
          <w:rFonts w:hAnsi="Sylfaen" w:ascii="Sylfaen"/>
          <w:bCs/>
          <w:sz w:val="24"/>
          <w:szCs w:val="24"/>
        </w:rPr>
        <w:t>IBAN: HR7724080021100045678</w:t>
      </w:r>
      <w:r w:rsidR="00F01BE5" w:rsidRPr="001B59A9">
        <w:rPr>
          <w:rFonts w:cs="Arial" w:hAnsi="Sylfaen" w:ascii="Sylfaen"/>
          <w:bCs/>
          <w:sz w:val="24"/>
          <w:szCs w:val="24"/>
        </w:rPr>
        <w:t xml:space="preserve"> iznosi </w:t>
      </w:r>
      <w:r w:rsidR="00032084" w:rsidRPr="001B59A9">
        <w:rPr>
          <w:rFonts w:cs="Arial" w:hAnsi="Sylfaen" w:ascii="Sylfaen"/>
          <w:bCs/>
          <w:sz w:val="24"/>
          <w:szCs w:val="24"/>
        </w:rPr>
        <w:t>0,00 kn</w:t>
      </w:r>
      <w:r w:rsidR="00854495" w:rsidRPr="001B59A9">
        <w:rPr>
          <w:rFonts w:cs="Arial" w:hAnsi="Sylfaen" w:ascii="Sylfaen"/>
          <w:bCs/>
          <w:sz w:val="24"/>
          <w:szCs w:val="24"/>
        </w:rPr>
        <w:t xml:space="preserve"> s napomenom da od otvaranja nisu plaćane bankarske naknade koje nesporno terete stečajnog dužnika</w:t>
      </w:r>
      <w:r w:rsidR="00032084" w:rsidRPr="001B59A9">
        <w:rPr>
          <w:rFonts w:cs="Arial" w:hAnsi="Sylfaen" w:ascii="Sylfaen"/>
          <w:bCs/>
          <w:sz w:val="24"/>
          <w:szCs w:val="24"/>
        </w:rPr>
        <w:t>.</w:t>
      </w:r>
    </w:p>
    <w:p w:rsidRDefault="005627D0" w:rsidP="00550D74" w:rsidR="005627D0" w:rsidRPr="001B59A9">
      <w:pPr>
        <w:jc w:val="both"/>
        <w:rPr>
          <w:rFonts w:cs="Arial" w:hAnsi="Sylfaen" w:ascii="Sylfaen"/>
          <w:bCs/>
          <w:sz w:val="24"/>
          <w:szCs w:val="24"/>
        </w:rPr>
      </w:pPr>
    </w:p>
    <w:p w:rsidRDefault="005627D0" w:rsidP="001B59A9" w:rsidR="005627D0" w:rsidRPr="001B59A9">
      <w:pPr>
        <w:jc w:val="both"/>
        <w:rPr>
          <w:rFonts w:hAnsi="Sylfaen" w:ascii="Sylfaen"/>
          <w:b/>
          <w:sz w:val="24"/>
          <w:szCs w:val="24"/>
        </w:rPr>
      </w:pPr>
      <w:r w:rsidRPr="001B59A9">
        <w:rPr>
          <w:rFonts w:hAnsi="Sylfaen" w:ascii="Sylfaen"/>
          <w:b/>
          <w:sz w:val="24"/>
          <w:szCs w:val="24"/>
        </w:rPr>
        <w:t>PRIJ</w:t>
      </w:r>
      <w:r w:rsidR="001B59A9">
        <w:rPr>
          <w:rFonts w:hAnsi="Sylfaen" w:ascii="Sylfaen"/>
          <w:b/>
          <w:sz w:val="24"/>
          <w:szCs w:val="24"/>
        </w:rPr>
        <w:t>E</w:t>
      </w:r>
      <w:r w:rsidRPr="001B59A9">
        <w:rPr>
          <w:rFonts w:hAnsi="Sylfaen" w:ascii="Sylfaen"/>
          <w:b/>
          <w:sz w:val="24"/>
          <w:szCs w:val="24"/>
        </w:rPr>
        <w:t>DLOG ZA ZAKLJUČENJE STEČAJNOG POSTUPKA</w:t>
      </w:r>
      <w:r w:rsidR="001B59A9">
        <w:rPr>
          <w:rFonts w:hAnsi="Sylfaen" w:ascii="Sylfaen"/>
          <w:b/>
          <w:sz w:val="24"/>
          <w:szCs w:val="24"/>
        </w:rPr>
        <w:t xml:space="preserve"> SUKLADNO čl. 203. STEČAJNOG ZAKONA</w:t>
      </w:r>
    </w:p>
    <w:p w:rsidRDefault="005627D0" w:rsidP="005627D0" w:rsidR="005627D0" w:rsidRPr="001B59A9">
      <w:pPr>
        <w:rPr>
          <w:rFonts w:hAnsi="Sylfaen" w:ascii="Sylfaen"/>
          <w:sz w:val="24"/>
          <w:szCs w:val="24"/>
        </w:rPr>
      </w:pPr>
    </w:p>
    <w:p w:rsidRDefault="005627D0" w:rsidP="005627D0" w:rsidR="005627D0" w:rsidRPr="001B59A9">
      <w:pPr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 xml:space="preserve">10. </w:t>
      </w:r>
      <w:r w:rsidRPr="001B59A9">
        <w:rPr>
          <w:rFonts w:hAnsi="Sylfaen" w:ascii="Sylfaen"/>
          <w:sz w:val="24"/>
          <w:szCs w:val="24"/>
        </w:rPr>
        <w:tab/>
        <w:t>Kako na računu stečajnog dužnika nema novčanih sredstva</w:t>
      </w:r>
      <w:r w:rsidR="00AC2492" w:rsidRPr="001B59A9">
        <w:rPr>
          <w:rFonts w:hAnsi="Sylfaen" w:ascii="Sylfaen"/>
          <w:sz w:val="24"/>
          <w:szCs w:val="24"/>
        </w:rPr>
        <w:t xml:space="preserve">, a za nekretnine koje čine stečajnu masu nema zainteresiranih kupaca odnosno </w:t>
      </w:r>
      <w:r w:rsidR="001B59A9">
        <w:rPr>
          <w:rFonts w:hAnsi="Sylfaen" w:ascii="Sylfaen"/>
          <w:sz w:val="24"/>
          <w:szCs w:val="24"/>
        </w:rPr>
        <w:t xml:space="preserve">stečajna masa </w:t>
      </w:r>
      <w:r w:rsidR="00AC2492" w:rsidRPr="001B59A9">
        <w:rPr>
          <w:rFonts w:hAnsi="Sylfaen" w:ascii="Sylfaen"/>
          <w:sz w:val="24"/>
          <w:szCs w:val="24"/>
        </w:rPr>
        <w:t xml:space="preserve">nije dovoljna za namirenje troškova stečajnog postupka, </w:t>
      </w:r>
      <w:r w:rsidRPr="001B59A9">
        <w:rPr>
          <w:rFonts w:hAnsi="Sylfaen" w:ascii="Sylfaen"/>
          <w:sz w:val="24"/>
          <w:szCs w:val="24"/>
        </w:rPr>
        <w:t xml:space="preserve"> to se podnosi prijedlog za zaključenje stečajnog postupka sukladno čl. 203 Stečajnog zakona, ukoliko vjerovnice ne predujme zatraženi iznos, kako slijedi:</w:t>
      </w:r>
    </w:p>
    <w:p w:rsidRDefault="005627D0" w:rsidP="005627D0" w:rsidR="005627D0" w:rsidRPr="001B59A9">
      <w:pPr>
        <w:jc w:val="both"/>
        <w:rPr>
          <w:rFonts w:hAnsi="Sylfaen" w:ascii="Sylfaen"/>
          <w:color w:val="FF0000"/>
          <w:sz w:val="24"/>
          <w:szCs w:val="24"/>
        </w:rPr>
      </w:pPr>
    </w:p>
    <w:p w:rsidRDefault="005627D0" w:rsidP="005627D0" w:rsidR="005627D0" w:rsidRPr="001B59A9">
      <w:pPr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lastRenderedPageBreak/>
        <w:t xml:space="preserve">Naime, uzevši u obzir već </w:t>
      </w:r>
      <w:r w:rsidRPr="001B59A9">
        <w:rPr>
          <w:rFonts w:hAnsi="Sylfaen" w:ascii="Sylfaen"/>
          <w:b/>
          <w:sz w:val="24"/>
          <w:szCs w:val="24"/>
        </w:rPr>
        <w:t>dospjele troškove stečajnog postupka u iznosu od</w:t>
      </w:r>
      <w:r w:rsidRPr="001B59A9">
        <w:rPr>
          <w:rFonts w:hAnsi="Sylfaen" w:ascii="Sylfaen"/>
          <w:sz w:val="24"/>
          <w:szCs w:val="24"/>
        </w:rPr>
        <w:t xml:space="preserve"> </w:t>
      </w:r>
      <w:r w:rsidR="001B59A9" w:rsidRPr="001B59A9">
        <w:rPr>
          <w:rFonts w:hAnsi="Sylfaen" w:ascii="Sylfaen"/>
          <w:b/>
          <w:sz w:val="24"/>
          <w:szCs w:val="24"/>
        </w:rPr>
        <w:t>24.906</w:t>
      </w:r>
      <w:r w:rsidRPr="001B59A9">
        <w:rPr>
          <w:rFonts w:hAnsi="Sylfaen" w:ascii="Sylfaen"/>
          <w:b/>
          <w:sz w:val="24"/>
          <w:szCs w:val="24"/>
        </w:rPr>
        <w:t>,00 kn</w:t>
      </w:r>
      <w:r w:rsidRPr="001B59A9">
        <w:rPr>
          <w:rFonts w:hAnsi="Sylfaen" w:ascii="Sylfaen"/>
          <w:sz w:val="24"/>
          <w:szCs w:val="24"/>
        </w:rPr>
        <w:t xml:space="preserve"> i to;</w:t>
      </w:r>
    </w:p>
    <w:p w:rsidRDefault="005627D0" w:rsidP="005627D0" w:rsidR="005627D0" w:rsidRPr="001B59A9">
      <w:pPr>
        <w:numPr>
          <w:ilvl w:val="0"/>
          <w:numId w:val="16"/>
        </w:numPr>
        <w:suppressAutoHyphens w:val="false"/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>po osnovi sudskih troškova stečajnog postupka iznos od 2.000,00 kn,</w:t>
      </w:r>
    </w:p>
    <w:p w:rsidRDefault="005627D0" w:rsidP="005627D0" w:rsidR="005627D0" w:rsidRPr="001B59A9">
      <w:pPr>
        <w:numPr>
          <w:ilvl w:val="0"/>
          <w:numId w:val="16"/>
        </w:numPr>
        <w:suppressAutoHyphens w:val="false"/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 xml:space="preserve">po osnovi stvarnih troškova stečajnog upravitelja iznos od </w:t>
      </w:r>
      <w:r w:rsidR="00122114" w:rsidRPr="001B59A9">
        <w:rPr>
          <w:rFonts w:hAnsi="Sylfaen" w:ascii="Sylfaen"/>
          <w:sz w:val="24"/>
          <w:szCs w:val="24"/>
        </w:rPr>
        <w:t>271</w:t>
      </w:r>
      <w:r w:rsidRPr="001B59A9">
        <w:rPr>
          <w:rFonts w:hAnsi="Sylfaen" w:ascii="Sylfaen"/>
          <w:sz w:val="24"/>
          <w:szCs w:val="24"/>
        </w:rPr>
        <w:t>,00 kn (poštarina, trošak uredskog materijala</w:t>
      </w:r>
      <w:r w:rsidR="00122114" w:rsidRPr="001B59A9">
        <w:rPr>
          <w:rFonts w:hAnsi="Sylfaen" w:ascii="Sylfaen"/>
          <w:sz w:val="24"/>
          <w:szCs w:val="24"/>
        </w:rPr>
        <w:t xml:space="preserve"> izrada pečata</w:t>
      </w:r>
      <w:r w:rsidRPr="001B59A9">
        <w:rPr>
          <w:rFonts w:hAnsi="Sylfaen" w:ascii="Sylfaen"/>
          <w:sz w:val="24"/>
          <w:szCs w:val="24"/>
        </w:rPr>
        <w:t>)</w:t>
      </w:r>
    </w:p>
    <w:p w:rsidRDefault="005627D0" w:rsidP="005627D0" w:rsidR="005627D0" w:rsidRPr="001B59A9">
      <w:pPr>
        <w:numPr>
          <w:ilvl w:val="0"/>
          <w:numId w:val="16"/>
        </w:numPr>
        <w:suppressAutoHyphens w:val="false"/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 xml:space="preserve">po osnovi troškova </w:t>
      </w:r>
      <w:r w:rsidR="002B317D" w:rsidRPr="001B59A9">
        <w:rPr>
          <w:rFonts w:hAnsi="Sylfaen" w:ascii="Sylfaen"/>
          <w:sz w:val="24"/>
          <w:szCs w:val="24"/>
        </w:rPr>
        <w:t xml:space="preserve">otvaranja, </w:t>
      </w:r>
      <w:r w:rsidRPr="001B59A9">
        <w:rPr>
          <w:rFonts w:hAnsi="Sylfaen" w:ascii="Sylfaen"/>
          <w:sz w:val="24"/>
          <w:szCs w:val="24"/>
        </w:rPr>
        <w:t>vođenja</w:t>
      </w:r>
      <w:r w:rsidR="002B317D" w:rsidRPr="001B59A9">
        <w:rPr>
          <w:rFonts w:hAnsi="Sylfaen" w:ascii="Sylfaen"/>
          <w:sz w:val="24"/>
          <w:szCs w:val="24"/>
        </w:rPr>
        <w:t xml:space="preserve"> i zatvaranja</w:t>
      </w:r>
      <w:r w:rsidRPr="001B59A9">
        <w:rPr>
          <w:rFonts w:hAnsi="Sylfaen" w:ascii="Sylfaen"/>
          <w:sz w:val="24"/>
          <w:szCs w:val="24"/>
        </w:rPr>
        <w:t xml:space="preserve"> žiro računa iznos od</w:t>
      </w:r>
      <w:r w:rsidR="00122114" w:rsidRPr="001B59A9">
        <w:rPr>
          <w:rFonts w:hAnsi="Sylfaen" w:ascii="Sylfaen"/>
          <w:sz w:val="24"/>
          <w:szCs w:val="24"/>
        </w:rPr>
        <w:t xml:space="preserve"> 5</w:t>
      </w:r>
      <w:r w:rsidRPr="001B59A9">
        <w:rPr>
          <w:rFonts w:hAnsi="Sylfaen" w:ascii="Sylfaen"/>
          <w:sz w:val="24"/>
          <w:szCs w:val="24"/>
        </w:rPr>
        <w:t>00,00 kn</w:t>
      </w:r>
    </w:p>
    <w:p w:rsidRDefault="005627D0" w:rsidP="005627D0" w:rsidR="005627D0" w:rsidRPr="001B59A9">
      <w:pPr>
        <w:numPr>
          <w:ilvl w:val="0"/>
          <w:numId w:val="16"/>
        </w:numPr>
        <w:suppressAutoHyphens w:val="false"/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 xml:space="preserve">po osnovi usluga knjigovodstva iznos od </w:t>
      </w:r>
      <w:r w:rsidR="00272A3F" w:rsidRPr="001B59A9">
        <w:rPr>
          <w:rFonts w:hAnsi="Sylfaen" w:ascii="Sylfaen"/>
          <w:sz w:val="24"/>
          <w:szCs w:val="24"/>
        </w:rPr>
        <w:t>20</w:t>
      </w:r>
      <w:r w:rsidRPr="001B59A9">
        <w:rPr>
          <w:rFonts w:hAnsi="Sylfaen" w:ascii="Sylfaen"/>
          <w:sz w:val="24"/>
          <w:szCs w:val="24"/>
        </w:rPr>
        <w:t>.</w:t>
      </w:r>
      <w:r w:rsidR="00272A3F" w:rsidRPr="001B59A9">
        <w:rPr>
          <w:rFonts w:hAnsi="Sylfaen" w:ascii="Sylfaen"/>
          <w:sz w:val="24"/>
          <w:szCs w:val="24"/>
        </w:rPr>
        <w:t>8</w:t>
      </w:r>
      <w:r w:rsidR="00122114" w:rsidRPr="001B59A9">
        <w:rPr>
          <w:rFonts w:hAnsi="Sylfaen" w:ascii="Sylfaen"/>
          <w:sz w:val="24"/>
          <w:szCs w:val="24"/>
        </w:rPr>
        <w:t>00</w:t>
      </w:r>
      <w:r w:rsidRPr="001B59A9">
        <w:rPr>
          <w:rFonts w:hAnsi="Sylfaen" w:ascii="Sylfaen"/>
          <w:sz w:val="24"/>
          <w:szCs w:val="24"/>
        </w:rPr>
        <w:t>.00 kn</w:t>
      </w:r>
    </w:p>
    <w:p w:rsidRDefault="002B317D" w:rsidP="005627D0" w:rsidR="002B317D" w:rsidRPr="001B59A9">
      <w:pPr>
        <w:numPr>
          <w:ilvl w:val="0"/>
          <w:numId w:val="16"/>
        </w:numPr>
        <w:suppressAutoHyphens w:val="false"/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>troškovi javne objave</w:t>
      </w:r>
      <w:r w:rsidR="00122114" w:rsidRPr="001B59A9">
        <w:rPr>
          <w:rFonts w:hAnsi="Sylfaen" w:ascii="Sylfaen"/>
          <w:sz w:val="24"/>
          <w:szCs w:val="24"/>
        </w:rPr>
        <w:t xml:space="preserve"> 1.335,</w:t>
      </w:r>
      <w:r w:rsidR="00272A3F" w:rsidRPr="001B59A9">
        <w:rPr>
          <w:rFonts w:hAnsi="Sylfaen" w:ascii="Sylfaen"/>
          <w:sz w:val="24"/>
          <w:szCs w:val="24"/>
        </w:rPr>
        <w:t>0</w:t>
      </w:r>
      <w:r w:rsidR="00122114" w:rsidRPr="001B59A9">
        <w:rPr>
          <w:rFonts w:hAnsi="Sylfaen" w:ascii="Sylfaen"/>
          <w:sz w:val="24"/>
          <w:szCs w:val="24"/>
        </w:rPr>
        <w:t>0 kn.</w:t>
      </w:r>
    </w:p>
    <w:p w:rsidRDefault="00122114" w:rsidP="001B59A9" w:rsidR="00122114" w:rsidRPr="001B59A9">
      <w:pPr>
        <w:suppressAutoHyphens w:val="false"/>
        <w:ind w:left="720"/>
        <w:jc w:val="both"/>
        <w:rPr>
          <w:rFonts w:hAnsi="Sylfaen" w:ascii="Sylfaen"/>
          <w:sz w:val="24"/>
          <w:szCs w:val="24"/>
        </w:rPr>
      </w:pPr>
    </w:p>
    <w:p w:rsidRDefault="005627D0" w:rsidP="007B1E0F" w:rsidR="005627D0" w:rsidRPr="001B59A9">
      <w:pPr>
        <w:suppressAutoHyphens w:val="false"/>
        <w:ind w:left="720"/>
        <w:jc w:val="both"/>
        <w:rPr>
          <w:rFonts w:hAnsi="Sylfaen" w:ascii="Sylfaen"/>
          <w:sz w:val="24"/>
          <w:szCs w:val="24"/>
        </w:rPr>
      </w:pPr>
    </w:p>
    <w:p w:rsidRDefault="005627D0" w:rsidP="005627D0" w:rsidR="005627D0" w:rsidRPr="001B59A9">
      <w:pPr>
        <w:jc w:val="both"/>
        <w:rPr>
          <w:rFonts w:hAnsi="Sylfaen" w:ascii="Sylfaen"/>
          <w:b/>
          <w:bCs/>
          <w:sz w:val="24"/>
          <w:szCs w:val="24"/>
        </w:rPr>
      </w:pPr>
      <w:r w:rsidRPr="001B59A9">
        <w:rPr>
          <w:rFonts w:hAnsi="Sylfaen" w:ascii="Sylfaen"/>
          <w:b/>
          <w:bCs/>
          <w:sz w:val="24"/>
          <w:szCs w:val="24"/>
        </w:rPr>
        <w:t xml:space="preserve">Ujedno specificiram troškove stečajnog postupka koji su nužni za vođenje u narednih </w:t>
      </w:r>
      <w:r w:rsidR="007B1E0F" w:rsidRPr="001B59A9">
        <w:rPr>
          <w:rFonts w:hAnsi="Sylfaen" w:ascii="Sylfaen"/>
          <w:b/>
          <w:bCs/>
          <w:sz w:val="24"/>
          <w:szCs w:val="24"/>
        </w:rPr>
        <w:t>tri mjeseca</w:t>
      </w:r>
      <w:r w:rsidRPr="001B59A9">
        <w:rPr>
          <w:rFonts w:hAnsi="Sylfaen" w:ascii="Sylfaen"/>
          <w:b/>
          <w:bCs/>
          <w:sz w:val="24"/>
          <w:szCs w:val="24"/>
        </w:rPr>
        <w:t xml:space="preserve"> i to: </w:t>
      </w:r>
    </w:p>
    <w:p w:rsidRDefault="005627D0" w:rsidP="005627D0" w:rsidR="005627D0" w:rsidRPr="001B59A9">
      <w:pPr>
        <w:numPr>
          <w:ilvl w:val="0"/>
          <w:numId w:val="16"/>
        </w:numPr>
        <w:suppressAutoHyphens w:val="false"/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 xml:space="preserve">po osnovi usluga knjigovodstva iznos od </w:t>
      </w:r>
      <w:r w:rsidR="002B317D" w:rsidRPr="001B59A9">
        <w:rPr>
          <w:rFonts w:hAnsi="Sylfaen" w:ascii="Sylfaen"/>
          <w:sz w:val="24"/>
          <w:szCs w:val="24"/>
        </w:rPr>
        <w:t>1</w:t>
      </w:r>
      <w:r w:rsidRPr="001B59A9">
        <w:rPr>
          <w:rFonts w:hAnsi="Sylfaen" w:ascii="Sylfaen"/>
          <w:sz w:val="24"/>
          <w:szCs w:val="24"/>
        </w:rPr>
        <w:t>.</w:t>
      </w:r>
      <w:r w:rsidR="00272A3F" w:rsidRPr="001B59A9">
        <w:rPr>
          <w:rFonts w:hAnsi="Sylfaen" w:ascii="Sylfaen"/>
          <w:sz w:val="24"/>
          <w:szCs w:val="24"/>
        </w:rPr>
        <w:t>2</w:t>
      </w:r>
      <w:r w:rsidRPr="001B59A9">
        <w:rPr>
          <w:rFonts w:hAnsi="Sylfaen" w:ascii="Sylfaen"/>
          <w:sz w:val="24"/>
          <w:szCs w:val="24"/>
        </w:rPr>
        <w:t>00.00 kn</w:t>
      </w:r>
    </w:p>
    <w:p w:rsidRDefault="005627D0" w:rsidP="005627D0" w:rsidR="005627D0" w:rsidRPr="001B59A9">
      <w:pPr>
        <w:numPr>
          <w:ilvl w:val="0"/>
          <w:numId w:val="16"/>
        </w:numPr>
        <w:suppressAutoHyphens w:val="false"/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 xml:space="preserve">po osnovi troškova vođenja žiro računa iznos od </w:t>
      </w:r>
      <w:r w:rsidR="002B317D" w:rsidRPr="001B59A9">
        <w:rPr>
          <w:rFonts w:hAnsi="Sylfaen" w:ascii="Sylfaen"/>
          <w:sz w:val="24"/>
          <w:szCs w:val="24"/>
        </w:rPr>
        <w:t>2</w:t>
      </w:r>
      <w:r w:rsidRPr="001B59A9">
        <w:rPr>
          <w:rFonts w:hAnsi="Sylfaen" w:ascii="Sylfaen"/>
          <w:sz w:val="24"/>
          <w:szCs w:val="24"/>
        </w:rPr>
        <w:t>00,00 kn</w:t>
      </w:r>
    </w:p>
    <w:p w:rsidRDefault="005627D0" w:rsidP="005627D0" w:rsidR="005627D0" w:rsidRPr="001B59A9">
      <w:pPr>
        <w:numPr>
          <w:ilvl w:val="0"/>
          <w:numId w:val="16"/>
        </w:numPr>
        <w:suppressAutoHyphens w:val="false"/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 xml:space="preserve">po osnovi stvarnih troškova stečajnog upravitelja iznos od </w:t>
      </w:r>
      <w:r w:rsidR="007B1E0F" w:rsidRPr="001B59A9">
        <w:rPr>
          <w:rFonts w:hAnsi="Sylfaen" w:ascii="Sylfaen"/>
          <w:sz w:val="24"/>
          <w:szCs w:val="24"/>
        </w:rPr>
        <w:t>2</w:t>
      </w:r>
      <w:r w:rsidR="002B317D" w:rsidRPr="001B59A9">
        <w:rPr>
          <w:rFonts w:hAnsi="Sylfaen" w:ascii="Sylfaen"/>
          <w:sz w:val="24"/>
          <w:szCs w:val="24"/>
        </w:rPr>
        <w:t>00</w:t>
      </w:r>
      <w:r w:rsidRPr="001B59A9">
        <w:rPr>
          <w:rFonts w:hAnsi="Sylfaen" w:ascii="Sylfaen"/>
          <w:sz w:val="24"/>
          <w:szCs w:val="24"/>
        </w:rPr>
        <w:t>,00 kn (troškovi uredskog materijala, troškovi poštarine za dostave mjesečnih obrazaca nadležnim tijelima,  troškovi preusmjeravanja poštan</w:t>
      </w:r>
      <w:r w:rsidR="001B59A9" w:rsidRPr="001B59A9">
        <w:rPr>
          <w:rFonts w:hAnsi="Sylfaen" w:ascii="Sylfaen"/>
          <w:sz w:val="24"/>
          <w:szCs w:val="24"/>
        </w:rPr>
        <w:t>skih pismena, troškovi biljega</w:t>
      </w:r>
      <w:r w:rsidRPr="001B59A9">
        <w:rPr>
          <w:rFonts w:hAnsi="Sylfaen" w:ascii="Sylfaen"/>
          <w:sz w:val="24"/>
          <w:szCs w:val="24"/>
        </w:rPr>
        <w:t xml:space="preserve">) </w:t>
      </w:r>
    </w:p>
    <w:p w:rsidRDefault="005627D0" w:rsidP="005627D0" w:rsidR="005627D0" w:rsidRPr="001B59A9">
      <w:pPr>
        <w:numPr>
          <w:ilvl w:val="0"/>
          <w:numId w:val="16"/>
        </w:numPr>
        <w:suppressAutoHyphens w:val="false"/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b/>
          <w:sz w:val="24"/>
          <w:szCs w:val="24"/>
        </w:rPr>
        <w:t xml:space="preserve">ukupno budući troškovi iznose </w:t>
      </w:r>
      <w:r w:rsidR="00272A3F" w:rsidRPr="001B59A9">
        <w:rPr>
          <w:rFonts w:hAnsi="Sylfaen" w:ascii="Sylfaen"/>
          <w:b/>
          <w:sz w:val="24"/>
          <w:szCs w:val="24"/>
        </w:rPr>
        <w:t>1.6</w:t>
      </w:r>
      <w:r w:rsidRPr="001B59A9">
        <w:rPr>
          <w:rFonts w:hAnsi="Sylfaen" w:ascii="Sylfaen"/>
          <w:b/>
          <w:sz w:val="24"/>
          <w:szCs w:val="24"/>
        </w:rPr>
        <w:t>00,00 kn.</w:t>
      </w:r>
    </w:p>
    <w:p w:rsidRDefault="005627D0" w:rsidP="005627D0" w:rsidR="005627D0" w:rsidRPr="001B59A9">
      <w:pPr>
        <w:jc w:val="both"/>
        <w:rPr>
          <w:rFonts w:hAnsi="Sylfaen" w:ascii="Sylfaen"/>
          <w:sz w:val="24"/>
          <w:szCs w:val="24"/>
        </w:rPr>
      </w:pPr>
    </w:p>
    <w:p w:rsidRDefault="005627D0" w:rsidP="005627D0" w:rsidR="005627D0" w:rsidRPr="001B59A9">
      <w:pPr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 xml:space="preserve">Sukladno iznesenom, predlažem da sud pozove stečajne vjerovnike ne uplate </w:t>
      </w:r>
      <w:r w:rsidRPr="001B59A9">
        <w:rPr>
          <w:rFonts w:hAnsi="Sylfaen" w:ascii="Sylfaen"/>
          <w:b/>
          <w:i/>
          <w:sz w:val="24"/>
          <w:szCs w:val="24"/>
          <w:u w:val="single"/>
        </w:rPr>
        <w:t xml:space="preserve">ukupan iznos od </w:t>
      </w:r>
      <w:r w:rsidR="001B59A9" w:rsidRPr="001B59A9">
        <w:rPr>
          <w:rFonts w:hAnsi="Sylfaen" w:ascii="Sylfaen"/>
          <w:b/>
          <w:i/>
          <w:sz w:val="24"/>
          <w:szCs w:val="24"/>
          <w:u w:val="single"/>
        </w:rPr>
        <w:t>26.5</w:t>
      </w:r>
      <w:r w:rsidR="00272A3F" w:rsidRPr="001B59A9">
        <w:rPr>
          <w:rFonts w:hAnsi="Sylfaen" w:ascii="Sylfaen"/>
          <w:b/>
          <w:i/>
          <w:sz w:val="24"/>
          <w:szCs w:val="24"/>
          <w:u w:val="single"/>
        </w:rPr>
        <w:t>06</w:t>
      </w:r>
      <w:r w:rsidRPr="001B59A9">
        <w:rPr>
          <w:rFonts w:hAnsi="Sylfaen" w:ascii="Sylfaen"/>
          <w:b/>
          <w:i/>
          <w:sz w:val="24"/>
          <w:szCs w:val="24"/>
          <w:u w:val="single"/>
        </w:rPr>
        <w:t>,00 kn</w:t>
      </w:r>
      <w:r w:rsidRPr="001B59A9">
        <w:rPr>
          <w:rFonts w:hAnsi="Sylfaen" w:ascii="Sylfaen"/>
          <w:sz w:val="24"/>
          <w:szCs w:val="24"/>
        </w:rPr>
        <w:t xml:space="preserve"> , a što se odnosi na ime dospjelih troškova stečajnog postupka u iznosu od </w:t>
      </w:r>
      <w:r w:rsidR="001B59A9" w:rsidRPr="001B59A9">
        <w:rPr>
          <w:rFonts w:hAnsi="Sylfaen" w:ascii="Sylfaen"/>
          <w:bCs/>
          <w:sz w:val="24"/>
          <w:szCs w:val="24"/>
          <w:u w:val="single"/>
        </w:rPr>
        <w:t>24.906</w:t>
      </w:r>
      <w:r w:rsidRPr="001B59A9">
        <w:rPr>
          <w:rFonts w:hAnsi="Sylfaen" w:ascii="Sylfaen"/>
          <w:bCs/>
          <w:sz w:val="24"/>
          <w:szCs w:val="24"/>
          <w:u w:val="single"/>
        </w:rPr>
        <w:t>,00</w:t>
      </w:r>
      <w:r w:rsidRPr="001B59A9">
        <w:rPr>
          <w:rFonts w:hAnsi="Sylfaen" w:ascii="Sylfaen"/>
          <w:b/>
          <w:bCs/>
          <w:sz w:val="24"/>
          <w:szCs w:val="24"/>
        </w:rPr>
        <w:t xml:space="preserve"> </w:t>
      </w:r>
      <w:r w:rsidRPr="001B59A9">
        <w:rPr>
          <w:rFonts w:hAnsi="Sylfaen" w:ascii="Sylfaen"/>
          <w:bCs/>
          <w:sz w:val="24"/>
          <w:szCs w:val="24"/>
          <w:u w:val="single"/>
        </w:rPr>
        <w:t>kn</w:t>
      </w:r>
      <w:r w:rsidRPr="001B59A9">
        <w:rPr>
          <w:rFonts w:hAnsi="Sylfaen" w:ascii="Sylfaen"/>
          <w:bCs/>
          <w:sz w:val="24"/>
          <w:szCs w:val="24"/>
        </w:rPr>
        <w:t xml:space="preserve"> </w:t>
      </w:r>
      <w:r w:rsidRPr="001B59A9">
        <w:rPr>
          <w:rFonts w:hAnsi="Sylfaen" w:ascii="Sylfaen"/>
          <w:sz w:val="24"/>
          <w:szCs w:val="24"/>
        </w:rPr>
        <w:t xml:space="preserve"> te iznos </w:t>
      </w:r>
      <w:r w:rsidR="001B59A9" w:rsidRPr="001B59A9">
        <w:rPr>
          <w:rFonts w:hAnsi="Sylfaen" w:ascii="Sylfaen"/>
          <w:sz w:val="24"/>
          <w:szCs w:val="24"/>
          <w:u w:val="single"/>
        </w:rPr>
        <w:t>1.6</w:t>
      </w:r>
      <w:r w:rsidRPr="001B59A9">
        <w:rPr>
          <w:rFonts w:hAnsi="Sylfaen" w:ascii="Sylfaen"/>
          <w:sz w:val="24"/>
          <w:szCs w:val="24"/>
          <w:u w:val="single"/>
        </w:rPr>
        <w:t>00,00 kn</w:t>
      </w:r>
      <w:r w:rsidRPr="001B59A9">
        <w:rPr>
          <w:rFonts w:hAnsi="Sylfaen" w:ascii="Sylfaen"/>
          <w:sz w:val="24"/>
          <w:szCs w:val="24"/>
        </w:rPr>
        <w:t xml:space="preserve"> na ime predvidivih budućih troškova stečajnog postupka. </w:t>
      </w:r>
    </w:p>
    <w:p w:rsidRDefault="005627D0" w:rsidP="005627D0" w:rsidR="005627D0" w:rsidRPr="001B59A9">
      <w:pPr>
        <w:jc w:val="both"/>
        <w:rPr>
          <w:rFonts w:hAnsi="Sylfaen" w:ascii="Sylfaen"/>
          <w:sz w:val="24"/>
          <w:szCs w:val="24"/>
        </w:rPr>
      </w:pPr>
    </w:p>
    <w:p w:rsidRDefault="005627D0" w:rsidP="005627D0" w:rsidR="005627D0" w:rsidRPr="001B59A9">
      <w:pPr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 xml:space="preserve">Ukoliko vjerovnici po pozivu suda ne uplate </w:t>
      </w:r>
      <w:r w:rsidRPr="001B59A9">
        <w:rPr>
          <w:rFonts w:hAnsi="Sylfaen" w:ascii="Sylfaen"/>
          <w:b/>
          <w:i/>
          <w:sz w:val="24"/>
          <w:szCs w:val="24"/>
          <w:u w:val="single"/>
        </w:rPr>
        <w:t xml:space="preserve">ukupan iznos od </w:t>
      </w:r>
      <w:r w:rsidR="001B59A9" w:rsidRPr="001B59A9">
        <w:rPr>
          <w:rFonts w:hAnsi="Sylfaen" w:ascii="Sylfaen"/>
          <w:b/>
          <w:i/>
          <w:sz w:val="24"/>
          <w:szCs w:val="24"/>
          <w:u w:val="single"/>
        </w:rPr>
        <w:t>26.506</w:t>
      </w:r>
      <w:r w:rsidRPr="001B59A9">
        <w:rPr>
          <w:rFonts w:hAnsi="Sylfaen" w:ascii="Sylfaen"/>
          <w:b/>
          <w:i/>
          <w:sz w:val="24"/>
          <w:szCs w:val="24"/>
          <w:u w:val="single"/>
        </w:rPr>
        <w:t>,00 kn</w:t>
      </w:r>
      <w:r w:rsidRPr="001B59A9">
        <w:rPr>
          <w:rFonts w:hAnsi="Sylfaen" w:ascii="Sylfaen"/>
          <w:sz w:val="24"/>
          <w:szCs w:val="24"/>
        </w:rPr>
        <w:t xml:space="preserve"> na ime dospjelih i budućih  troškova stečajnog postupka </w:t>
      </w:r>
      <w:r w:rsidRPr="001B59A9">
        <w:rPr>
          <w:rFonts w:hAnsi="Sylfaen" w:ascii="Sylfaen"/>
          <w:b/>
          <w:i/>
          <w:sz w:val="24"/>
          <w:szCs w:val="24"/>
          <w:u w:val="single"/>
        </w:rPr>
        <w:t>predlaže se donijeti rješenje o obustavi i zaključenju stečajnog postupka sukladno članku 203. Stečajnog zakona.</w:t>
      </w:r>
    </w:p>
    <w:p w:rsidRDefault="005627D0" w:rsidP="005627D0" w:rsidR="005627D0" w:rsidRPr="001B59A9">
      <w:pPr>
        <w:rPr>
          <w:rFonts w:hAnsi="Sylfaen" w:ascii="Sylfaen"/>
          <w:sz w:val="24"/>
          <w:szCs w:val="24"/>
        </w:rPr>
      </w:pPr>
    </w:p>
    <w:p w:rsidRDefault="005627D0" w:rsidP="005627D0" w:rsidR="005627D0" w:rsidRPr="001B59A9">
      <w:pPr>
        <w:jc w:val="both"/>
        <w:rPr>
          <w:rFonts w:hAnsi="Sylfaen" w:ascii="Sylfaen"/>
          <w:sz w:val="24"/>
          <w:szCs w:val="24"/>
        </w:rPr>
      </w:pPr>
    </w:p>
    <w:p w:rsidRDefault="005627D0" w:rsidP="005627D0" w:rsidR="005627D0" w:rsidRPr="001B59A9">
      <w:pPr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>Sukladno svemu gore iznesenome, kako je evidentno da stečajna masa nije dostatna ni za pokriće troškova stečajnog postupka</w:t>
      </w:r>
    </w:p>
    <w:p w:rsidRDefault="005627D0" w:rsidP="005627D0" w:rsidR="005627D0" w:rsidRPr="001B59A9">
      <w:pPr>
        <w:jc w:val="both"/>
        <w:rPr>
          <w:rFonts w:hAnsi="Sylfaen" w:ascii="Sylfaen"/>
          <w:sz w:val="24"/>
          <w:szCs w:val="24"/>
        </w:rPr>
      </w:pPr>
    </w:p>
    <w:p w:rsidRDefault="005627D0" w:rsidP="005627D0" w:rsidR="005627D0" w:rsidRPr="001B59A9">
      <w:pPr>
        <w:jc w:val="center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>predlaže se</w:t>
      </w:r>
    </w:p>
    <w:p w:rsidRDefault="005627D0" w:rsidP="005627D0" w:rsidR="005627D0" w:rsidRPr="001B59A9">
      <w:pPr>
        <w:jc w:val="both"/>
        <w:rPr>
          <w:rFonts w:hAnsi="Sylfaen" w:ascii="Sylfaen"/>
          <w:sz w:val="24"/>
          <w:szCs w:val="24"/>
        </w:rPr>
      </w:pPr>
    </w:p>
    <w:p w:rsidRDefault="005627D0" w:rsidP="005627D0" w:rsidR="005627D0" w:rsidRPr="001B59A9">
      <w:pPr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>sazvati Skupštinu vjerovnika radi pribavljanja mišljenja vjerovnika radi obustave i zaključenja stečajnog postupka, a sve sukladno čl. 203. Stečajnog zakona te donošenja sljedećih odluka:</w:t>
      </w:r>
    </w:p>
    <w:p w:rsidRDefault="005627D0" w:rsidP="005627D0" w:rsidR="005627D0" w:rsidRPr="001B59A9">
      <w:pPr>
        <w:numPr>
          <w:ilvl w:val="0"/>
          <w:numId w:val="14"/>
        </w:numPr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>Prihvaća se u cijelosti izvješće stečajne upraviteljice</w:t>
      </w:r>
      <w:r w:rsidR="001B59A9">
        <w:rPr>
          <w:rFonts w:hAnsi="Sylfaen" w:ascii="Sylfaen"/>
          <w:sz w:val="24"/>
          <w:szCs w:val="24"/>
        </w:rPr>
        <w:t xml:space="preserve"> i sve do sada poduzete radnje</w:t>
      </w:r>
    </w:p>
    <w:p w:rsidRDefault="005627D0" w:rsidP="005627D0" w:rsidR="005627D0" w:rsidRPr="001B59A9">
      <w:pPr>
        <w:numPr>
          <w:ilvl w:val="0"/>
          <w:numId w:val="14"/>
        </w:numPr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 xml:space="preserve">Ukoliko stečajni vjerovnici ne predujme iznos </w:t>
      </w:r>
      <w:r w:rsidRPr="001B59A9">
        <w:rPr>
          <w:rFonts w:hAnsi="Sylfaen" w:ascii="Sylfaen"/>
          <w:b/>
          <w:i/>
          <w:sz w:val="24"/>
          <w:szCs w:val="24"/>
          <w:u w:val="single"/>
        </w:rPr>
        <w:t xml:space="preserve">ukupan iznos od </w:t>
      </w:r>
      <w:r w:rsidR="001B59A9" w:rsidRPr="001B59A9">
        <w:rPr>
          <w:rFonts w:hAnsi="Sylfaen" w:ascii="Sylfaen"/>
          <w:b/>
          <w:i/>
          <w:sz w:val="24"/>
          <w:szCs w:val="24"/>
          <w:u w:val="single"/>
        </w:rPr>
        <w:t>26.506</w:t>
      </w:r>
      <w:r w:rsidRPr="001B59A9">
        <w:rPr>
          <w:rFonts w:hAnsi="Sylfaen" w:ascii="Sylfaen"/>
          <w:b/>
          <w:i/>
          <w:sz w:val="24"/>
          <w:szCs w:val="24"/>
          <w:u w:val="single"/>
        </w:rPr>
        <w:t>,00 kn</w:t>
      </w:r>
      <w:r w:rsidRPr="001B59A9">
        <w:rPr>
          <w:rFonts w:hAnsi="Sylfaen" w:ascii="Sylfaen"/>
          <w:sz w:val="24"/>
          <w:szCs w:val="24"/>
        </w:rPr>
        <w:t xml:space="preserve"> , a što se odnosi na ime dospjelih troškova stečajnog postupka u iznosu od </w:t>
      </w:r>
      <w:r w:rsidR="001B59A9" w:rsidRPr="001B59A9">
        <w:rPr>
          <w:rFonts w:hAnsi="Sylfaen" w:ascii="Sylfaen"/>
          <w:sz w:val="24"/>
          <w:szCs w:val="24"/>
          <w:u w:val="single"/>
        </w:rPr>
        <w:t>24.906</w:t>
      </w:r>
      <w:r w:rsidRPr="001B59A9">
        <w:rPr>
          <w:rFonts w:hAnsi="Sylfaen" w:ascii="Sylfaen"/>
          <w:sz w:val="24"/>
          <w:szCs w:val="24"/>
          <w:u w:val="single"/>
        </w:rPr>
        <w:t>,00</w:t>
      </w:r>
      <w:r w:rsidRPr="001B59A9">
        <w:rPr>
          <w:rFonts w:hAnsi="Sylfaen" w:ascii="Sylfaen"/>
          <w:b/>
          <w:sz w:val="24"/>
          <w:szCs w:val="24"/>
        </w:rPr>
        <w:t xml:space="preserve"> </w:t>
      </w:r>
      <w:r w:rsidRPr="001B59A9">
        <w:rPr>
          <w:rFonts w:hAnsi="Sylfaen" w:ascii="Sylfaen"/>
          <w:bCs/>
          <w:sz w:val="24"/>
          <w:szCs w:val="24"/>
          <w:u w:val="single"/>
        </w:rPr>
        <w:t>kn</w:t>
      </w:r>
      <w:r w:rsidRPr="001B59A9">
        <w:rPr>
          <w:rFonts w:hAnsi="Sylfaen" w:ascii="Sylfaen"/>
          <w:bCs/>
          <w:sz w:val="24"/>
          <w:szCs w:val="24"/>
        </w:rPr>
        <w:t xml:space="preserve"> </w:t>
      </w:r>
      <w:r w:rsidRPr="001B59A9">
        <w:rPr>
          <w:rFonts w:hAnsi="Sylfaen" w:ascii="Sylfaen"/>
          <w:sz w:val="24"/>
          <w:szCs w:val="24"/>
        </w:rPr>
        <w:t xml:space="preserve"> te iznos od </w:t>
      </w:r>
      <w:r w:rsidR="001B59A9" w:rsidRPr="001B59A9">
        <w:rPr>
          <w:rFonts w:hAnsi="Sylfaen" w:ascii="Sylfaen"/>
          <w:sz w:val="24"/>
          <w:szCs w:val="24"/>
          <w:u w:val="single"/>
        </w:rPr>
        <w:t>1.6</w:t>
      </w:r>
      <w:r w:rsidRPr="001B59A9">
        <w:rPr>
          <w:rFonts w:hAnsi="Sylfaen" w:ascii="Sylfaen"/>
          <w:sz w:val="24"/>
          <w:szCs w:val="24"/>
          <w:u w:val="single"/>
        </w:rPr>
        <w:t>00,00 kn</w:t>
      </w:r>
      <w:r w:rsidRPr="001B59A9">
        <w:rPr>
          <w:rFonts w:hAnsi="Sylfaen" w:ascii="Sylfaen"/>
          <w:sz w:val="24"/>
          <w:szCs w:val="24"/>
        </w:rPr>
        <w:t xml:space="preserve"> na ime predvidivih budućih troškova st</w:t>
      </w:r>
      <w:r w:rsidR="001B59A9" w:rsidRPr="001B59A9">
        <w:rPr>
          <w:rFonts w:hAnsi="Sylfaen" w:ascii="Sylfaen"/>
          <w:sz w:val="24"/>
          <w:szCs w:val="24"/>
        </w:rPr>
        <w:t xml:space="preserve">ečajnog postupka, a obzirom da </w:t>
      </w:r>
      <w:r w:rsidRPr="001B59A9">
        <w:rPr>
          <w:rFonts w:hAnsi="Sylfaen" w:ascii="Sylfaen"/>
          <w:sz w:val="24"/>
          <w:szCs w:val="24"/>
        </w:rPr>
        <w:t xml:space="preserve"> stečajna masa nije dostatna za pokriće troškova stečajnog postupka, obustavlja se stečajni postupak sukladno čl. 203. Stečajnog zakona.</w:t>
      </w:r>
    </w:p>
    <w:p w:rsidRDefault="005627D0" w:rsidP="005627D0" w:rsidR="00854495" w:rsidRPr="001B59A9">
      <w:pPr>
        <w:numPr>
          <w:ilvl w:val="0"/>
          <w:numId w:val="14"/>
        </w:numPr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 xml:space="preserve">Daje se odobrenje stečajnoj upraviteljici i nakon obustave i zaključenja stečajnog postupka nastaviti s unovčenjem imovine stečajnog dužnika u ime stečajnog dužnika, a za račun stečajne mase i to nekretnina upisanih kod Općinskog </w:t>
      </w:r>
      <w:r w:rsidRPr="001B59A9">
        <w:rPr>
          <w:rFonts w:hAnsi="Sylfaen" w:ascii="Sylfaen"/>
          <w:sz w:val="24"/>
          <w:szCs w:val="24"/>
        </w:rPr>
        <w:lastRenderedPageBreak/>
        <w:t>građanskog suda u Zagrebu u u zk.ul.br.8661 k.o. Stenjevec i to</w:t>
      </w:r>
      <w:r w:rsidRPr="001B59A9">
        <w:rPr>
          <w:rFonts w:hAnsi="Sylfaen" w:ascii="Sylfaen"/>
          <w:b/>
          <w:sz w:val="24"/>
          <w:szCs w:val="24"/>
        </w:rPr>
        <w:t xml:space="preserve"> </w:t>
      </w:r>
      <w:r w:rsidRPr="001B59A9">
        <w:rPr>
          <w:rFonts w:hAnsi="Sylfaen" w:ascii="Sylfaen"/>
          <w:sz w:val="24"/>
          <w:szCs w:val="24"/>
        </w:rPr>
        <w:t>″zk.č.br. 456/25 – Oranica – površine 14 m2″ i ″zk.č.br. 456/27 – Oranica Samoborska cesta – površine 26 m2″ , pod uvjetima utvrđenim na skupštini vjerovnika od dana 07.12.2015. god. i s ostvarenim sredstvima postupiti sukladno čl. 203. st. 4. u svezi s čl. 63. st. 5. Stečajnog zakona.</w:t>
      </w:r>
      <w:r w:rsidR="00854495" w:rsidRPr="001B59A9">
        <w:rPr>
          <w:rFonts w:hAnsi="Sylfaen" w:ascii="Sylfaen"/>
          <w:sz w:val="24"/>
          <w:szCs w:val="24"/>
        </w:rPr>
        <w:t xml:space="preserve"> </w:t>
      </w:r>
    </w:p>
    <w:p w:rsidRDefault="00854495" w:rsidP="00550D74" w:rsidR="00854495" w:rsidRPr="001B59A9">
      <w:pPr>
        <w:jc w:val="both"/>
        <w:rPr>
          <w:rFonts w:hAnsi="Sylfaen" w:ascii="Sylfaen"/>
          <w:sz w:val="24"/>
          <w:szCs w:val="24"/>
        </w:rPr>
      </w:pPr>
    </w:p>
    <w:p w:rsidRDefault="001B59A9" w:rsidP="00550D74" w:rsidR="001B59A9">
      <w:pPr>
        <w:jc w:val="both"/>
        <w:rPr>
          <w:rFonts w:hAnsi="Sylfaen" w:ascii="Sylfaen"/>
          <w:sz w:val="24"/>
          <w:szCs w:val="24"/>
        </w:rPr>
      </w:pPr>
    </w:p>
    <w:p w:rsidRDefault="001B59A9" w:rsidP="00550D74" w:rsidR="001B59A9">
      <w:pPr>
        <w:jc w:val="both"/>
        <w:rPr>
          <w:rFonts w:hAnsi="Sylfaen" w:ascii="Sylfaen"/>
          <w:sz w:val="24"/>
          <w:szCs w:val="24"/>
        </w:rPr>
      </w:pPr>
    </w:p>
    <w:p w:rsidRDefault="001B59A9" w:rsidP="00550D74" w:rsidR="001B59A9">
      <w:pPr>
        <w:jc w:val="both"/>
        <w:rPr>
          <w:rFonts w:hAnsi="Sylfaen" w:ascii="Sylfaen"/>
          <w:sz w:val="24"/>
          <w:szCs w:val="24"/>
        </w:rPr>
      </w:pPr>
    </w:p>
    <w:p w:rsidRDefault="00550D74" w:rsidP="00550D74" w:rsidR="00550D74" w:rsidRPr="001B59A9">
      <w:pPr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>S poštovanjem</w:t>
      </w:r>
      <w:r w:rsidRPr="001B59A9">
        <w:rPr>
          <w:rFonts w:hAnsi="Sylfaen" w:ascii="Sylfaen"/>
          <w:sz w:val="24"/>
          <w:szCs w:val="24"/>
        </w:rPr>
        <w:tab/>
      </w:r>
      <w:r w:rsidRPr="001B59A9">
        <w:rPr>
          <w:rFonts w:hAnsi="Sylfaen" w:ascii="Sylfaen"/>
          <w:sz w:val="24"/>
          <w:szCs w:val="24"/>
        </w:rPr>
        <w:tab/>
      </w:r>
      <w:r w:rsidRPr="001B59A9">
        <w:rPr>
          <w:rFonts w:hAnsi="Sylfaen" w:ascii="Sylfaen"/>
          <w:sz w:val="24"/>
          <w:szCs w:val="24"/>
        </w:rPr>
        <w:tab/>
      </w:r>
      <w:r w:rsidRPr="001B59A9">
        <w:rPr>
          <w:rFonts w:hAnsi="Sylfaen" w:ascii="Sylfaen"/>
          <w:sz w:val="24"/>
          <w:szCs w:val="24"/>
        </w:rPr>
        <w:tab/>
        <w:t xml:space="preserve">           Za </w:t>
      </w:r>
      <w:r w:rsidR="00D53FF3" w:rsidRPr="001B59A9">
        <w:rPr>
          <w:rFonts w:hAnsi="Sylfaen" w:ascii="Sylfaen"/>
          <w:sz w:val="24"/>
          <w:szCs w:val="24"/>
        </w:rPr>
        <w:t>PROVOS d.o.o.</w:t>
      </w:r>
      <w:r w:rsidR="001369C6" w:rsidRPr="001B59A9">
        <w:rPr>
          <w:rFonts w:hAnsi="Sylfaen" w:ascii="Sylfaen"/>
          <w:sz w:val="24"/>
          <w:szCs w:val="24"/>
        </w:rPr>
        <w:t xml:space="preserve"> </w:t>
      </w:r>
      <w:r w:rsidRPr="001B59A9">
        <w:rPr>
          <w:rFonts w:hAnsi="Sylfaen" w:ascii="Sylfaen"/>
          <w:sz w:val="24"/>
          <w:szCs w:val="24"/>
        </w:rPr>
        <w:t>u stečaju</w:t>
      </w:r>
    </w:p>
    <w:p w:rsidRDefault="00550D74" w:rsidP="00550D74" w:rsidR="00550D74" w:rsidRPr="001B59A9">
      <w:pPr>
        <w:ind w:firstLine="709" w:left="2836"/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 xml:space="preserve">            stečajna upraviteljica Anamaria Ivanković</w:t>
      </w:r>
    </w:p>
    <w:p w:rsidRDefault="00D53FF3" w:rsidP="00D04A47" w:rsidR="00D53FF3" w:rsidRPr="001B59A9">
      <w:pPr>
        <w:rPr>
          <w:rFonts w:hAnsi="Sylfaen" w:ascii="Sylfaen"/>
          <w:sz w:val="24"/>
          <w:szCs w:val="24"/>
        </w:rPr>
      </w:pPr>
    </w:p>
    <w:p w:rsidRDefault="00550D74" w:rsidP="00B020F1" w:rsidR="0031396E" w:rsidRPr="001B59A9">
      <w:pPr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 xml:space="preserve">U Zagrebu, </w:t>
      </w:r>
      <w:r w:rsidR="001B59A9" w:rsidRPr="001B59A9">
        <w:rPr>
          <w:rFonts w:hAnsi="Sylfaen" w:ascii="Sylfaen"/>
          <w:sz w:val="24"/>
          <w:szCs w:val="24"/>
        </w:rPr>
        <w:t>13</w:t>
      </w:r>
      <w:r w:rsidR="00BA5444" w:rsidRPr="001B59A9">
        <w:rPr>
          <w:rFonts w:hAnsi="Sylfaen" w:ascii="Sylfaen"/>
          <w:sz w:val="24"/>
          <w:szCs w:val="24"/>
        </w:rPr>
        <w:t>.</w:t>
      </w:r>
      <w:r w:rsidR="005627D0" w:rsidRPr="001B59A9">
        <w:rPr>
          <w:rFonts w:hAnsi="Sylfaen" w:ascii="Sylfaen"/>
          <w:sz w:val="24"/>
          <w:szCs w:val="24"/>
        </w:rPr>
        <w:t>0</w:t>
      </w:r>
      <w:r w:rsidR="001B59A9" w:rsidRPr="001B59A9">
        <w:rPr>
          <w:rFonts w:hAnsi="Sylfaen" w:ascii="Sylfaen"/>
          <w:sz w:val="24"/>
          <w:szCs w:val="24"/>
        </w:rPr>
        <w:t>7</w:t>
      </w:r>
      <w:r w:rsidRPr="001B59A9">
        <w:rPr>
          <w:rFonts w:hAnsi="Sylfaen" w:ascii="Sylfaen"/>
          <w:sz w:val="24"/>
          <w:szCs w:val="24"/>
        </w:rPr>
        <w:t>.201</w:t>
      </w:r>
      <w:r w:rsidR="005627D0" w:rsidRPr="001B59A9">
        <w:rPr>
          <w:rFonts w:hAnsi="Sylfaen" w:ascii="Sylfaen"/>
          <w:sz w:val="24"/>
          <w:szCs w:val="24"/>
        </w:rPr>
        <w:t>7</w:t>
      </w:r>
      <w:r w:rsidRPr="001B59A9">
        <w:rPr>
          <w:rFonts w:hAnsi="Sylfaen" w:ascii="Sylfaen"/>
          <w:sz w:val="24"/>
          <w:szCs w:val="24"/>
        </w:rPr>
        <w:t>. god.</w:t>
      </w:r>
      <w:r w:rsidRPr="001B59A9">
        <w:rPr>
          <w:rFonts w:hAnsi="Sylfaen" w:ascii="Sylfaen"/>
          <w:sz w:val="24"/>
          <w:szCs w:val="24"/>
        </w:rPr>
        <w:tab/>
      </w:r>
    </w:p>
    <w:sectPr w:rsidSect="004209EE" w:rsidR="0031396E" w:rsidRPr="001B59A9">
      <w:footnotePr>
        <w:pos w:val="beneathText"/>
      </w:footnotePr>
      <w:pgSz w:h="16837" w:w="11905"/>
      <w:pgMar w:gutter="0" w:footer="720" w:header="720" w:left="1417" w:bottom="1135" w:right="1417" w:top="993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207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207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96476B6"/>
    <w:multiLevelType w:val="hybridMultilevel"/>
    <w:tmpl w:val="D342480A"/>
    <w:lvl w:tplc="EAAEDC8E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7136110"/>
    <w:multiLevelType w:val="hybridMultilevel"/>
    <w:tmpl w:val="AAE83936"/>
    <w:lvl w:tplc="B38A405E" w:ilvl="0">
      <w:numFmt w:val="bullet"/>
      <w:lvlText w:val="-"/>
      <w:lvlJc w:val="left"/>
      <w:pPr>
        <w:ind w:hanging="360" w:left="720"/>
      </w:pPr>
      <w:rPr>
        <w:rFonts w:cs="Times New Roman" w:eastAsia="Times New Roman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085359F"/>
    <w:multiLevelType w:val="hybridMultilevel"/>
    <w:tmpl w:val="8DE89CD0"/>
    <w:lvl w:tplc="F5C4150A" w:ilvl="0">
      <w:numFmt w:val="bullet"/>
      <w:lvlText w:val="-"/>
      <w:lvlJc w:val="left"/>
      <w:pPr>
        <w:ind w:hanging="360" w:left="720"/>
      </w:pPr>
      <w:rPr>
        <w:rFonts w:cs="Times New Roman" w:eastAsia="Times New Roman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AA7722E"/>
    <w:multiLevelType w:val="hybridMultilevel"/>
    <w:tmpl w:val="0BD8A838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EE81E89"/>
    <w:multiLevelType w:val="hybridMultilevel"/>
    <w:tmpl w:val="ECA4E27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3766F4"/>
    <w:multiLevelType w:val="hybridMultilevel"/>
    <w:tmpl w:val="161694CC"/>
    <w:lvl w:tplc="3E1C0834" w:ilvl="0">
      <w:numFmt w:val="bullet"/>
      <w:lvlText w:val="-"/>
      <w:lvlJc w:val="left"/>
      <w:pPr>
        <w:ind w:hanging="360" w:left="720"/>
      </w:pPr>
      <w:rPr>
        <w:rFonts w:cs="font207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ADE1A1C"/>
    <w:multiLevelType w:val="hybridMultilevel"/>
    <w:tmpl w:val="11FA27FE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52F5E4A"/>
    <w:multiLevelType w:val="hybridMultilevel"/>
    <w:tmpl w:val="5164ED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"/>
  </w:num>
  <w:num w:numId="13">
    <w:abstractNumId w:val="6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22"/>
    <w:rsid w:val="00006B2E"/>
    <w:rsid w:val="00032084"/>
    <w:rsid w:val="00032CF6"/>
    <w:rsid w:val="0005531F"/>
    <w:rsid w:val="0005759D"/>
    <w:rsid w:val="00072EFA"/>
    <w:rsid w:val="000C3D04"/>
    <w:rsid w:val="000C672B"/>
    <w:rsid w:val="001031E6"/>
    <w:rsid w:val="00115BB3"/>
    <w:rsid w:val="00115E55"/>
    <w:rsid w:val="00122114"/>
    <w:rsid w:val="001369C6"/>
    <w:rsid w:val="001562BC"/>
    <w:rsid w:val="001662CB"/>
    <w:rsid w:val="001B59A9"/>
    <w:rsid w:val="001E45B9"/>
    <w:rsid w:val="002030F8"/>
    <w:rsid w:val="0020333E"/>
    <w:rsid w:val="00221D68"/>
    <w:rsid w:val="00250DAC"/>
    <w:rsid w:val="0025160A"/>
    <w:rsid w:val="00272A3F"/>
    <w:rsid w:val="002B07B1"/>
    <w:rsid w:val="002B317D"/>
    <w:rsid w:val="002E080B"/>
    <w:rsid w:val="002F50DB"/>
    <w:rsid w:val="0031396E"/>
    <w:rsid w:val="00343001"/>
    <w:rsid w:val="003430A5"/>
    <w:rsid w:val="00365E5E"/>
    <w:rsid w:val="00367631"/>
    <w:rsid w:val="003747ED"/>
    <w:rsid w:val="00382A05"/>
    <w:rsid w:val="00393590"/>
    <w:rsid w:val="00395A57"/>
    <w:rsid w:val="003B4092"/>
    <w:rsid w:val="003B6E64"/>
    <w:rsid w:val="003C1118"/>
    <w:rsid w:val="003C2C22"/>
    <w:rsid w:val="003E16FA"/>
    <w:rsid w:val="003F416C"/>
    <w:rsid w:val="004209EE"/>
    <w:rsid w:val="00431187"/>
    <w:rsid w:val="00452B83"/>
    <w:rsid w:val="00454186"/>
    <w:rsid w:val="004908DA"/>
    <w:rsid w:val="004A595F"/>
    <w:rsid w:val="004B54C7"/>
    <w:rsid w:val="004C3DE5"/>
    <w:rsid w:val="004F1341"/>
    <w:rsid w:val="00500B96"/>
    <w:rsid w:val="00521613"/>
    <w:rsid w:val="00542CE5"/>
    <w:rsid w:val="00550D74"/>
    <w:rsid w:val="005627D0"/>
    <w:rsid w:val="00577536"/>
    <w:rsid w:val="005A4F28"/>
    <w:rsid w:val="005B6A42"/>
    <w:rsid w:val="005D3448"/>
    <w:rsid w:val="005D5D40"/>
    <w:rsid w:val="005D63EF"/>
    <w:rsid w:val="005F16B3"/>
    <w:rsid w:val="005F57E9"/>
    <w:rsid w:val="00612D5C"/>
    <w:rsid w:val="00636C86"/>
    <w:rsid w:val="0064705B"/>
    <w:rsid w:val="00654F0A"/>
    <w:rsid w:val="00676882"/>
    <w:rsid w:val="0068183F"/>
    <w:rsid w:val="0068293B"/>
    <w:rsid w:val="0068731D"/>
    <w:rsid w:val="00694B94"/>
    <w:rsid w:val="006A5BC1"/>
    <w:rsid w:val="006C2783"/>
    <w:rsid w:val="006D0384"/>
    <w:rsid w:val="006F476E"/>
    <w:rsid w:val="007017A3"/>
    <w:rsid w:val="00713EE3"/>
    <w:rsid w:val="00734039"/>
    <w:rsid w:val="007341BA"/>
    <w:rsid w:val="007420EF"/>
    <w:rsid w:val="00771E7C"/>
    <w:rsid w:val="00771FC6"/>
    <w:rsid w:val="007B1E0F"/>
    <w:rsid w:val="007F320A"/>
    <w:rsid w:val="00807F68"/>
    <w:rsid w:val="00844934"/>
    <w:rsid w:val="00854495"/>
    <w:rsid w:val="008A2B0A"/>
    <w:rsid w:val="008E02A2"/>
    <w:rsid w:val="008E7070"/>
    <w:rsid w:val="008F75B0"/>
    <w:rsid w:val="00904041"/>
    <w:rsid w:val="00931799"/>
    <w:rsid w:val="00932931"/>
    <w:rsid w:val="009334B1"/>
    <w:rsid w:val="00977390"/>
    <w:rsid w:val="0098137B"/>
    <w:rsid w:val="009A7A07"/>
    <w:rsid w:val="009C0186"/>
    <w:rsid w:val="009C09D6"/>
    <w:rsid w:val="009D3498"/>
    <w:rsid w:val="009F3CE3"/>
    <w:rsid w:val="00A702D9"/>
    <w:rsid w:val="00AB3D2D"/>
    <w:rsid w:val="00AC2492"/>
    <w:rsid w:val="00B020F1"/>
    <w:rsid w:val="00B11258"/>
    <w:rsid w:val="00B17801"/>
    <w:rsid w:val="00B3715B"/>
    <w:rsid w:val="00B4734D"/>
    <w:rsid w:val="00B551B0"/>
    <w:rsid w:val="00BA1CD1"/>
    <w:rsid w:val="00BA5444"/>
    <w:rsid w:val="00BB630C"/>
    <w:rsid w:val="00BC5AA8"/>
    <w:rsid w:val="00BC6B40"/>
    <w:rsid w:val="00BD1B7E"/>
    <w:rsid w:val="00BD3BA8"/>
    <w:rsid w:val="00BE5B96"/>
    <w:rsid w:val="00BF16CE"/>
    <w:rsid w:val="00BF5B80"/>
    <w:rsid w:val="00C05E0D"/>
    <w:rsid w:val="00C27182"/>
    <w:rsid w:val="00C30FCA"/>
    <w:rsid w:val="00C3295D"/>
    <w:rsid w:val="00C57B3D"/>
    <w:rsid w:val="00C6145D"/>
    <w:rsid w:val="00CB4BE4"/>
    <w:rsid w:val="00CC2A91"/>
    <w:rsid w:val="00CF0A91"/>
    <w:rsid w:val="00CF3F70"/>
    <w:rsid w:val="00D0253F"/>
    <w:rsid w:val="00D045B0"/>
    <w:rsid w:val="00D04A47"/>
    <w:rsid w:val="00D259D5"/>
    <w:rsid w:val="00D53FF3"/>
    <w:rsid w:val="00DA1355"/>
    <w:rsid w:val="00DC6F55"/>
    <w:rsid w:val="00DE778A"/>
    <w:rsid w:val="00E10089"/>
    <w:rsid w:val="00E10F0B"/>
    <w:rsid w:val="00E16FAF"/>
    <w:rsid w:val="00E23AAF"/>
    <w:rsid w:val="00E412BB"/>
    <w:rsid w:val="00E66ED9"/>
    <w:rsid w:val="00EB7599"/>
    <w:rsid w:val="00EC0F94"/>
    <w:rsid w:val="00EF15AF"/>
    <w:rsid w:val="00F01BE5"/>
    <w:rsid w:val="00FA3C98"/>
    <w:rsid w:val="00FE0E3F"/>
    <w:rsid w:val="00FE3D4E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1FC6"/>
    <w:pPr>
      <w:suppressAutoHyphens/>
    </w:pPr>
    <w:rPr>
      <w:rFonts w:cs="font207" w:eastAsia="Arial Unicode MS" w:hAnsi="Calibri" w:ascii="Calibri"/>
      <w:kern w:val="1"/>
      <w:sz w:val="22"/>
      <w:szCs w:val="22"/>
      <w:lang w:eastAsia="ar-SA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sid w:val="00771FC6"/>
    <w:rPr>
      <w:rFonts w:cs="font207"/>
    </w:rPr>
  </w:style>
  <w:style w:customStyle="true" w:styleId="ListLabel2" w:type="character">
    <w:name w:val="ListLabel 2"/>
    <w:rsid w:val="00771FC6"/>
    <w:rPr>
      <w:rFonts w:cs="Courier New"/>
    </w:rPr>
  </w:style>
  <w:style w:customStyle="true" w:styleId="Naslov1" w:type="paragraph">
    <w:name w:val="Naslov1"/>
    <w:basedOn w:val="Normal"/>
    <w:next w:val="Tijeloteksta"/>
    <w:rsid w:val="00771FC6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semiHidden/>
    <w:rsid w:val="00771FC6"/>
    <w:pPr>
      <w:spacing w:after="120"/>
    </w:pPr>
  </w:style>
  <w:style w:styleId="Popis" w:type="paragraph">
    <w:name w:val="List"/>
    <w:basedOn w:val="Tijeloteksta"/>
    <w:semiHidden/>
    <w:rsid w:val="00771FC6"/>
    <w:rPr>
      <w:rFonts w:cs="Tahoma"/>
    </w:rPr>
  </w:style>
  <w:style w:customStyle="true" w:styleId="Opis" w:type="paragraph">
    <w:name w:val="Opis"/>
    <w:basedOn w:val="Normal"/>
    <w:rsid w:val="00771FC6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rsid w:val="00771FC6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rsid w:val="00771FC6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customStyle="true" w:styleId="TijelotekstaChar" w:type="character">
    <w:name w:val="Tijelo teksta Char"/>
    <w:basedOn w:val="Zadanifontodlomka"/>
    <w:link w:val="Tijeloteksta"/>
    <w:semiHidden/>
    <w:rsid w:val="00DC6F55"/>
    <w:rPr>
      <w:rFonts w:cs="font207" w:eastAsia="Arial Unicode MS" w:hAnsi="Calibri" w:ascii="Calibri"/>
      <w:kern w:val="1"/>
      <w:sz w:val="22"/>
      <w:szCs w:val="22"/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3B4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0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092"/>
    <w:rPr>
      <w:rFonts w:hAnsi="Sylfaen" w:ascii="Sylfae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092"/>
    <w:rPr>
      <w:rFonts w:cs="Times New Roman" w:hAnsi="Sylfaen" w:ascii="Sylfae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092"/>
    <w:rPr>
      <w:rFonts w:cs="Times New Roman" w:hAnsi="Sylfaen" w:ascii="Sylfae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FC6"/>
    <w:pPr>
      <w:suppressAutoHyphens/>
    </w:pPr>
    <w:rPr>
      <w:rFonts w:ascii="Calibri" w:cs="font207" w:eastAsia="Arial Unicode MS" w:hAnsi="Calibri"/>
      <w:kern w:val="1"/>
      <w:sz w:val="22"/>
      <w:szCs w:val="22"/>
      <w:lang w:eastAsia="ar-SA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sid w:val="00771FC6"/>
    <w:rPr>
      <w:rFonts w:cs="font207"/>
    </w:rPr>
  </w:style>
  <w:style w:customStyle="1" w:styleId="ListLabel2" w:type="character">
    <w:name w:val="ListLabel 2"/>
    <w:rsid w:val="00771FC6"/>
    <w:rPr>
      <w:rFonts w:cs="Courier New"/>
    </w:rPr>
  </w:style>
  <w:style w:customStyle="1" w:styleId="Naslov1" w:type="paragraph">
    <w:name w:val="Naslov1"/>
    <w:basedOn w:val="Normal"/>
    <w:next w:val="Tijeloteksta"/>
    <w:rsid w:val="00771FC6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link w:val="TijelotekstaChar"/>
    <w:semiHidden/>
    <w:rsid w:val="00771FC6"/>
    <w:pPr>
      <w:spacing w:after="120"/>
    </w:pPr>
  </w:style>
  <w:style w:styleId="Popis" w:type="paragraph">
    <w:name w:val="List"/>
    <w:basedOn w:val="Tijeloteksta"/>
    <w:semiHidden/>
    <w:rsid w:val="00771FC6"/>
    <w:rPr>
      <w:rFonts w:cs="Tahoma"/>
    </w:rPr>
  </w:style>
  <w:style w:customStyle="1" w:styleId="Opis" w:type="paragraph">
    <w:name w:val="Opis"/>
    <w:basedOn w:val="Normal"/>
    <w:rsid w:val="00771FC6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rsid w:val="00771FC6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rsid w:val="00771FC6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customStyle="1" w:styleId="TijelotekstaChar" w:type="character">
    <w:name w:val="Tijelo teksta Char"/>
    <w:basedOn w:val="Zadanifontodlomka"/>
    <w:link w:val="Tijeloteksta"/>
    <w:semiHidden/>
    <w:rsid w:val="00DC6F55"/>
    <w:rPr>
      <w:rFonts w:ascii="Calibri" w:cs="font207" w:eastAsia="Arial Unicode MS" w:hAnsi="Calibri"/>
      <w:kern w:val="1"/>
      <w:sz w:val="22"/>
      <w:szCs w:val="22"/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3B4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09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092"/>
    <w:rPr>
      <w:rFonts w:ascii="Sylfaen" w:hAnsi="Sylfae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092"/>
    <w:rPr>
      <w:rFonts w:ascii="Sylfaen" w:cs="Times New Roman" w:hAnsi="Sylfae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092"/>
    <w:rPr>
      <w:rFonts w:ascii="Sylfaen" w:cs="Times New Roman" w:hAnsi="Sylfae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223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15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St-1216/2012-52</izvorni_sadrzaj>
    <derivirana_varijabla naziv="DomainObject.Oznaka_1">St-1216/2012-52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2012.</izvorni_sadrzaj>
    <derivirana_varijabla naziv="DomainObject.Predmet.DatumOsnivanja_1">30.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St-1216/2012</izvorni_sadrzaj>
    <derivirana_varijabla naziv="DomainObject.Predmet.OznakaBroj_1">St-1216/2012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PROVOS d.o.o. za trgovinu i usluge - u stečaju</izvorni_sadrzaj>
    <derivirana_varijabla naziv="DomainObject.Predmet.ProtustrankaFormated_1">  PROVOS d.o.o. za trgovinu i usluge - u stečaju</derivirana_varijabla>
  </DomainObject.Predmet.ProtustrankaFormated>
  <DomainObject.Predmet.ProtustrankaFormatedOIB>
    <izvorni_sadrzaj>  PROVOS d.o.o. za trgovinu i usluge - u stečaju, OIB 27726276709</izvorni_sadrzaj>
    <derivirana_varijabla naziv="DomainObject.Predmet.ProtustrankaFormatedOIB_1">  PROVOS d.o.o. za trgovinu i usluge - u stečaju, OIB 27726276709</derivirana_varijabla>
  </DomainObject.Predmet.ProtustrankaFormatedOIB>
  <DomainObject.Predmet.ProtustrankaFormatedWithAdress>
    <izvorni_sadrzaj> PROVOS d.o.o. za trgovinu i usluge - u stečaju, Slavonska avenija 48/B, 10000 Zagreb</izvorni_sadrzaj>
    <derivirana_varijabla naziv="DomainObject.Predmet.ProtustrankaFormatedWithAdress_1"> PROVOS d.o.o. za trgovinu i usluge - u stečaju, Slavonska avenija 48/B, 10000 Zagreb</derivirana_varijabla>
  </DomainObject.Predmet.ProtustrankaFormatedWithAdress>
  <DomainObject.Predmet.ProtustrankaFormatedWithAdressOIB>
    <izvorni_sadrzaj> PROVOS d.o.o. za trgovinu i usluge - u stečaju, OIB 27726276709, Slavonska avenija 48/B, 10000 Zagreb</izvorni_sadrzaj>
    <derivirana_varijabla naziv="DomainObject.Predmet.ProtustrankaFormatedWithAdressOIB_1"> PROVOS d.o.o. za trgovinu i usluge - u stečaju, OIB 27726276709, Slavonska avenija 48/B, 10000 Zagreb</derivirana_varijabla>
  </DomainObject.Predmet.ProtustrankaFormatedWithAdressOIB>
  <DomainObject.Predmet.ProtustrankaWithAdress>
    <izvorni_sadrzaj>PROVOS d.o.o. za trgovinu i usluge - u stečaju Slavonska avenija 48/B, 10000 Zagreb</izvorni_sadrzaj>
    <derivirana_varijabla naziv="DomainObject.Predmet.ProtustrankaWithAdress_1">PROVOS d.o.o. za trgovinu i usluge - u stečaju Slavonska avenija 48/B, 10000 Zagreb</derivirana_varijabla>
  </DomainObject.Predmet.ProtustrankaWithAdress>
  <DomainObject.Predmet.ProtustrankaWithAdressOIB>
    <izvorni_sadrzaj>PROVOS d.o.o. za trgovinu i usluge - u stečaju, OIB 27726276709, Slavonska avenija 48/B, 10000 Zagreb</izvorni_sadrzaj>
    <derivirana_varijabla naziv="DomainObject.Predmet.ProtustrankaWithAdressOIB_1">PROVOS d.o.o. za trgovinu i usluge - u stečaju, OIB 27726276709, Slavonska avenija 48/B, 10000 Zagreb</derivirana_varijabla>
  </DomainObject.Predmet.ProtustrankaWithAdressOIB>
  <DomainObject.Predmet.ProtustrankaNazivFormated>
    <izvorni_sadrzaj>PROVOS d.o.o. za trgovinu i usluge - u stečaju</izvorni_sadrzaj>
    <derivirana_varijabla naziv="DomainObject.Predmet.ProtustrankaNazivFormated_1">PROVOS d.o.o. za trgovinu i usluge - u stečaju</derivirana_varijabla>
  </DomainObject.Predmet.ProtustrankaNazivFormated>
  <DomainObject.Predmet.ProtustrankaNazivFormatedOIB>
    <izvorni_sadrzaj>PROVOS d.o.o. za trgovinu i usluge - u stečaju, OIB 27726276709</izvorni_sadrzaj>
    <derivirana_varijabla naziv="DomainObject.Predmet.ProtustrankaNazivFormatedOIB_1">PROVOS d.o.o. za trgovinu i usluge - u stečaju, OIB 27726276709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PROVOS d.o.o. za trgovinu i usluge</izvorni_sadrzaj>
    <derivirana_varijabla naziv="DomainObject.Predmet.StrankaFormated_1">  PROVOS d.o.o. za trgovinu i usluge</derivirana_varijabla>
  </DomainObject.Predmet.StrankaFormated>
  <DomainObject.Predmet.StrankaFormatedOIB>
    <izvorni_sadrzaj>  PROVOS d.o.o. za trgovinu i usluge, OIB 27726276709</izvorni_sadrzaj>
    <derivirana_varijabla naziv="DomainObject.Predmet.StrankaFormatedOIB_1">  PROVOS d.o.o. za trgovinu i usluge, OIB 27726276709</derivirana_varijabla>
  </DomainObject.Predmet.StrankaFormatedOIB>
  <DomainObject.Predmet.StrankaFormatedWithAdress>
    <izvorni_sadrzaj> PROVOS d.o.o. za trgovinu i usluge, Slavonska avenija 48/B, 10000 Zagreb</izvorni_sadrzaj>
    <derivirana_varijabla naziv="DomainObject.Predmet.StrankaFormatedWithAdress_1"> PROVOS d.o.o. za trgovinu i usluge, Slavonska avenija 48/B, 10000 Zagreb</derivirana_varijabla>
  </DomainObject.Predmet.StrankaFormatedWithAdress>
  <DomainObject.Predmet.StrankaFormatedWithAdressOIB>
    <izvorni_sadrzaj> PROVOS d.o.o. za trgovinu i usluge, OIB 27726276709, Slavonska avenija 48/B, 10000 Zagreb</izvorni_sadrzaj>
    <derivirana_varijabla naziv="DomainObject.Predmet.StrankaFormatedWithAdressOIB_1"> PROVOS d.o.o. za trgovinu i usluge, OIB 27726276709, Slavonska avenija 48/B, 10000 Zagreb</derivirana_varijabla>
  </DomainObject.Predmet.StrankaFormatedWithAdressOIB>
  <DomainObject.Predmet.StrankaWithAdress>
    <izvorni_sadrzaj>PROVOS d.o.o. za trgovinu i usluge Slavonska avenija 48/B,10000 Zagreb</izvorni_sadrzaj>
    <derivirana_varijabla naziv="DomainObject.Predmet.StrankaWithAdress_1">PROVOS d.o.o. za trgovinu i usluge Slavonska avenija 48/B,10000 Zagreb</derivirana_varijabla>
  </DomainObject.Predmet.StrankaWithAdress>
  <DomainObject.Predmet.StrankaWithAdressOIB>
    <izvorni_sadrzaj>PROVOS d.o.o. za trgovinu i usluge, OIB 27726276709, Slavonska avenija 48/B,10000 Zagreb</izvorni_sadrzaj>
    <derivirana_varijabla naziv="DomainObject.Predmet.StrankaWithAdressOIB_1">PROVOS d.o.o. za trgovinu i usluge, OIB 27726276709, Slavonska avenija 48/B,10000 Zagreb</derivirana_varijabla>
  </DomainObject.Predmet.StrankaWithAdressOIB>
  <DomainObject.Predmet.StrankaNazivFormated>
    <izvorni_sadrzaj>PROVOS d.o.o. za trgovinu i usluge</izvorni_sadrzaj>
    <derivirana_varijabla naziv="DomainObject.Predmet.StrankaNazivFormated_1">PROVOS d.o.o. za trgovinu i usluge</derivirana_varijabla>
  </DomainObject.Predmet.StrankaNazivFormated>
  <DomainObject.Predmet.StrankaNazivFormatedOIB>
    <izvorni_sadrzaj>PROVOS d.o.o. za trgovinu i usluge, OIB 27726276709</izvorni_sadrzaj>
    <derivirana_varijabla naziv="DomainObject.Predmet.StrankaNazivFormatedOIB_1">PROVOS d.o.o. za trgovinu i usluge, OIB 27726276709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PROVOS d.o.o. za trgovinu i usluge</item>
    </izvorni_sadrzaj>
    <derivirana_varijabla naziv="DomainObject.Predmet.StrankaListFormated_1">
      <item>PROVOS d.o.o. za trgovinu i usluge</item>
    </derivirana_varijabla>
  </DomainObject.Predmet.StrankaListFormated>
  <DomainObject.Predmet.StrankaListFormatedOIB>
    <izvorni_sadrzaj>
      <item>PROVOS d.o.o. za trgovinu i usluge, OIB 27726276709</item>
    </izvorni_sadrzaj>
    <derivirana_varijabla naziv="DomainObject.Predmet.StrankaListFormatedOIB_1">
      <item>PROVOS d.o.o. za trgovinu i usluge, OIB 27726276709</item>
    </derivirana_varijabla>
  </DomainObject.Predmet.StrankaListFormatedOIB>
  <DomainObject.Predmet.StrankaListFormatedWithAdress>
    <izvorni_sadrzaj>
      <item>PROVOS d.o.o. za trgovinu i usluge, Slavonska avenija 48/B, 10000 Zagreb</item>
    </izvorni_sadrzaj>
    <derivirana_varijabla naziv="DomainObject.Predmet.StrankaListFormatedWithAdress_1">
      <item>PROVOS d.o.o. za trgovinu i usluge, Slavonska avenija 48/B, 10000 Zagreb</item>
    </derivirana_varijabla>
  </DomainObject.Predmet.StrankaListFormatedWithAdress>
  <DomainObject.Predmet.StrankaListFormatedWithAdressOIB>
    <izvorni_sadrzaj>
      <item>PROVOS d.o.o. za trgovinu i usluge, OIB 27726276709, Slavonska avenija 48/B, 10000 Zagreb</item>
    </izvorni_sadrzaj>
    <derivirana_varijabla naziv="DomainObject.Predmet.StrankaListFormatedWithAdressOIB_1">
      <item>PROVOS d.o.o. za trgovinu i usluge, OIB 27726276709, Slavonska avenija 48/B, 10000 Zagreb</item>
    </derivirana_varijabla>
  </DomainObject.Predmet.StrankaListFormatedWithAdressOIB>
  <DomainObject.Predmet.StrankaListNazivFormated>
    <izvorni_sadrzaj>
      <item>PROVOS d.o.o. za trgovinu i usluge</item>
    </izvorni_sadrzaj>
    <derivirana_varijabla naziv="DomainObject.Predmet.StrankaListNazivFormated_1">
      <item>PROVOS d.o.o. za trgovinu i usluge</item>
    </derivirana_varijabla>
  </DomainObject.Predmet.StrankaListNazivFormated>
  <DomainObject.Predmet.StrankaListNazivFormatedOIB>
    <izvorni_sadrzaj>
      <item>PROVOS d.o.o. za trgovinu i usluge, OIB 27726276709</item>
    </izvorni_sadrzaj>
    <derivirana_varijabla naziv="DomainObject.Predmet.StrankaListNazivFormatedOIB_1">
      <item>PROVOS d.o.o. za trgovinu i usluge, OIB 27726276709</item>
    </derivirana_varijabla>
  </DomainObject.Predmet.StrankaListNazivFormatedOIB>
  <DomainObject.Predmet.ProtuStrankaListFormated>
    <izvorni_sadrzaj>
      <item>PROVOS d.o.o. za trgovinu i usluge - u stečaju</item>
    </izvorni_sadrzaj>
    <derivirana_varijabla naziv="DomainObject.Predmet.ProtuStrankaListFormated_1">
      <item>PROVOS d.o.o. za trgovinu i usluge - u stečaju</item>
    </derivirana_varijabla>
  </DomainObject.Predmet.ProtuStrankaListFormated>
  <DomainObject.Predmet.ProtuStrankaListFormatedOIB>
    <izvorni_sadrzaj>
      <item>PROVOS d.o.o. za trgovinu i usluge - u stečaju, OIB 27726276709</item>
    </izvorni_sadrzaj>
    <derivirana_varijabla naziv="DomainObject.Predmet.ProtuStrankaListFormatedOIB_1">
      <item>PROVOS d.o.o. za trgovinu i usluge - u stečaju, OIB 27726276709</item>
    </derivirana_varijabla>
  </DomainObject.Predmet.ProtuStrankaListFormatedOIB>
  <DomainObject.Predmet.ProtuStrankaListFormatedWithAdress>
    <izvorni_sadrzaj>
      <item>PROVOS d.o.o. za trgovinu i usluge - u stečaju, Slavonska avenija 48/B, 10000 Zagreb</item>
    </izvorni_sadrzaj>
    <derivirana_varijabla naziv="DomainObject.Predmet.ProtuStrankaListFormatedWithAdress_1">
      <item>PROVOS d.o.o. za trgovinu i usluge - u stečaju, Slavonska avenija 48/B, 10000 Zagreb</item>
    </derivirana_varijabla>
  </DomainObject.Predmet.ProtuStrankaListFormatedWithAdress>
  <DomainObject.Predmet.ProtuStrankaListFormatedWithAdressOIB>
    <izvorni_sadrzaj>
      <item>PROVOS d.o.o. za trgovinu i usluge - u stečaju, OIB 27726276709, Slavonska avenija 48/B, 10000 Zagreb</item>
    </izvorni_sadrzaj>
    <derivirana_varijabla naziv="DomainObject.Predmet.ProtuStrankaListFormatedWithAdressOIB_1">
      <item>PROVOS d.o.o. za trgovinu i usluge - u stečaju, OIB 27726276709, Slavonska avenija 48/B, 10000 Zagreb</item>
    </derivirana_varijabla>
  </DomainObject.Predmet.ProtuStrankaListFormatedWithAdressOIB>
  <DomainObject.Predmet.ProtuStrankaListNazivFormated>
    <izvorni_sadrzaj>
      <item>PROVOS d.o.o. za trgovinu i usluge - u stečaju</item>
    </izvorni_sadrzaj>
    <derivirana_varijabla naziv="DomainObject.Predmet.ProtuStrankaListNazivFormated_1">
      <item>PROVOS d.o.o. za trgovinu i usluge - u stečaju</item>
    </derivirana_varijabla>
  </DomainObject.Predmet.ProtuStrankaListNazivFormated>
  <DomainObject.Predmet.ProtuStrankaListNazivFormatedOIB>
    <izvorni_sadrzaj>
      <item>PROVOS d.o.o. za trgovinu i usluge - u stečaju, OIB 27726276709</item>
    </izvorni_sadrzaj>
    <derivirana_varijabla naziv="DomainObject.Predmet.ProtuStrankaListNazivFormatedOIB_1">
      <item>PROVOS d.o.o. za trgovinu i usluge - u stečaju, OIB 27726276709</item>
    </derivirana_varijabla>
  </DomainObject.Predmet.ProtuStrankaListNazivFormatedOIB>
  <DomainObject.Predmet.OstaliListFormated>
    <izvorni_sadrzaj>
      <item>odvjetnik  Stipe Vuletić</item>
      <item>FINANCIJSKA AGENCIJA</item>
      <item>Miroslav Vukoja</item>
      <item>Anamaria Ivanković</item>
    </izvorni_sadrzaj>
    <derivirana_varijabla naziv="DomainObject.Predmet.OstaliListFormated_1">
      <item>odvjetnik  Stipe Vuletić</item>
      <item>FINANCIJSKA AGENCIJA</item>
      <item>Miroslav Vukoja</item>
      <item>Anamaria Ivanković</item>
    </derivirana_varijabla>
  </DomainObject.Predmet.OstaliListFormated>
  <DomainObject.Predmet.OstaliListFormatedOIB>
    <izvorni_sadrzaj>
      <item>odvjetnik  Stipe Vuletić</item>
      <item>FINANCIJSKA AGENCIJA</item>
      <item>Miroslav Vukoja</item>
      <item>Anamaria Ivanković, OIB 26902318451</item>
    </izvorni_sadrzaj>
    <derivirana_varijabla naziv="DomainObject.Predmet.OstaliListFormatedOIB_1">
      <item>odvjetnik  Stipe Vuletić</item>
      <item>FINANCIJSKA AGENCIJA</item>
      <item>Miroslav Vukoja</item>
      <item>Anamaria Ivanković, OIB 26902318451</item>
    </derivirana_varijabla>
  </DomainObject.Predmet.OstaliListFormatedOIB>
  <DomainObject.Predmet.OstaliListFormatedWithAdress>
    <izvorni_sadrzaj>
      <item>odvjetnik  Stipe Vuletić, Trnjanska cesta 11c/II, 10000 Zagreb</item>
      <item>FINANCIJSKA AGENCIJA, 10000 Zagreb</item>
      <item>Miroslav Vukoja, Srebrnjak 47/A, 10000 Zagreb</item>
      <item>Anamaria Ivanković, Britanski trg 10, 10000 Zagreb</item>
    </izvorni_sadrzaj>
    <derivirana_varijabla naziv="DomainObject.Predmet.OstaliListFormatedWithAdress_1">
      <item>odvjetnik  Stipe Vuletić, Trnjanska cesta 11c/II, 10000 Zagreb</item>
      <item>FINANCIJSKA AGENCIJA, 10000 Zagreb</item>
      <item>Miroslav Vukoja, Srebrnjak 47/A, 10000 Zagreb</item>
      <item>Anamaria Ivanković, Britanski trg 10, 10000 Zagreb</item>
    </derivirana_varijabla>
  </DomainObject.Predmet.OstaliListFormatedWithAdress>
  <DomainObject.Predmet.OstaliListFormatedWithAdressOIB>
    <izvorni_sadrzaj>
      <item>odvjetnik  Stipe Vuletić, Trnjanska cesta 11c/II, 10000 Zagreb</item>
      <item>FINANCIJSKA AGENCIJA, 10000 Zagreb</item>
      <item>Miroslav Vukoja, Srebrnjak 47/A, 10000 Zagreb</item>
      <item>Anamaria Ivanković, OIB 26902318451, Britanski trg 10, 10000 Zagreb</item>
    </izvorni_sadrzaj>
    <derivirana_varijabla naziv="DomainObject.Predmet.OstaliListFormatedWithAdressOIB_1">
      <item>odvjetnik  Stipe Vuletić, Trnjanska cesta 11c/II, 10000 Zagreb</item>
      <item>FINANCIJSKA AGENCIJA, 10000 Zagreb</item>
      <item>Miroslav Vukoja, Srebrnjak 47/A, 10000 Zagreb</item>
      <item>Anamaria Ivanković, OIB 26902318451, Britanski trg 10, 10000 Zagreb</item>
    </derivirana_varijabla>
  </DomainObject.Predmet.OstaliListFormatedWithAdressOIB>
  <DomainObject.Predmet.OstaliListNazivFormated>
    <izvorni_sadrzaj>
      <item>odvjetnik  Stipe Vuletić</item>
      <item>FINANCIJSKA AGENCIJA</item>
      <item>Miroslav Vukoja</item>
      <item>Anamaria Ivanković</item>
    </izvorni_sadrzaj>
    <derivirana_varijabla naziv="DomainObject.Predmet.OstaliListNazivFormated_1">
      <item>odvjetnik  Stipe Vuletić</item>
      <item>FINANCIJSKA AGENCIJA</item>
      <item>Miroslav Vukoja</item>
      <item>Anamaria Ivanković</item>
    </derivirana_varijabla>
  </DomainObject.Predmet.OstaliListNazivFormated>
  <DomainObject.Predmet.OstaliListNazivFormatedOIB>
    <izvorni_sadrzaj>
      <item>odvjetnik  Stipe Vuletić</item>
      <item>FINANCIJSKA AGENCIJA</item>
      <item>Miroslav Vukoja</item>
      <item>Anamaria Ivanković, OIB 26902318451</item>
    </izvorni_sadrzaj>
    <derivirana_varijabla naziv="DomainObject.Predmet.OstaliListNazivFormatedOIB_1">
      <item>odvjetnik  Stipe Vuletić</item>
      <item>FINANCIJSKA AGENCIJA</item>
      <item>Miroslav Vukoja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PROVOS d.o.o. za trgovinu i usluge</izvorni_sadrzaj>
    <derivirana_varijabla naziv="DomainObject.Predmet.StrankaIDrugi_1">PROVOS d.o.o. za trgovinu i usluge</derivirana_varijabla>
  </DomainObject.Predmet.StrankaIDrugi>
  <DomainObject.Predmet.ProtustrankaIDrugi>
    <izvorni_sadrzaj>PROVOS d.o.o. za trgovinu i usluge - u stečaju</izvorni_sadrzaj>
    <derivirana_varijabla naziv="DomainObject.Predmet.ProtustrankaIDrugi_1">PROVOS d.o.o. za trgovinu i usluge - u stečaju</derivirana_varijabla>
  </DomainObject.Predmet.ProtustrankaIDrugi>
  <DomainObject.Predmet.StrankaIDrugiAdressOIB>
    <izvorni_sadrzaj>PROVOS d.o.o. za trgovinu i usluge, OIB 27726276709, Slavonska avenija 48/B, 10000 Zagreb</izvorni_sadrzaj>
    <derivirana_varijabla naziv="DomainObject.Predmet.StrankaIDrugiAdressOIB_1">PROVOS d.o.o. za trgovinu i usluge, OIB 27726276709, Slavonska avenija 48/B, 10000 Zagreb</derivirana_varijabla>
  </DomainObject.Predmet.StrankaIDrugiAdressOIB>
  <DomainObject.Predmet.ProtustrankaIDrugiAdressOIB>
    <izvorni_sadrzaj>PROVOS d.o.o. za trgovinu i usluge - u stečaju, OIB 27726276709, Slavonska avenija 48/B, 10000 Zagreb</izvorni_sadrzaj>
    <derivirana_varijabla naziv="DomainObject.Predmet.ProtustrankaIDrugiAdressOIB_1">PROVOS d.o.o. za trgovinu i usluge - u stečaju, OIB 27726276709, Slavonska avenija 48/B,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PROVOS d.o.o. za trgovinu i usluge - u stečaju</item>
      <item>odvjetnik  Stipe Vuletić</item>
      <item>FINANCIJSKA AGENCIJA</item>
      <item>Miroslav Vukoja</item>
      <item>Anamaria Ivanković</item>
      <item>PROVOS d.o.o. za trgovinu i usluge</item>
    </izvorni_sadrzaj>
    <derivirana_varijabla naziv="DomainObject.Predmet.SudioniciListNaziv_1">
      <item>PROVOS d.o.o. za trgovinu i usluge - u stečaju</item>
      <item>odvjetnik  Stipe Vuletić</item>
      <item>FINANCIJSKA AGENCIJA</item>
      <item>Miroslav Vukoja</item>
      <item>Anamaria Ivanković</item>
      <item>PROVOS d.o.o. za trgovinu i usluge</item>
    </derivirana_varijabla>
  </DomainObject.Predmet.SudioniciListNaziv>
  <DomainObject.Predmet.SudioniciListAdressOIB>
    <izvorni_sadrzaj>
      <item>PROVOS d.o.o. za trgovinu i usluge - u stečaju, OIB 27726276709, Slavonska avenija 48/B,10000 Zagreb</item>
      <item>odvjetnik  Stipe Vuletić, Trnjanska cesta 11c/II,10000 Zagreb</item>
      <item>FINANCIJSKA AGENCIJA, 10000 Zagreb</item>
      <item>Miroslav Vukoja, Srebrnjak 47/A,10000 Zagreb</item>
      <item>Anamaria Ivanković, OIB 26902318451, Britanski trg 10,10000 Zagreb</item>
      <item>PROVOS d.o.o. za trgovinu i usluge, OIB 27726276709, Slavonska avenija 48/B,10000 Zagreb</item>
    </izvorni_sadrzaj>
    <derivirana_varijabla naziv="DomainObject.Predmet.SudioniciListAdressOIB_1">
      <item>PROVOS d.o.o. za trgovinu i usluge - u stečaju, OIB 27726276709, Slavonska avenija 48/B,10000 Zagreb</item>
      <item>odvjetnik  Stipe Vuletić, Trnjanska cesta 11c/II,10000 Zagreb</item>
      <item>FINANCIJSKA AGENCIJA, 10000 Zagreb</item>
      <item>Miroslav Vukoja, Srebrnjak 47/A,10000 Zagreb</item>
      <item>Anamaria Ivanković, OIB 26902318451, Britanski trg 10,10000 Zagreb</item>
      <item>PROVOS d.o.o. za trgovinu i usluge, OIB 27726276709, Slavonska avenija 48/B,10000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27726276709</item>
      <item>, OIB null</item>
      <item>, OIB null</item>
      <item>, OIB null</item>
      <item>, OIB 26902318451</item>
      <item>, OIB 27726276709</item>
    </izvorni_sadrzaj>
    <derivirana_varijabla naziv="DomainObject.Predmet.SudioniciListNazivOIB_1">
      <item>, OIB 27726276709</item>
      <item>, OIB null</item>
      <item>, OIB null</item>
      <item>, OIB null</item>
      <item>, OIB 26902318451</item>
      <item>, OIB 27726276709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FCF252-0DC5-4BCE-8047-70BB2F04EB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1459</properties:Words>
  <properties:Characters>8742</properties:Characters>
  <properties:Lines>195</properties:Lines>
  <properties:Paragraphs>66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2017-07-21T10:24:00Z</dcterms:created>
  <dc:creator>Ami</dc:creator>
  <cp:lastModifiedBy>Kristina Švajger</cp:lastModifiedBy>
  <cp:lastPrinted>2016-10-16T14:05:00Z</cp:lastPrinted>
  <dcterms:modified xmlns:xsi="http://www.w3.org/2001/XMLSchema-instance" xsi:type="dcterms:W3CDTF">2017-07-21T10:25:00Z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St-1216/2012-52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