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818c" w14:paraId="8db818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1443C6">
        <w:t>40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1443C6">
        <w:t>AKUMEN</w:t>
      </w:r>
      <w:r w:rsidR="00805A41">
        <w:t xml:space="preserve"> d.o.o.</w:t>
      </w:r>
      <w:r w:rsidR="00122078">
        <w:t xml:space="preserve"> za </w:t>
      </w:r>
      <w:r w:rsidR="001443C6">
        <w:t>građenje</w:t>
      </w:r>
      <w:r w:rsidR="00122078">
        <w:t xml:space="preserve">, Zagreb, </w:t>
      </w:r>
      <w:r w:rsidR="001443C6">
        <w:t>Prilesje 35</w:t>
      </w:r>
      <w:r w:rsidR="00B33D85" w:rsidRPr="00B33D85">
        <w:t>, MBS 08</w:t>
      </w:r>
      <w:r w:rsidR="00122078">
        <w:t>0</w:t>
      </w:r>
      <w:r w:rsidR="00805A41">
        <w:t>4</w:t>
      </w:r>
      <w:r w:rsidR="00881DC8">
        <w:t>36928</w:t>
      </w:r>
      <w:r w:rsidR="00F70F4E">
        <w:t>,</w:t>
      </w:r>
      <w:r w:rsidR="00B33D85" w:rsidRPr="00B33D85">
        <w:t xml:space="preserve"> OIB </w:t>
      </w:r>
      <w:r w:rsidR="00881DC8">
        <w:t>98190513043</w:t>
      </w:r>
      <w:r w:rsidRPr="0041082E">
        <w:t xml:space="preserve">, dana </w:t>
      </w:r>
      <w:r w:rsidR="00E467AC">
        <w:t>4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881DC8">
        <w:t>Josip Žepec</w:t>
      </w:r>
      <w:r w:rsidR="002D75EC">
        <w:t xml:space="preserve">, Zagreb, </w:t>
      </w:r>
      <w:r w:rsidR="00881DC8">
        <w:t>Prilesje 35</w:t>
      </w:r>
      <w:r w:rsidR="00DC2C70">
        <w:t xml:space="preserve">, OIB </w:t>
      </w:r>
      <w:r w:rsidR="00881DC8">
        <w:t>81778451346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334B0D">
        <w:t>40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334B0D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334B0D" w:rsidRPr="00334B0D">
        <w:t>Josip Žepec, Zagreb, Prilesje 35, OIB 81778451346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5D06AF" w:rsidP="00E42FA6" w:rsidR="005D06AF">
      <w:pPr>
        <w:jc w:val="center"/>
      </w:pPr>
    </w:p>
    <w:p w:rsidRDefault="000B0B39" w:rsidP="00E42FA6" w:rsidR="000B0B39">
      <w:pPr>
        <w:jc w:val="center"/>
      </w:pPr>
    </w:p>
    <w:p w:rsidRDefault="00334B0D" w:rsidP="00E42FA6" w:rsidR="00334B0D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34E55">
        <w:t>2</w:t>
      </w:r>
      <w:r>
        <w:t>.</w:t>
      </w:r>
      <w:r w:rsidR="00595F77">
        <w:t>0</w:t>
      </w:r>
      <w:r w:rsidR="00334B0D">
        <w:t>2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334B0D">
        <w:t>55</w:t>
      </w:r>
      <w:r w:rsidR="000B0B39">
        <w:t>0</w:t>
      </w:r>
      <w:r>
        <w:t xml:space="preserve"> od </w:t>
      </w:r>
      <w:r w:rsidR="00334B0D">
        <w:t>1</w:t>
      </w:r>
      <w:r w:rsidR="00A15CA0">
        <w:t>.</w:t>
      </w:r>
      <w:r w:rsidR="00303910">
        <w:t>0</w:t>
      </w:r>
      <w:r w:rsidR="00334B0D">
        <w:t>2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334B0D" w:rsidRPr="00334B0D">
        <w:t>AKUMEN d.o.o. za građenje, Zagreb, Prilesje 35, MBS 080436928, OIB 98190513043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837397">
        <w:t>3</w:t>
      </w:r>
      <w:r w:rsidR="00C50E01">
        <w:t>1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837397">
        <w:t>69.824,65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0B0B39">
        <w:t>1</w:t>
      </w:r>
      <w:r w:rsidR="00300BDA">
        <w:t xml:space="preserve"> </w:t>
      </w:r>
      <w:r w:rsidR="003A3C5D">
        <w:t>zaposlen</w:t>
      </w:r>
      <w:r w:rsidR="000B0B39">
        <w:t>og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 xml:space="preserve">Dostavlja popis računa i oročenih novčanih sredstava dužnika na dan </w:t>
      </w:r>
      <w:r w:rsidR="00837397">
        <w:t>3</w:t>
      </w:r>
      <w:r w:rsidR="00C50E01">
        <w:t>1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623FBE">
        <w:t>i</w:t>
      </w:r>
      <w:r>
        <w:t xml:space="preserve">ma zaplijenjena novčana sredstva na dan </w:t>
      </w:r>
      <w:r w:rsidR="00837397">
        <w:t>31</w:t>
      </w:r>
      <w:r w:rsidRPr="007B5BFB">
        <w:t>.01.2017</w:t>
      </w:r>
      <w:r w:rsidR="00287888">
        <w:t>.</w:t>
      </w:r>
      <w:r w:rsidR="00623FBE">
        <w:t xml:space="preserve"> u iznosu od </w:t>
      </w:r>
      <w:r w:rsidR="00480DA9">
        <w:t>5.000</w:t>
      </w:r>
      <w:r w:rsidR="00623FBE">
        <w:t>,00 kn.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80DA9">
        <w:rPr>
          <w:b w:val="false"/>
        </w:rPr>
        <w:t>4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lastRenderedPageBreak/>
        <w:t>D N A:</w:t>
      </w:r>
    </w:p>
    <w:p w:rsidRDefault="00837397" w:rsidP="00837397" w:rsidR="00480DA9">
      <w:pPr>
        <w:numPr>
          <w:ilvl w:val="0"/>
          <w:numId w:val="8"/>
        </w:numPr>
        <w:jc w:val="both"/>
      </w:pPr>
      <w:r w:rsidRPr="00837397">
        <w:t>Josip Žepec, Zagreb, Prilesje 35</w:t>
      </w:r>
    </w:p>
    <w:p w:rsidRDefault="00E42FA6" w:rsidP="00480DA9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3B38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1443C6">
      <w:t>40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0B39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2078"/>
    <w:rsid w:val="00124E1E"/>
    <w:rsid w:val="00125D50"/>
    <w:rsid w:val="00136641"/>
    <w:rsid w:val="00141C44"/>
    <w:rsid w:val="00141CC3"/>
    <w:rsid w:val="001443C6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34B0D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80DA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34E55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3FBE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14198"/>
    <w:rsid w:val="00715EFB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96A52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5A41"/>
    <w:rsid w:val="008067CC"/>
    <w:rsid w:val="00806A76"/>
    <w:rsid w:val="00807C9D"/>
    <w:rsid w:val="00812C96"/>
    <w:rsid w:val="00815CA5"/>
    <w:rsid w:val="00822AE5"/>
    <w:rsid w:val="0083315C"/>
    <w:rsid w:val="00833B38"/>
    <w:rsid w:val="0083502B"/>
    <w:rsid w:val="00837397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1DC8"/>
    <w:rsid w:val="00884C61"/>
    <w:rsid w:val="00886270"/>
    <w:rsid w:val="00891A16"/>
    <w:rsid w:val="00894102"/>
    <w:rsid w:val="00897A63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0E01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1025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467AC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10A4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93EF9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B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B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St-1240/2017</izvorni_sadrzaj>
    <derivirana_varijabla naziv="DomainObject.Predmet.OznakaBroj_1">St-1240/2017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AKUMEN d.o.o.</izvorni_sadrzaj>
    <derivirana_varijabla naziv="DomainObject.Predmet.ProtustrankaFormated_1">  AKUMEN d.o.o.</derivirana_varijabla>
  </DomainObject.Predmet.ProtustrankaFormated>
  <DomainObject.Predmet.ProtustrankaFormatedOIB>
    <izvorni_sadrzaj>  AKUMEN d.o.o., OIB 98190513043</izvorni_sadrzaj>
    <derivirana_varijabla naziv="DomainObject.Predmet.ProtustrankaFormatedOIB_1">  AKUMEN d.o.o., OIB 98190513043</derivirana_varijabla>
  </DomainObject.Predmet.ProtustrankaFormatedOIB>
  <DomainObject.Predmet.ProtustrankaFormatedWithAdress>
    <izvorni_sadrzaj> AKUMEN d.o.o., Prilesje 35, 10000 Zagreb</izvorni_sadrzaj>
    <derivirana_varijabla naziv="DomainObject.Predmet.ProtustrankaFormatedWithAdress_1"> AKUMEN d.o.o., Prilesje 35, 10000 Zagreb</derivirana_varijabla>
  </DomainObject.Predmet.ProtustrankaFormatedWithAdress>
  <DomainObject.Predmet.ProtustrankaFormatedWithAdressOIB>
    <izvorni_sadrzaj> AKUMEN d.o.o., OIB 98190513043, Prilesje 35, 10000 Zagreb</izvorni_sadrzaj>
    <derivirana_varijabla naziv="DomainObject.Predmet.ProtustrankaFormatedWithAdressOIB_1"> AKUMEN d.o.o., OIB 98190513043, Prilesje 35, 10000 Zagreb</derivirana_varijabla>
  </DomainObject.Predmet.ProtustrankaFormatedWithAdressOIB>
  <DomainObject.Predmet.ProtustrankaWithAdress>
    <izvorni_sadrzaj>AKUMEN d.o.o. Prilesje 35, 10000 Zagreb</izvorni_sadrzaj>
    <derivirana_varijabla naziv="DomainObject.Predmet.ProtustrankaWithAdress_1">AKUMEN d.o.o. Prilesje 35, 10000 Zagreb</derivirana_varijabla>
  </DomainObject.Predmet.ProtustrankaWithAdress>
  <DomainObject.Predmet.ProtustrankaWithAdressOIB>
    <izvorni_sadrzaj>AKUMEN d.o.o., OIB 98190513043, Prilesje 35, 10000 Zagreb</izvorni_sadrzaj>
    <derivirana_varijabla naziv="DomainObject.Predmet.ProtustrankaWithAdressOIB_1">AKUMEN d.o.o., OIB 98190513043, Prilesje 35, 10000 Zagreb</derivirana_varijabla>
  </DomainObject.Predmet.ProtustrankaWithAdressOIB>
  <DomainObject.Predmet.ProtustrankaNazivFormated>
    <izvorni_sadrzaj>AKUMEN d.o.o.</izvorni_sadrzaj>
    <derivirana_varijabla naziv="DomainObject.Predmet.ProtustrankaNazivFormated_1">AKUMEN d.o.o.</derivirana_varijabla>
  </DomainObject.Predmet.ProtustrankaNazivFormated>
  <DomainObject.Predmet.ProtustrankaNazivFormatedOIB>
    <izvorni_sadrzaj>AKUMEN d.o.o., OIB 98190513043</izvorni_sadrzaj>
    <derivirana_varijabla naziv="DomainObject.Predmet.ProtustrankaNazivFormatedOIB_1">AKUMEN d.o.o., OIB 98190513043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AKUMEN d.o.o.</item>
    </izvorni_sadrzaj>
    <derivirana_varijabla naziv="DomainObject.Predmet.ProtuStrankaListFormated_1">
      <item>AKUMEN d.o.o.</item>
    </derivirana_varijabla>
  </DomainObject.Predmet.ProtuStrankaListFormated>
  <DomainObject.Predmet.ProtuStrankaListFormatedOIB>
    <izvorni_sadrzaj>
      <item>AKUMEN d.o.o., OIB 98190513043</item>
    </izvorni_sadrzaj>
    <derivirana_varijabla naziv="DomainObject.Predmet.ProtuStrankaListFormatedOIB_1">
      <item>AKUMEN d.o.o., OIB 98190513043</item>
    </derivirana_varijabla>
  </DomainObject.Predmet.ProtuStrankaListFormatedOIB>
  <DomainObject.Predmet.ProtuStrankaListFormatedWithAdress>
    <izvorni_sadrzaj>
      <item>AKUMEN d.o.o., Prilesje 35, 10000 Zagreb</item>
    </izvorni_sadrzaj>
    <derivirana_varijabla naziv="DomainObject.Predmet.ProtuStrankaListFormatedWithAdress_1">
      <item>AKUMEN d.o.o., Prilesje 35, 10000 Zagreb</item>
    </derivirana_varijabla>
  </DomainObject.Predmet.ProtuStrankaListFormatedWithAdress>
  <DomainObject.Predmet.ProtuStrankaListFormatedWithAdressOIB>
    <izvorni_sadrzaj>
      <item>AKUMEN d.o.o., OIB 98190513043, Prilesje 35, 10000 Zagreb</item>
    </izvorni_sadrzaj>
    <derivirana_varijabla naziv="DomainObject.Predmet.ProtuStrankaListFormatedWithAdressOIB_1">
      <item>AKUMEN d.o.o., OIB 98190513043, Prilesje 35, 10000 Zagreb</item>
    </derivirana_varijabla>
  </DomainObject.Predmet.ProtuStrankaListFormatedWithAdressOIB>
  <DomainObject.Predmet.ProtuStrankaListNazivFormated>
    <izvorni_sadrzaj>
      <item>AKUMEN d.o.o.</item>
    </izvorni_sadrzaj>
    <derivirana_varijabla naziv="DomainObject.Predmet.ProtuStrankaListNazivFormated_1">
      <item>AKUMEN d.o.o.</item>
    </derivirana_varijabla>
  </DomainObject.Predmet.ProtuStrankaListNazivFormated>
  <DomainObject.Predmet.ProtuStrankaListNazivFormatedOIB>
    <izvorni_sadrzaj>
      <item>AKUMEN d.o.o., OIB 98190513043</item>
    </izvorni_sadrzaj>
    <derivirana_varijabla naziv="DomainObject.Predmet.ProtuStrankaListNazivFormatedOIB_1">
      <item>AKUMEN d.o.o., OIB 98190513043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AKUMEN d.o.o.</izvorni_sadrzaj>
    <derivirana_varijabla naziv="DomainObject.Predmet.ProtustrankaIDrugi_1">AKUMEN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AKUMEN d.o.o., OIB 98190513043, Prilesje 35, 10000 Zagreb</izvorni_sadrzaj>
    <derivirana_varijabla naziv="DomainObject.Predmet.ProtustrankaIDrugiAdressOIB_1">AKUMEN d.o.o., OIB 98190513043,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AKUMEN d.o.o.</item>
      <item>FINA Regionalni centar Zagreb</item>
    </izvorni_sadrzaj>
    <derivirana_varijabla naziv="DomainObject.Predmet.SudioniciListNaziv_1">
      <item>AKUMEN d.o.o.</item>
      <item>FINA Regionalni centar Zagreb</item>
    </derivirana_varijabla>
  </DomainObject.Predmet.SudioniciListNaziv>
  <DomainObject.Predmet.SudioniciListAdressOIB>
    <izvorni_sadrzaj>
      <item>AKUMEN d.o.o., OIB 98190513043, Prilesje 35,10000 Zagreb</item>
      <item>FINA Regionalni centar Zagreb, OIB 85821130368, Trg svibanjskih žrtava 1995. 1,10000 Zagreb</item>
    </izvorni_sadrzaj>
    <derivirana_varijabla naziv="DomainObject.Predmet.SudioniciListAdressOIB_1">
      <item>AKUMEN d.o.o., OIB 98190513043, Prilesje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98190513043</item>
      <item>, OIB 85821130368</item>
    </izvorni_sadrzaj>
    <derivirana_varijabla naziv="DomainObject.Predmet.SudioniciListNazivOIB_1">
      <item>, OIB 98190513043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A7FB7-1908-46D2-BB9C-9B06C13F4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586</properties:Words>
  <properties:Characters>3225</properties:Characters>
  <properties:Lines>92</properties:Lines>
  <properties:Paragraphs>27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2018-01-04T09:01:00Z</dcterms:modified>
  <cp:revision>53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