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943f" w14:paraId="fc5943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822228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BLONDI d.o.o. SVETI KIRIN, Cukrići, Sveti Kirin 43 A, OIB: 53444886537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A0500F">
        <w:rPr>
          <w:sz w:val="23"/>
          <w:szCs w:val="23"/>
        </w:rPr>
        <w:t xml:space="preserve"> </w:t>
      </w:r>
      <w:r w:rsidR="00822228">
        <w:t>BLONDI d.o.o. SVETI KIRIN, Cukrići, Sveti Kirin 43 A, OIB: 53444886537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571E6">
        <w:rPr>
          <w:sz w:val="23"/>
          <w:szCs w:val="23"/>
        </w:rPr>
        <w:t>573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5571E6">
        <w:rPr>
          <w:sz w:val="23"/>
          <w:szCs w:val="23"/>
          <w:lang w:val="pl-PL"/>
        </w:rPr>
        <w:t xml:space="preserve">je pristupio zakonski zastupnik dužnika. </w:t>
      </w:r>
      <w:r w:rsidR="00A0500F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571E6">
        <w:rPr>
          <w:sz w:val="23"/>
          <w:szCs w:val="23"/>
        </w:rPr>
        <w:t>20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E64C48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571E6">
        <w:t>20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822228">
      <w:t>Posl. broj: 4 St-573/2016-11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822228">
      <w:t>573/2016-11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411E3"/>
    <w:rsid w:val="00147204"/>
    <w:rsid w:val="00160E12"/>
    <w:rsid w:val="001D45ED"/>
    <w:rsid w:val="001D4A52"/>
    <w:rsid w:val="001E2007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D2367"/>
    <w:rsid w:val="005044EB"/>
    <w:rsid w:val="00506AE9"/>
    <w:rsid w:val="005166DC"/>
    <w:rsid w:val="005571E6"/>
    <w:rsid w:val="00587477"/>
    <w:rsid w:val="005B0FB3"/>
    <w:rsid w:val="005B40B5"/>
    <w:rsid w:val="005F3410"/>
    <w:rsid w:val="00612B10"/>
    <w:rsid w:val="006309C9"/>
    <w:rsid w:val="00630D2B"/>
    <w:rsid w:val="00651927"/>
    <w:rsid w:val="006C1F1C"/>
    <w:rsid w:val="006D5D90"/>
    <w:rsid w:val="006F5A21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D1BB7"/>
    <w:rsid w:val="008E67E0"/>
    <w:rsid w:val="008F47F7"/>
    <w:rsid w:val="0091396A"/>
    <w:rsid w:val="00926AEF"/>
    <w:rsid w:val="00970A07"/>
    <w:rsid w:val="00980F33"/>
    <w:rsid w:val="00A0500F"/>
    <w:rsid w:val="00A1177A"/>
    <w:rsid w:val="00A346E7"/>
    <w:rsid w:val="00B10A75"/>
    <w:rsid w:val="00B3377A"/>
    <w:rsid w:val="00B46D53"/>
    <w:rsid w:val="00B8368A"/>
    <w:rsid w:val="00BA4749"/>
    <w:rsid w:val="00BC44AE"/>
    <w:rsid w:val="00BD0AE2"/>
    <w:rsid w:val="00BD23FB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64C48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00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00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00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00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00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00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00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00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BLONDI d.o.o. SVETI KIRIN</izvorni_sadrzaj>
    <derivirana_varijabla naziv="DomainObject.Predmet.ProtustrankaFormated_1">  BLONDI d.o.o. SVETI KIRIN</derivirana_varijabla>
  </DomainObject.Predmet.ProtustrankaFormated>
  <DomainObject.Predmet.ProtustrankaFormatedOIB>
    <izvorni_sadrzaj>  BLONDI d.o.o. SVETI KIRIN, OIB 53444886537</izvorni_sadrzaj>
    <derivirana_varijabla naziv="DomainObject.Predmet.ProtustrankaFormatedOIB_1">  BLONDI d.o.o. SVETI KIRIN, OIB 53444886537</derivirana_varijabla>
  </DomainObject.Predmet.ProtustrankaFormatedOIB>
  <DomainObject.Predmet.ProtustrankaFormatedWithAdress>
    <izvorni_sadrzaj> BLONDI d.o.o. SVETI KIRIN, Sveti Kirin 43 A, 52341 Cukrići</izvorni_sadrzaj>
    <derivirana_varijabla naziv="DomainObject.Predmet.ProtustrankaFormatedWithAdress_1"> BLONDI d.o.o. SVETI KIRIN, Sveti Kirin 43 A, 52341 Cukrići</derivirana_varijabla>
  </DomainObject.Predmet.ProtustrankaFormatedWithAdress>
  <DomainObject.Predmet.ProtustrankaFormatedWithAdressOIB>
    <izvorni_sadrzaj> BLONDI d.o.o. SVETI KIRIN, OIB 53444886537, Sveti Kirin 43 A, 52341 Cukrići</izvorni_sadrzaj>
    <derivirana_varijabla naziv="DomainObject.Predmet.ProtustrankaFormatedWithAdressOIB_1"> BLONDI d.o.o. SVETI KIRIN, OIB 53444886537, Sveti Kirin 43 A, 52341 Cukrići</derivirana_varijabla>
  </DomainObject.Predmet.ProtustrankaFormatedWithAdressOIB>
  <DomainObject.Predmet.ProtustrankaWithAdress>
    <izvorni_sadrzaj>BLONDI d.o.o. SVETI KIRIN Sveti Kirin 43 A, 52341 Cukrići</izvorni_sadrzaj>
    <derivirana_varijabla naziv="DomainObject.Predmet.ProtustrankaWithAdress_1">BLONDI d.o.o. SVETI KIRIN Sveti Kirin 43 A, 52341 Cukrići</derivirana_varijabla>
  </DomainObject.Predmet.ProtustrankaWithAdress>
  <DomainObject.Predmet.ProtustrankaWithAdressOIB>
    <izvorni_sadrzaj>BLONDI d.o.o. SVETI KIRIN, OIB 53444886537, Sveti Kirin 43 A, 52341 Cukrići</izvorni_sadrzaj>
    <derivirana_varijabla naziv="DomainObject.Predmet.ProtustrankaWithAdressOIB_1">BLONDI d.o.o. SVETI KIRIN, OIB 53444886537, Sveti Kirin 43 A, 52341 Cukrići</derivirana_varijabla>
  </DomainObject.Predmet.ProtustrankaWithAdressOIB>
  <DomainObject.Predmet.ProtustrankaNazivFormated>
    <izvorni_sadrzaj>BLONDI d.o.o. SVETI KIRIN</izvorni_sadrzaj>
    <derivirana_varijabla naziv="DomainObject.Predmet.ProtustrankaNazivFormated_1">BLONDI d.o.o. SVETI KIRIN</derivirana_varijabla>
  </DomainObject.Predmet.ProtustrankaNazivFormated>
  <DomainObject.Predmet.ProtustrankaNazivFormatedOIB>
    <izvorni_sadrzaj>BLONDI d.o.o. SVETI KIRIN, OIB 53444886537</izvorni_sadrzaj>
    <derivirana_varijabla naziv="DomainObject.Predmet.ProtustrankaNazivFormatedOIB_1">BLONDI d.o.o. SVETI KIRIN, OIB 53444886537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88069.57</izvorni_sadrzaj>
    <derivirana_varijabla naziv="DomainObject.Predmet.TrenutnaVrijednost_1">88069.57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BLONDI d.o.o. SVETI KIRIN</item>
    </izvorni_sadrzaj>
    <derivirana_varijabla naziv="DomainObject.Predmet.ProtuStrankaListFormated_1">
      <item>BLONDI d.o.o. SVETI KIRIN</item>
    </derivirana_varijabla>
  </DomainObject.Predmet.ProtuStrankaListFormated>
  <DomainObject.Predmet.ProtuStrankaListFormatedOIB>
    <izvorni_sadrzaj>
      <item>BLONDI d.o.o. SVETI KIRIN, OIB 53444886537</item>
    </izvorni_sadrzaj>
    <derivirana_varijabla naziv="DomainObject.Predmet.ProtuStrankaListFormatedOIB_1">
      <item>BLONDI d.o.o. SVETI KIRIN, OIB 53444886537</item>
    </derivirana_varijabla>
  </DomainObject.Predmet.ProtuStrankaListFormatedOIB>
  <DomainObject.Predmet.ProtuStrankaListFormatedWithAdress>
    <izvorni_sadrzaj>
      <item>BLONDI d.o.o. SVETI KIRIN, Sveti Kirin 43 A, 52341 Cukrići</item>
    </izvorni_sadrzaj>
    <derivirana_varijabla naziv="DomainObject.Predmet.ProtuStrankaListFormatedWithAdress_1">
      <item>BLONDI d.o.o. SVETI KIRIN, Sveti Kirin 43 A, 52341 Cukrići</item>
    </derivirana_varijabla>
  </DomainObject.Predmet.ProtuStrankaListFormatedWithAdress>
  <DomainObject.Predmet.ProtuStrankaListFormatedWithAdressOIB>
    <izvorni_sadrzaj>
      <item>BLONDI d.o.o. SVETI KIRIN, OIB 53444886537, Sveti Kirin 43 A, 52341 Cukrići</item>
    </izvorni_sadrzaj>
    <derivirana_varijabla naziv="DomainObject.Predmet.ProtuStrankaListFormatedWithAdressOIB_1">
      <item>BLONDI d.o.o. SVETI KIRIN, OIB 53444886537, Sveti Kirin 43 A, 52341 Cukrići</item>
    </derivirana_varijabla>
  </DomainObject.Predmet.ProtuStrankaListFormatedWithAdressOIB>
  <DomainObject.Predmet.ProtuStrankaListNazivFormated>
    <izvorni_sadrzaj>
      <item>BLONDI d.o.o. SVETI KIRIN</item>
    </izvorni_sadrzaj>
    <derivirana_varijabla naziv="DomainObject.Predmet.ProtuStrankaListNazivFormated_1">
      <item>BLONDI d.o.o. SVETI KIRIN</item>
    </derivirana_varijabla>
  </DomainObject.Predmet.ProtuStrankaListNazivFormated>
  <DomainObject.Predmet.ProtuStrankaListNazivFormatedOIB>
    <izvorni_sadrzaj>
      <item>BLONDI d.o.o. SVETI KIRIN, OIB 53444886537</item>
    </izvorni_sadrzaj>
    <derivirana_varijabla naziv="DomainObject.Predmet.ProtuStrankaListNazivFormatedOIB_1">
      <item>BLONDI d.o.o. SVETI KIRIN, OIB 53444886537</item>
    </derivirana_varijabla>
  </DomainObject.Predmet.ProtuStrankaListNazivFormatedOIB>
  <DomainObject.Predmet.OstaliListFormated>
    <izvorni_sadrzaj>
      <item>Bisera Pudić</item>
    </izvorni_sadrzaj>
    <derivirana_varijabla naziv="DomainObject.Predmet.OstaliListFormated_1">
      <item>Bisera Pudić</item>
    </derivirana_varijabla>
  </DomainObject.Predmet.OstaliListFormated>
  <DomainObject.Predmet.OstaliListFormatedOIB>
    <izvorni_sadrzaj>
      <item>Bisera Pudić, OIB 82850355600</item>
    </izvorni_sadrzaj>
    <derivirana_varijabla naziv="DomainObject.Predmet.OstaliListFormatedOIB_1">
      <item>Bisera Pudić, OIB 82850355600</item>
    </derivirana_varijabla>
  </DomainObject.Predmet.OstaliListFormatedOIB>
  <DomainObject.Predmet.OstaliListFormatedWithAdress>
    <izvorni_sadrzaj>
      <item>Bisera Pudić, Sveti Kirin 43a, 52100 Vodnjan</item>
    </izvorni_sadrzaj>
    <derivirana_varijabla naziv="DomainObject.Predmet.OstaliListFormatedWithAdress_1">
      <item>Bisera Pudić, Sveti Kirin 43a, 52100 Vodnjan</item>
    </derivirana_varijabla>
  </DomainObject.Predmet.OstaliListFormatedWithAdress>
  <DomainObject.Predmet.OstaliListFormatedWithAdressOIB>
    <izvorni_sadrzaj>
      <item>Bisera Pudić, OIB 82850355600, Sveti Kirin 43a, 52100 Vodnjan</item>
    </izvorni_sadrzaj>
    <derivirana_varijabla naziv="DomainObject.Predmet.OstaliListFormatedWithAdressOIB_1">
      <item>Bisera Pudić, OIB 82850355600, Sveti Kirin 43a, 52100 Vodnjan</item>
    </derivirana_varijabla>
  </DomainObject.Predmet.OstaliListFormatedWithAdressOIB>
  <DomainObject.Predmet.OstaliListNazivFormated>
    <izvorni_sadrzaj>
      <item>Bisera Pudić</item>
    </izvorni_sadrzaj>
    <derivirana_varijabla naziv="DomainObject.Predmet.OstaliListNazivFormated_1">
      <item>Bisera Pudić</item>
    </derivirana_varijabla>
  </DomainObject.Predmet.OstaliListNazivFormated>
  <DomainObject.Predmet.OstaliListNazivFormatedOIB>
    <izvorni_sadrzaj>
      <item>Bisera Pudić, OIB 82850355600</item>
    </izvorni_sadrzaj>
    <derivirana_varijabla naziv="DomainObject.Predmet.OstaliListNazivFormatedOIB_1">
      <item>Bisera Pudić, OIB 82850355600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BLONDI d.o.o. SVETI KIRIN</izvorni_sadrzaj>
    <derivirana_varijabla naziv="DomainObject.Predmet.ProtustrankaIDrugi_1">BLONDI d.o.o. SVETI KIRIN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BLONDI d.o.o. SVETI KIRIN, OIB 53444886537, Sveti Kirin 43 A, 52341 Cukrići</izvorni_sadrzaj>
    <derivirana_varijabla naziv="DomainObject.Predmet.ProtustrankaIDrugiAdressOIB_1">BLONDI d.o.o. SVETI KIRIN, OIB 53444886537, Sveti Kirin 43 A, 52341 Cukrići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BLONDI d.o.o. SVETI KIRIN</item>
      <item>Bisera Pudić</item>
    </izvorni_sadrzaj>
    <derivirana_varijabla naziv="DomainObject.Predmet.SudioniciListNaziv_1">
      <item>FINANCIJSKA AGENCIJA, RC RIJEKA, PODRUŽNICA PULA, PULA</item>
      <item>BLONDI d.o.o. SVETI KIRIN</item>
      <item>Bisera Pudić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izvorni_sadrzaj>
    <derivirana_varijabla naziv="DomainObject.Predmet.SudioniciListAdressOIB_1"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53444886537</item>
      <item>, OIB 82850355600</item>
    </izvorni_sadrzaj>
    <derivirana_varijabla naziv="DomainObject.Predmet.SudioniciListNazivOIB_1">
      <item>, OIB 85821130368</item>
      <item>, OIB 53444886537</item>
      <item>, OIB 82850355600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2144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2016-05-20T08:49:00Z</dcterms:created>
  <dc:creator>Jasmina Matika</dc:creator>
  <cp:lastModifiedBy>Sanja Prodan</cp:lastModifiedBy>
  <cp:lastPrinted>2016-05-20T08:51:00Z</cp:lastPrinted>
  <dcterms:modified xmlns:xsi="http://www.w3.org/2001/XMLSchema-instance" xsi:type="dcterms:W3CDTF">2016-05-20T08:52:00Z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