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17ed4" w14:paraId="ae17ed4" w:rsidRDefault="00C42C04" w:rsidP="009C74B7" w:rsidR="00C42C04">
      <w:pPr>
        <w15:collapsed w:val="false"/>
        <w:rPr>
          <w:sz w:val="24"/>
        </w:rPr>
      </w:pPr>
      <w:bookmarkStart w:name="_GoBack" w:id="0"/>
      <w:bookmarkEnd w:id="0"/>
    </w:p>
    <w:p w:rsidRDefault="00C42C04" w:rsidP="009C74B7" w:rsidR="00C42C04">
      <w:pPr>
        <w:rPr>
          <w:sz w:val="24"/>
        </w:rPr>
      </w:pPr>
    </w:p>
    <w:p w:rsidRDefault="00C42C04" w:rsidP="009C74B7" w:rsidR="00C42C04">
      <w:pPr>
        <w:rPr>
          <w:sz w:val="24"/>
        </w:rPr>
      </w:pPr>
    </w:p>
    <w:p w:rsidRDefault="00765AED" w:rsidP="00211376" w:rsidR="00211376" w:rsidRPr="00211376">
      <w:pPr>
        <w:ind w:left="7200"/>
        <w:rPr>
          <w:sz w:val="24"/>
          <w:szCs w:val="24"/>
        </w:rPr>
      </w:pPr>
      <w:r>
        <w:rPr>
          <w:sz w:val="24"/>
          <w:szCs w:val="24"/>
        </w:rPr>
        <w:t>8 St-</w:t>
      </w:r>
      <w:r w:rsidR="001118FB">
        <w:rPr>
          <w:sz w:val="24"/>
          <w:szCs w:val="24"/>
        </w:rPr>
        <w:t>41/15-11</w:t>
      </w:r>
    </w:p>
    <w:p w:rsidRDefault="00211376" w:rsidP="00211376" w:rsidR="00211376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 w:rsidRPr="00211376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135487" w:rsidP="00135487" w:rsidR="00135487" w:rsidRPr="0049721D">
      <w:pPr>
        <w:jc w:val="both"/>
        <w:rPr>
          <w:sz w:val="24"/>
          <w:szCs w:val="24"/>
        </w:rPr>
      </w:pPr>
      <w:r w:rsidRPr="00135487">
        <w:rPr>
          <w:sz w:val="24"/>
          <w:szCs w:val="24"/>
        </w:rPr>
        <w:t>Trgovački sud u Rijeci po stečajnoj sutkinji Emi Brdovčak, odlučujući o prijedlogu FINANCIJSKE AGENCIJE (dalje: FINA) za otvaranje stečajnog postupka nad dužnikom</w:t>
      </w:r>
      <w:r w:rsidR="001118FB">
        <w:rPr>
          <w:sz w:val="24"/>
          <w:szCs w:val="24"/>
        </w:rPr>
        <w:t xml:space="preserve"> BICORNIS j.d.o.o. Jadranovo, Obala 53/A, OIB: 38917302855, MBS: 040297026</w:t>
      </w:r>
      <w:r w:rsidR="007C080A">
        <w:rPr>
          <w:sz w:val="24"/>
          <w:szCs w:val="24"/>
        </w:rPr>
        <w:t xml:space="preserve">, </w:t>
      </w:r>
      <w:r w:rsidR="00A539FE">
        <w:rPr>
          <w:sz w:val="24"/>
          <w:szCs w:val="24"/>
        </w:rPr>
        <w:t>30</w:t>
      </w:r>
      <w:r w:rsidRPr="00135487">
        <w:rPr>
          <w:sz w:val="24"/>
          <w:szCs w:val="24"/>
        </w:rPr>
        <w:t>. rujna 2015.,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1118FB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 xml:space="preserve">Otvara se stečajni postupak nad </w:t>
      </w:r>
      <w:r w:rsidR="00797F51">
        <w:rPr>
          <w:sz w:val="24"/>
          <w:szCs w:val="24"/>
        </w:rPr>
        <w:t>dužnikom</w:t>
      </w:r>
      <w:r w:rsidR="0079222D">
        <w:rPr>
          <w:sz w:val="24"/>
          <w:szCs w:val="24"/>
        </w:rPr>
        <w:t xml:space="preserve"> </w:t>
      </w:r>
      <w:r w:rsidR="001118FB" w:rsidRPr="001118FB">
        <w:rPr>
          <w:sz w:val="24"/>
          <w:szCs w:val="24"/>
        </w:rPr>
        <w:t>BICORNIS j.d.o.o. Jadranovo, Obala 53/A, OIB: 38917302855, MBS: 040297026</w:t>
      </w:r>
      <w:r w:rsidR="001118FB">
        <w:rPr>
          <w:sz w:val="24"/>
          <w:szCs w:val="24"/>
        </w:rPr>
        <w:t xml:space="preserve">. </w:t>
      </w:r>
      <w:r w:rsidRPr="00C76F75">
        <w:rPr>
          <w:sz w:val="24"/>
          <w:szCs w:val="24"/>
        </w:rPr>
        <w:t>Stečajni postupak otvoren je</w:t>
      </w:r>
      <w:r w:rsidRPr="00B1759F">
        <w:rPr>
          <w:sz w:val="24"/>
          <w:szCs w:val="24"/>
        </w:rPr>
        <w:t xml:space="preserve"> </w:t>
      </w:r>
      <w:r w:rsidR="00A539FE">
        <w:rPr>
          <w:sz w:val="24"/>
          <w:szCs w:val="24"/>
        </w:rPr>
        <w:t>30</w:t>
      </w:r>
      <w:r w:rsidR="00543248">
        <w:rPr>
          <w:sz w:val="24"/>
          <w:szCs w:val="24"/>
        </w:rPr>
        <w:t>. rujna</w:t>
      </w:r>
      <w:r w:rsidR="00211376">
        <w:rPr>
          <w:sz w:val="24"/>
          <w:szCs w:val="24"/>
        </w:rPr>
        <w:t xml:space="preserve"> 2015</w:t>
      </w:r>
      <w:r>
        <w:rPr>
          <w:sz w:val="24"/>
          <w:szCs w:val="24"/>
        </w:rPr>
        <w:t>.</w:t>
      </w:r>
      <w:r w:rsidR="00667633">
        <w:rPr>
          <w:sz w:val="24"/>
          <w:szCs w:val="24"/>
        </w:rPr>
        <w:t xml:space="preserve"> u 9,15</w:t>
      </w:r>
      <w:r w:rsidR="00543248">
        <w:rPr>
          <w:sz w:val="24"/>
          <w:szCs w:val="24"/>
        </w:rPr>
        <w:t xml:space="preserve"> sati kada su</w:t>
      </w:r>
      <w:r w:rsidRPr="00B1759F">
        <w:rPr>
          <w:sz w:val="24"/>
          <w:szCs w:val="24"/>
        </w:rPr>
        <w:t xml:space="preserve"> ovo rješenje i oglas o otvaranju stečajnog postupka </w:t>
      </w:r>
      <w:r w:rsidR="00543248">
        <w:rPr>
          <w:sz w:val="24"/>
          <w:szCs w:val="24"/>
        </w:rPr>
        <w:t xml:space="preserve">objavljeni </w:t>
      </w:r>
      <w:r w:rsidRPr="00B1759F">
        <w:rPr>
          <w:sz w:val="24"/>
          <w:szCs w:val="24"/>
        </w:rPr>
        <w:t xml:space="preserve">na </w:t>
      </w:r>
      <w:r w:rsidR="00543248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1118FB" w:rsidR="001118FB">
      <w:pPr>
        <w:pStyle w:val="Naslov1"/>
        <w:numPr>
          <w:ilvl w:val="0"/>
          <w:numId w:val="1"/>
        </w:numPr>
        <w:rPr>
          <w:rFonts w:hAnsi="Times New Roman" w:ascii="Times New Roman"/>
          <w:i w:val="false"/>
          <w:color w:val="auto"/>
          <w:szCs w:val="24"/>
        </w:rPr>
      </w:pPr>
      <w:r w:rsidRPr="001118FB">
        <w:rPr>
          <w:rFonts w:hAnsi="Times New Roman" w:ascii="Times New Roman"/>
          <w:i w:val="false"/>
          <w:color w:val="auto"/>
          <w:szCs w:val="24"/>
        </w:rPr>
        <w:t>Stečajnim upraviteljem imenuje se</w:t>
      </w:r>
      <w:r w:rsidR="00E05187" w:rsidRPr="001118FB">
        <w:rPr>
          <w:rFonts w:hAnsi="Times New Roman" w:ascii="Times New Roman"/>
          <w:i w:val="false"/>
          <w:color w:val="auto"/>
          <w:szCs w:val="24"/>
        </w:rPr>
        <w:t xml:space="preserve"> </w:t>
      </w:r>
      <w:r w:rsidR="001118FB">
        <w:rPr>
          <w:rFonts w:hAnsi="Times New Roman" w:ascii="Times New Roman"/>
          <w:i w:val="false"/>
          <w:color w:val="auto"/>
          <w:szCs w:val="24"/>
        </w:rPr>
        <w:t>Dušan Crljenko</w:t>
      </w:r>
      <w:r w:rsidR="001118FB" w:rsidRPr="001118FB">
        <w:rPr>
          <w:rFonts w:hAnsi="Times New Roman" w:ascii="Times New Roman"/>
          <w:i w:val="false"/>
          <w:color w:val="auto"/>
          <w:szCs w:val="24"/>
        </w:rPr>
        <w:t xml:space="preserve"> iz Rijeke, Brca 8, OIB: 03602703658</w:t>
      </w:r>
      <w:r w:rsidR="001118FB">
        <w:rPr>
          <w:rFonts w:hAnsi="Times New Roman" w:ascii="Times New Roman"/>
          <w:i w:val="false"/>
          <w:color w:val="auto"/>
          <w:szCs w:val="24"/>
        </w:rPr>
        <w:t>.</w:t>
      </w:r>
    </w:p>
    <w:p w:rsidRDefault="001118FB" w:rsidP="001118FB" w:rsidR="001118FB" w:rsidRPr="001118FB"/>
    <w:p w:rsidRDefault="001D1809" w:rsidP="001118FB" w:rsidR="0079222D">
      <w:pPr>
        <w:numPr>
          <w:ilvl w:val="0"/>
          <w:numId w:val="1"/>
        </w:numPr>
        <w:jc w:val="both"/>
        <w:rPr>
          <w:sz w:val="24"/>
          <w:szCs w:val="24"/>
        </w:rPr>
      </w:pPr>
      <w:r w:rsidRPr="001118FB">
        <w:rPr>
          <w:sz w:val="24"/>
          <w:szCs w:val="24"/>
        </w:rPr>
        <w:t xml:space="preserve">Zaključuje se stečajni postupak nad </w:t>
      </w:r>
      <w:r w:rsidR="00797F51" w:rsidRPr="001118FB">
        <w:rPr>
          <w:sz w:val="24"/>
          <w:szCs w:val="24"/>
        </w:rPr>
        <w:t>dužnikom</w:t>
      </w:r>
      <w:r w:rsidR="007C080A" w:rsidRPr="001118FB">
        <w:rPr>
          <w:sz w:val="24"/>
          <w:szCs w:val="24"/>
        </w:rPr>
        <w:t xml:space="preserve"> </w:t>
      </w:r>
      <w:r w:rsidR="001118FB" w:rsidRPr="001118FB">
        <w:rPr>
          <w:sz w:val="24"/>
          <w:szCs w:val="24"/>
        </w:rPr>
        <w:t>BICORNIS j.d.o.o. Jadranovo, Obala 53/A, OIB: 38917302855, MBS: 040297026.</w:t>
      </w:r>
    </w:p>
    <w:p w:rsidRDefault="001118FB" w:rsidP="001118FB" w:rsidR="001118FB" w:rsidRPr="001118FB">
      <w:pPr>
        <w:jc w:val="both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1118FB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>Po pravomoćnosti ovog rješenja dužnik</w:t>
      </w:r>
      <w:r w:rsidR="001118FB">
        <w:rPr>
          <w:sz w:val="24"/>
          <w:szCs w:val="24"/>
        </w:rPr>
        <w:t xml:space="preserve"> </w:t>
      </w:r>
      <w:r w:rsidR="001118FB" w:rsidRPr="001118FB">
        <w:rPr>
          <w:sz w:val="24"/>
          <w:szCs w:val="24"/>
        </w:rPr>
        <w:t>BICORNIS j.d.o.o. Jadranovo, Obala 53/A, OIB: 38917302855,</w:t>
      </w:r>
      <w:r w:rsidR="001118FB">
        <w:rPr>
          <w:sz w:val="24"/>
          <w:szCs w:val="24"/>
        </w:rPr>
        <w:t xml:space="preserve"> MBS: 040297026</w:t>
      </w:r>
      <w:r w:rsidRPr="00B1759F">
        <w:rPr>
          <w:sz w:val="24"/>
          <w:szCs w:val="24"/>
        </w:rPr>
        <w:t xml:space="preserve">, brisat će se iz </w:t>
      </w:r>
      <w:r w:rsidR="000C380B">
        <w:rPr>
          <w:sz w:val="24"/>
          <w:szCs w:val="24"/>
        </w:rPr>
        <w:t xml:space="preserve">sudskog </w:t>
      </w:r>
      <w:r w:rsidRPr="00B1759F">
        <w:rPr>
          <w:sz w:val="24"/>
          <w:szCs w:val="24"/>
        </w:rPr>
        <w:t>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1118FB" w:rsidP="00643D64" w:rsidR="00643D64" w:rsidRPr="00643D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Predlagateljica je 24. veljače 2015</w:t>
      </w:r>
      <w:r w:rsidR="00643D64" w:rsidRPr="00643D64">
        <w:rPr>
          <w:sz w:val="24"/>
          <w:szCs w:val="24"/>
        </w:rPr>
        <w:t>. podnijela prijedlog za otvaranje stečajnog postupka nad uvodno označenim dužniko</w:t>
      </w:r>
      <w:r>
        <w:rPr>
          <w:sz w:val="24"/>
          <w:szCs w:val="24"/>
        </w:rPr>
        <w:t>m te je ovaj sud rješenjem od 11. ožujka 2015</w:t>
      </w:r>
      <w:r w:rsidR="00643D64" w:rsidRPr="00643D64">
        <w:rPr>
          <w:sz w:val="24"/>
          <w:szCs w:val="24"/>
        </w:rPr>
        <w:t xml:space="preserve">. pokrenuo prethodni postupak radi utvrđivanja uvjeta za otvaranje stečajnog postupka nad dužnikom.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Tijekom prethodnog postupka </w:t>
      </w:r>
      <w:r>
        <w:rPr>
          <w:sz w:val="24"/>
          <w:szCs w:val="24"/>
        </w:rPr>
        <w:t xml:space="preserve">nije utvrđeno </w:t>
      </w:r>
      <w:r w:rsidR="001118FB">
        <w:rPr>
          <w:sz w:val="24"/>
          <w:szCs w:val="24"/>
        </w:rPr>
        <w:t>je da dužnik ne</w:t>
      </w:r>
      <w:r>
        <w:rPr>
          <w:sz w:val="24"/>
          <w:szCs w:val="24"/>
        </w:rPr>
        <w:t xml:space="preserve">ma imovinu koja bi bila dovoljna </w:t>
      </w:r>
      <w:r w:rsidRPr="00643D64">
        <w:rPr>
          <w:sz w:val="24"/>
          <w:szCs w:val="24"/>
        </w:rPr>
        <w:t xml:space="preserve">za pokriće troškova stečajnog postupka.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A6288F" w:rsidR="00643D64" w:rsidRPr="00643D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43D64">
        <w:rPr>
          <w:sz w:val="24"/>
          <w:szCs w:val="24"/>
        </w:rPr>
        <w:t xml:space="preserve"> Odredbom čl. 63. st. 1. Stečajnog zakona ("Narodne novine" broj 44/96, 29/99, 129/00, 123/03, 82/06, 116/10, 25/12 i 133/12; dalje: SZ) koji se u ovom slučaju primjenjuje temeljem odredbe čl. 441. st. 1. i 2. Stečajnog zakona („Narodne novine“ broj 71/15; dalje: SZ/15) propisano 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će se način primijeniti odredbe čl. 196. do 202. SZ-a. Prema odredbi čl. 63. st. 1. SZ-a postupak se neće zaključiti ako se u roku koji rješenjem odredi stečajni sudac predujmi dostatan iznos novca za pokriće troškova kako prethodnog, tako i otvorenog stečajnog postupka.</w:t>
      </w:r>
    </w:p>
    <w:p w:rsidRDefault="00643D64" w:rsidP="00A6288F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Kako </w:t>
      </w:r>
      <w:r>
        <w:rPr>
          <w:sz w:val="24"/>
          <w:szCs w:val="24"/>
        </w:rPr>
        <w:t>tijekom prethodnog postupka nije utvrđeno da dužnik ima imovinu dostatnu za namirenje troškova stečajnog postupka</w:t>
      </w:r>
      <w:r w:rsidR="001118FB">
        <w:rPr>
          <w:sz w:val="24"/>
          <w:szCs w:val="24"/>
        </w:rPr>
        <w:t xml:space="preserve"> (što proizlazi iz iskaza dužnikove zastupnice po zakonu na ročištu održanom 27. travnja 2015.), rješenjem od 28. travnja 2015</w:t>
      </w:r>
      <w:r w:rsidRPr="00643D64">
        <w:rPr>
          <w:sz w:val="24"/>
          <w:szCs w:val="24"/>
        </w:rPr>
        <w:t>. pozvane su zainteresirane osobe u roku od 15 dana od javne objave navedenog rješenja predujmiti iznos od 2</w:t>
      </w:r>
      <w:r w:rsidR="001118FB">
        <w:rPr>
          <w:sz w:val="24"/>
          <w:szCs w:val="24"/>
        </w:rPr>
        <w:t>5</w:t>
      </w:r>
      <w:r w:rsidRPr="00643D64">
        <w:rPr>
          <w:sz w:val="24"/>
          <w:szCs w:val="24"/>
        </w:rPr>
        <w:t>.000,00 kn na ime predujma za pokriće troškova kako prethodnog tako i otvorenog stečajnog postupka.</w:t>
      </w:r>
    </w:p>
    <w:p w:rsidRDefault="00643D64" w:rsidP="00A6288F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Poziv zainteresiranim osobama na uplatu predujma javno je objavljen na mrežnoj stranici e-oglasna ploča 1. rujna 2015. te je rok za uplatu istekao 16. rujna 2015. </w:t>
      </w:r>
    </w:p>
    <w:p w:rsidRDefault="00643D64" w:rsidP="00A6288F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Po navedenom rješenju suda nitko nije postupio.</w:t>
      </w:r>
    </w:p>
    <w:p w:rsidRDefault="00643D64" w:rsidP="00A6288F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S obzirom na to da je u prethodnom postupku utvrđeno postojanje stečajnog razloga nesposobnosti za plaćanje (što</w:t>
      </w:r>
      <w:r w:rsidR="001118FB">
        <w:rPr>
          <w:sz w:val="24"/>
          <w:szCs w:val="24"/>
        </w:rPr>
        <w:t xml:space="preserve"> proizlazi iz potvrde FINE od 3. veljače 2015</w:t>
      </w:r>
      <w:r w:rsidRPr="00643D64">
        <w:rPr>
          <w:sz w:val="24"/>
          <w:szCs w:val="24"/>
        </w:rPr>
        <w:t xml:space="preserve">. i koju činjenicu </w:t>
      </w:r>
      <w:r w:rsidR="001118FB">
        <w:rPr>
          <w:sz w:val="24"/>
          <w:szCs w:val="24"/>
        </w:rPr>
        <w:t xml:space="preserve">je dužnikova zastupnica po zakonu priznala </w:t>
      </w:r>
      <w:r w:rsidRPr="00643D64">
        <w:rPr>
          <w:sz w:val="24"/>
          <w:szCs w:val="24"/>
        </w:rPr>
        <w:t>tijekom prethodnog postupka) kao i činjenica nedostatnosti dužnikove imovine za namirenje troškova prethodnog i stečajnog postupka te uvažavajući okolnost da predujam za pokriće troškova postupka nije uplaćen u roku odre</w:t>
      </w:r>
      <w:r w:rsidR="001118FB">
        <w:rPr>
          <w:sz w:val="24"/>
          <w:szCs w:val="24"/>
        </w:rPr>
        <w:t>đenom rješenjem ovoga suda od 28. travnja 2015</w:t>
      </w:r>
      <w:r w:rsidRPr="00643D64">
        <w:rPr>
          <w:sz w:val="24"/>
          <w:szCs w:val="24"/>
        </w:rPr>
        <w:t>., temeljem odredbe čl. 63. st. 1. SZ nad dužnikom je otvoren i istovremeno zaključen stečajni postupak te je imenovan stečajni upravitelj s ovlastima i obvezama iz čl. 63. st. 5. SZ-a (točka I. do III. izreke rješenja).</w:t>
      </w:r>
    </w:p>
    <w:p w:rsidRDefault="00643D64" w:rsidP="00A6288F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Odluka iz točke IV. izreke rješenja donesena je primjenom odredbe čl. 441. st. 2. u vezi s čl. 12. SZ/15. </w:t>
      </w: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Odluka iz točke V. izreke rješenja donesena je primjenom odredbe čl. 196. st. 3. SZ-a.</w:t>
      </w:r>
    </w:p>
    <w:p w:rsidRDefault="00643D64" w:rsidP="00135487" w:rsidR="00643D64">
      <w:pPr>
        <w:ind w:firstLine="720"/>
        <w:jc w:val="both"/>
        <w:rPr>
          <w:sz w:val="24"/>
          <w:szCs w:val="24"/>
        </w:rPr>
      </w:pPr>
    </w:p>
    <w:p w:rsidRDefault="00E07398" w:rsidP="001D1809" w:rsidR="00E07398">
      <w:pPr>
        <w:jc w:val="center"/>
        <w:rPr>
          <w:sz w:val="24"/>
          <w:szCs w:val="24"/>
        </w:rPr>
      </w:pP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A539FE">
        <w:rPr>
          <w:sz w:val="24"/>
          <w:szCs w:val="24"/>
        </w:rPr>
        <w:t>30</w:t>
      </w:r>
      <w:r w:rsidR="00787B70">
        <w:rPr>
          <w:sz w:val="24"/>
          <w:szCs w:val="24"/>
        </w:rPr>
        <w:t>. rujn</w:t>
      </w:r>
      <w:r w:rsidR="002A151F">
        <w:rPr>
          <w:sz w:val="24"/>
          <w:szCs w:val="24"/>
        </w:rPr>
        <w:t>a</w:t>
      </w:r>
      <w:r w:rsidR="001D1809" w:rsidRPr="00B1759F">
        <w:rPr>
          <w:sz w:val="24"/>
          <w:szCs w:val="24"/>
        </w:rPr>
        <w:t xml:space="preserve"> 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2A151F" w:rsidR="008077D9" w:rsidRPr="002A151F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lastRenderedPageBreak/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3. zastupniku po zakonu dužnika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1118FB">
        <w:rPr>
          <w:rFonts w:hAnsi="Times New Roman" w:ascii="Times New Roman"/>
          <w:b w:val="false"/>
          <w:color w:val="auto"/>
          <w:szCs w:val="24"/>
        </w:rPr>
        <w:t>Rijeka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1F09C1">
        <w:rPr>
          <w:rFonts w:hAnsi="Times New Roman" w:ascii="Times New Roman"/>
          <w:b w:val="false"/>
          <w:color w:val="auto"/>
          <w:szCs w:val="24"/>
        </w:rPr>
        <w:t xml:space="preserve">Porezna uprava </w:t>
      </w:r>
      <w:r w:rsidR="001118FB">
        <w:rPr>
          <w:rFonts w:hAnsi="Times New Roman" w:ascii="Times New Roman"/>
          <w:b w:val="false"/>
          <w:color w:val="auto"/>
          <w:szCs w:val="24"/>
        </w:rPr>
        <w:t>Rijeka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sudski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9"/>
      <w:footerReference w:type="default" r:id="rId10"/>
      <w:headerReference w:type="first" r:id="rId11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5E5B" w:rsidR="00D35E5B">
      <w:r>
        <w:separator/>
      </w:r>
    </w:p>
  </w:endnote>
  <w:endnote w:id="0" w:type="continuationSeparator">
    <w:p w:rsidRDefault="00D35E5B" w:rsidR="00D35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7009B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5E5B" w:rsidR="00D35E5B">
      <w:r>
        <w:separator/>
      </w:r>
    </w:p>
  </w:footnote>
  <w:footnote w:id="0" w:type="continuationSeparator">
    <w:p w:rsidRDefault="00D35E5B" w:rsidR="00D35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18FB" w:rsidR="001118FB">
    <w:pPr>
      <w:pStyle w:val="Zaglavlje"/>
    </w:pPr>
    <w:r>
      <w:tab/>
    </w:r>
    <w:r>
      <w:tab/>
      <w:t>8 St-41/15-11</w:t>
    </w:r>
  </w:p>
  <w:p w:rsidRDefault="00865DA3" w:rsidP="00384B51" w:rsidR="00865DA3" w:rsidRPr="00C42C04">
    <w:pPr>
      <w:ind w:left="720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288F" w:rsidP="00A45EAD" w:rsidR="00A6288F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6288F" w:rsidP="00210E4E" w:rsidR="00A6288F" w:rsidRPr="00A6288F">
    <w:r w:rsidRPr="00A6288F">
      <w:rPr>
        <w:rFonts w:eastAsia="MS Mincho"/>
      </w:rPr>
      <w:t>REPUBLIKA HRVATSKA</w:t>
    </w:r>
  </w:p>
  <w:p w:rsidRDefault="00A6288F" w:rsidP="00210E4E" w:rsidR="00A6288F" w:rsidRPr="00A6288F">
    <w:r w:rsidRPr="00A6288F">
      <w:rPr>
        <w:rFonts w:eastAsia="MS Mincho"/>
      </w:rPr>
      <w:t>TRGOVAČKI SUD U RIJECI</w:t>
    </w:r>
  </w:p>
  <w:p w:rsidRDefault="00A6288F" w:rsidP="00A6288F" w:rsidR="002A151F" w:rsidRPr="00A6288F">
    <w:pPr>
      <w:rPr>
        <w:rFonts w:eastAsia="MS Mincho"/>
      </w:rPr>
    </w:pPr>
    <w:r w:rsidRPr="00A6288F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74FA5"/>
    <w:rsid w:val="000C380B"/>
    <w:rsid w:val="000D45D6"/>
    <w:rsid w:val="000E4B2B"/>
    <w:rsid w:val="00102DF1"/>
    <w:rsid w:val="001118FB"/>
    <w:rsid w:val="001122AD"/>
    <w:rsid w:val="00135487"/>
    <w:rsid w:val="00157894"/>
    <w:rsid w:val="001933AF"/>
    <w:rsid w:val="001D1809"/>
    <w:rsid w:val="001F09C1"/>
    <w:rsid w:val="001F363E"/>
    <w:rsid w:val="00211376"/>
    <w:rsid w:val="002A151F"/>
    <w:rsid w:val="00384B51"/>
    <w:rsid w:val="003D4BAA"/>
    <w:rsid w:val="0047009B"/>
    <w:rsid w:val="0049721D"/>
    <w:rsid w:val="004E1A26"/>
    <w:rsid w:val="005004C8"/>
    <w:rsid w:val="00543248"/>
    <w:rsid w:val="00577C20"/>
    <w:rsid w:val="00592347"/>
    <w:rsid w:val="005F7640"/>
    <w:rsid w:val="0060231B"/>
    <w:rsid w:val="00613EC6"/>
    <w:rsid w:val="00643D64"/>
    <w:rsid w:val="00667633"/>
    <w:rsid w:val="00675B7B"/>
    <w:rsid w:val="00735BE4"/>
    <w:rsid w:val="00765AED"/>
    <w:rsid w:val="00787B70"/>
    <w:rsid w:val="0079222D"/>
    <w:rsid w:val="00797F51"/>
    <w:rsid w:val="007C080A"/>
    <w:rsid w:val="007C5C95"/>
    <w:rsid w:val="008077D9"/>
    <w:rsid w:val="00855B68"/>
    <w:rsid w:val="00865DA3"/>
    <w:rsid w:val="008F0258"/>
    <w:rsid w:val="00935ABA"/>
    <w:rsid w:val="009C2047"/>
    <w:rsid w:val="009C74B7"/>
    <w:rsid w:val="00A001D7"/>
    <w:rsid w:val="00A539FE"/>
    <w:rsid w:val="00A6288F"/>
    <w:rsid w:val="00B07A88"/>
    <w:rsid w:val="00BB00CD"/>
    <w:rsid w:val="00C00CB9"/>
    <w:rsid w:val="00C42C04"/>
    <w:rsid w:val="00C76BE0"/>
    <w:rsid w:val="00C84152"/>
    <w:rsid w:val="00CF0770"/>
    <w:rsid w:val="00D35E5B"/>
    <w:rsid w:val="00D91BD1"/>
    <w:rsid w:val="00DF6E4C"/>
    <w:rsid w:val="00E037CA"/>
    <w:rsid w:val="00E05187"/>
    <w:rsid w:val="00E07398"/>
    <w:rsid w:val="00E646F1"/>
    <w:rsid w:val="00EC66DD"/>
    <w:rsid w:val="00F37058"/>
    <w:rsid w:val="00F736F6"/>
    <w:rsid w:val="00FA7511"/>
    <w:rsid w:val="00FD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4700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0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09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0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0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4700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0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09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0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0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St-41/2015</izvorni_sadrzaj>
    <derivirana_varijabla naziv="DomainObject.Predmet.OznakaBroj_1">St-41/2015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BICORNIS j.d.o.o.  Jadranovo</izvorni_sadrzaj>
    <derivirana_varijabla naziv="DomainObject.Predmet.ProtustrankaFormated_1">  BICORNIS j.d.o.o.  Jadranovo</derivirana_varijabla>
  </DomainObject.Predmet.ProtustrankaFormated>
  <DomainObject.Predmet.ProtustrankaFormatedOIB>
    <izvorni_sadrzaj>  BICORNIS j.d.o.o.  Jadranovo, OIB 38917302855</izvorni_sadrzaj>
    <derivirana_varijabla naziv="DomainObject.Predmet.ProtustrankaFormatedOIB_1">  BICORNIS j.d.o.o.  Jadranovo, OIB 38917302855</derivirana_varijabla>
  </DomainObject.Predmet.ProtustrankaFormatedOIB>
  <DomainObject.Predmet.ProtustrankaFormatedWithAdress>
    <izvorni_sadrzaj> BICORNIS j.d.o.o.  Jadranovo, Obala 53a, 51264 Jadranovo</izvorni_sadrzaj>
    <derivirana_varijabla naziv="DomainObject.Predmet.ProtustrankaFormatedWithAdress_1"> BICORNIS j.d.o.o.  Jadranovo, Obala 53a, 51264 Jadranovo</derivirana_varijabla>
  </DomainObject.Predmet.ProtustrankaFormatedWithAdress>
  <DomainObject.Predmet.ProtustrankaFormatedWithAdressOIB>
    <izvorni_sadrzaj> BICORNIS j.d.o.o.  Jadranovo, OIB 38917302855, Obala 53a, 51264 Jadranovo</izvorni_sadrzaj>
    <derivirana_varijabla naziv="DomainObject.Predmet.ProtustrankaFormatedWithAdressOIB_1"> BICORNIS j.d.o.o.  Jadranovo, OIB 38917302855, Obala 53a, 51264 Jadranovo</derivirana_varijabla>
  </DomainObject.Predmet.ProtustrankaFormatedWithAdressOIB>
  <DomainObject.Predmet.ProtustrankaWithAdress>
    <izvorni_sadrzaj>BICORNIS j.d.o.o.  Jadranovo Obala 53a, 51264 Jadranovo</izvorni_sadrzaj>
    <derivirana_varijabla naziv="DomainObject.Predmet.ProtustrankaWithAdress_1">BICORNIS j.d.o.o.  Jadranovo Obala 53a, 51264 Jadranovo</derivirana_varijabla>
  </DomainObject.Predmet.ProtustrankaWithAdress>
  <DomainObject.Predmet.ProtustrankaWithAdressOIB>
    <izvorni_sadrzaj>BICORNIS j.d.o.o.  Jadranovo, OIB 38917302855, Obala 53a, 51264 Jadranovo</izvorni_sadrzaj>
    <derivirana_varijabla naziv="DomainObject.Predmet.ProtustrankaWithAdressOIB_1">BICORNIS j.d.o.o.  Jadranovo, OIB 38917302855, Obala 53a, 51264 Jadranovo</derivirana_varijabla>
  </DomainObject.Predmet.ProtustrankaWithAdressOIB>
  <DomainObject.Predmet.ProtustrankaNazivFormated>
    <izvorni_sadrzaj>BICORNIS j.d.o.o.  Jadranovo</izvorni_sadrzaj>
    <derivirana_varijabla naziv="DomainObject.Predmet.ProtustrankaNazivFormated_1">BICORNIS j.d.o.o.  Jadranovo</derivirana_varijabla>
  </DomainObject.Predmet.ProtustrankaNazivFormated>
  <DomainObject.Predmet.ProtustrankaNazivFormatedOIB>
    <izvorni_sadrzaj>BICORNIS j.d.o.o.  Jadranovo, OIB 38917302855</izvorni_sadrzaj>
    <derivirana_varijabla naziv="DomainObject.Predmet.ProtustrankaNazivFormatedOIB_1">BICORNIS j.d.o.o.  Jadranovo, OIB 38917302855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BICORNIS j.d.o.o.  Jadranovo</item>
    </izvorni_sadrzaj>
    <derivirana_varijabla naziv="DomainObject.Predmet.ProtuStrankaListFormated_1">
      <item>BICORNIS j.d.o.o.  Jadranovo</item>
    </derivirana_varijabla>
  </DomainObject.Predmet.ProtuStrankaListFormated>
  <DomainObject.Predmet.ProtuStrankaListFormatedOIB>
    <izvorni_sadrzaj>
      <item>BICORNIS j.d.o.o.  Jadranovo, OIB 38917302855</item>
    </izvorni_sadrzaj>
    <derivirana_varijabla naziv="DomainObject.Predmet.ProtuStrankaListFormatedOIB_1">
      <item>BICORNIS j.d.o.o.  Jadranovo, OIB 38917302855</item>
    </derivirana_varijabla>
  </DomainObject.Predmet.ProtuStrankaListFormatedOIB>
  <DomainObject.Predmet.ProtuStrankaListFormatedWithAdress>
    <izvorni_sadrzaj>
      <item>BICORNIS j.d.o.o.  Jadranovo, Obala 53a, 51264 Jadranovo</item>
    </izvorni_sadrzaj>
    <derivirana_varijabla naziv="DomainObject.Predmet.ProtuStrankaListFormatedWithAdress_1">
      <item>BICORNIS j.d.o.o.  Jadranovo, Obala 53a, 51264 Jadranovo</item>
    </derivirana_varijabla>
  </DomainObject.Predmet.ProtuStrankaListFormatedWithAdress>
  <DomainObject.Predmet.ProtuStrankaListFormatedWithAdressOIB>
    <izvorni_sadrzaj>
      <item>BICORNIS j.d.o.o.  Jadranovo, OIB 38917302855, Obala 53a, 51264 Jadranovo</item>
    </izvorni_sadrzaj>
    <derivirana_varijabla naziv="DomainObject.Predmet.ProtuStrankaListFormatedWithAdressOIB_1">
      <item>BICORNIS j.d.o.o.  Jadranovo, OIB 38917302855, Obala 53a, 51264 Jadranovo</item>
    </derivirana_varijabla>
  </DomainObject.Predmet.ProtuStrankaListFormatedWithAdressOIB>
  <DomainObject.Predmet.ProtuStrankaListNazivFormated>
    <izvorni_sadrzaj>
      <item>BICORNIS j.d.o.o.  Jadranovo</item>
    </izvorni_sadrzaj>
    <derivirana_varijabla naziv="DomainObject.Predmet.ProtuStrankaListNazivFormated_1">
      <item>BICORNIS j.d.o.o.  Jadranovo</item>
    </derivirana_varijabla>
  </DomainObject.Predmet.ProtuStrankaListNazivFormated>
  <DomainObject.Predmet.ProtuStrankaListNazivFormatedOIB>
    <izvorni_sadrzaj>
      <item>BICORNIS j.d.o.o.  Jadranovo, OIB 38917302855</item>
    </izvorni_sadrzaj>
    <derivirana_varijabla naziv="DomainObject.Predmet.ProtuStrankaListNazivFormatedOIB_1">
      <item>BICORNIS j.d.o.o.  Jadranovo, OIB 38917302855</item>
    </derivirana_varijabla>
  </DomainObject.Predmet.ProtuStrankaListNazivFormatedOIB>
  <DomainObject.Predmet.OstaliListFormated>
    <izvorni_sadrzaj>
      <item>Nina Ahel</item>
    </izvorni_sadrzaj>
    <derivirana_varijabla naziv="DomainObject.Predmet.OstaliListFormated_1">
      <item>Nina Ahel</item>
    </derivirana_varijabla>
  </DomainObject.Predmet.OstaliListFormated>
  <DomainObject.Predmet.OstaliListFormatedOIB>
    <izvorni_sadrzaj>
      <item>Nina Ahel, OIB 66203370423</item>
    </izvorni_sadrzaj>
    <derivirana_varijabla naziv="DomainObject.Predmet.OstaliListFormatedOIB_1">
      <item>Nina Ahel, OIB 66203370423</item>
    </derivirana_varijabla>
  </DomainObject.Predmet.OstaliListFormatedOIB>
  <DomainObject.Predmet.OstaliListFormatedWithAdress>
    <izvorni_sadrzaj>
      <item>Nina Ahel, Obala 53 A, 51260 Jadranovo</item>
    </izvorni_sadrzaj>
    <derivirana_varijabla naziv="DomainObject.Predmet.OstaliListFormatedWithAdress_1">
      <item>Nina Ahel, Obala 53 A, 51260 Jadranovo</item>
    </derivirana_varijabla>
  </DomainObject.Predmet.OstaliListFormatedWithAdress>
  <DomainObject.Predmet.OstaliListFormatedWithAdressOIB>
    <izvorni_sadrzaj>
      <item>Nina Ahel, OIB 66203370423, Obala 53 A, 51260 Jadranovo</item>
    </izvorni_sadrzaj>
    <derivirana_varijabla naziv="DomainObject.Predmet.OstaliListFormatedWithAdressOIB_1">
      <item>Nina Ahel, OIB 66203370423, Obala 53 A, 51260 Jadranovo</item>
    </derivirana_varijabla>
  </DomainObject.Predmet.OstaliListFormatedWithAdressOIB>
  <DomainObject.Predmet.OstaliListNazivFormated>
    <izvorni_sadrzaj>
      <item>Nina Ahel</item>
    </izvorni_sadrzaj>
    <derivirana_varijabla naziv="DomainObject.Predmet.OstaliListNazivFormated_1">
      <item>Nina Ahel</item>
    </derivirana_varijabla>
  </DomainObject.Predmet.OstaliListNazivFormated>
  <DomainObject.Predmet.OstaliListNazivFormatedOIB>
    <izvorni_sadrzaj>
      <item>Nina Ahel, OIB 66203370423</item>
    </izvorni_sadrzaj>
    <derivirana_varijabla naziv="DomainObject.Predmet.OstaliListNazivFormatedOIB_1">
      <item>Nina Ahel, OIB 66203370423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BICORNIS j.d.o.o.  Jadranovo</izvorni_sadrzaj>
    <derivirana_varijabla naziv="DomainObject.Predmet.ProtustrankaIDrugi_1">BICORNIS j.d.o.o.  Jadranovo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BICORNIS j.d.o.o.  Jadranovo, OIB 38917302855, Obala 53a, 51264 Jadranovo</izvorni_sadrzaj>
    <derivirana_varijabla naziv="DomainObject.Predmet.ProtustrankaIDrugiAdressOIB_1">BICORNIS j.d.o.o.  Jadranovo, OIB 38917302855, Obala 53a, 51264 Jadranovo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BICORNIS j.d.o.o.  Jadranovo</item>
      <item>Nina Ahel</item>
    </izvorni_sadrzaj>
    <derivirana_varijabla naziv="DomainObject.Predmet.SudioniciListNaziv_1">
      <item>FINA  Rijeka</item>
      <item>BICORNIS j.d.o.o.  Jadranovo</item>
      <item>Nina Ahel</item>
    </derivirana_varijabla>
  </DomainObject.Predmet.SudioniciListNaziv>
  <DomainObject.Predmet.SudioniciListAdressOIB>
    <izvorni_sadrzaj>
      <item>FINA  Rijeka, OIB 85821130368, Frana Kurelca 8,51000 Rijeka</item>
      <item>BICORNIS j.d.o.o.  Jadranovo, OIB 38917302855, Obala 53a,51264 Jadranovo</item>
      <item>Nina Ahel, OIB 66203370423, Obala 53 A,51260 Jadranovo</item>
    </izvorni_sadrzaj>
    <derivirana_varijabla naziv="DomainObject.Predmet.SudioniciListAdressOIB_1">
      <item>FINA  Rijeka, OIB 85821130368, Frana Kurelca 8,51000 Rijeka</item>
      <item>BICORNIS j.d.o.o.  Jadranovo, OIB 38917302855, Obala 53a,51264 Jadranovo</item>
      <item>Nina Ahel, OIB 66203370423, Obala 53 A,51260 Jadranovo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38917302855</item>
      <item>, OIB 66203370423</item>
    </izvorni_sadrzaj>
    <derivirana_varijabla naziv="DomainObject.Predmet.SudioniciListNazivOIB_1">
      <item>, OIB 85821130368</item>
      <item>, OIB 38917302855</item>
      <item>, OIB 66203370423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728</properties:Words>
  <properties:Characters>3896</properties:Characters>
  <properties:Lines>102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2015-09-28T06:08:00Z</dcterms:created>
  <dc:creator>nmarkovic</dc:creator>
  <cp:lastModifiedBy>Dajana Jurković</cp:lastModifiedBy>
  <cp:lastPrinted>2015-03-05T09:55:00Z</cp:lastPrinted>
  <dcterms:modified xmlns:xsi="http://www.w3.org/2001/XMLSchema-instance" xsi:type="dcterms:W3CDTF">2015-09-30T06:43:00Z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