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7aeb" w14:paraId="8117aeb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BD5D44">
        <w:t>St-6845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EE7640">
        <w:t xml:space="preserve"> </w:t>
      </w:r>
      <w:r w:rsidR="00BD5D44" w:rsidRPr="00BD5D44">
        <w:t>KRANGOLA BARIĆ d.o.o., Donje Vino, Donje Vino 16, OIB: 61249557044.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BD5D44">
        <w:t xml:space="preserve"> </w:t>
      </w:r>
      <w:r w:rsidR="00BD5D44" w:rsidRPr="00BD5D44">
        <w:t xml:space="preserve">KRANGOLA BARIĆ d.o.o., Donje Vino, </w:t>
      </w:r>
      <w:r w:rsidR="00BD5D44">
        <w:t>Donje Vino 16, OIB: 61249557044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D5D44">
        <w:t xml:space="preserve"> </w:t>
      </w:r>
      <w:r w:rsidR="00BD5D44" w:rsidRPr="00BD5D44">
        <w:t xml:space="preserve">KRANGOLA BARIĆ d.o.o., Donje Vino, </w:t>
      </w:r>
      <w:r w:rsidR="00BD5D44">
        <w:t>Donje Vino 16, OIB: 61249557044</w:t>
      </w:r>
      <w:r w:rsidR="00EE7640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DB6DAA" w:rsidP="00DB6DAA" w:rsidR="00DB6DAA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DB6DAA" w:rsidP="00720C69" w:rsidR="00DB6DAA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DB6DAA" w:rsidP="00720C69" w:rsidR="00DB6DAA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sectPr w:rsidSect="00CE0836" w:rsidR="004500CD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2DE" w:rsidR="00D502DE">
      <w:r>
        <w:separator/>
      </w:r>
    </w:p>
  </w:endnote>
  <w:endnote w:id="0" w:type="continuationSeparator">
    <w:p w:rsidRDefault="00D502DE" w:rsidR="00D50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2DE" w:rsidR="00D502DE">
      <w:r>
        <w:separator/>
      </w:r>
    </w:p>
  </w:footnote>
  <w:footnote w:id="0" w:type="continuationSeparator">
    <w:p w:rsidRDefault="00D502DE" w:rsidR="00D50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BD5D44">
      <w:t>6845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2E76832"/>
    <w:multiLevelType w:val="hybridMultilevel"/>
    <w:tmpl w:val="F52A05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30357"/>
    <w:rsid w:val="00257DF9"/>
    <w:rsid w:val="00262F6F"/>
    <w:rsid w:val="00295D2E"/>
    <w:rsid w:val="002975CA"/>
    <w:rsid w:val="002A6564"/>
    <w:rsid w:val="002C06AF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93AA3"/>
    <w:rsid w:val="00A96AC9"/>
    <w:rsid w:val="00A9703C"/>
    <w:rsid w:val="00A97D5D"/>
    <w:rsid w:val="00AA372A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91F18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B6DAA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6845</izvorni_sadrzaj>
    <derivirana_varijabla naziv="DomainObject.Predmet.Broj_1">6845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St-6845/2016</izvorni_sadrzaj>
    <derivirana_varijabla naziv="DomainObject.Predmet.OznakaBroj_1">St-6845/2016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KRANGOLA BARIĆ d.o.o. za usluge</izvorni_sadrzaj>
    <derivirana_varijabla naziv="DomainObject.Predmet.ProtustrankaFormated_1">  KRANGOLA BARIĆ d.o.o. za usluge</derivirana_varijabla>
  </DomainObject.Predmet.ProtustrankaFormated>
  <DomainObject.Predmet.ProtustrankaFormatedOIB>
    <izvorni_sadrzaj>  KRANGOLA BARIĆ d.o.o. za usluge, OIB 61249557044</izvorni_sadrzaj>
    <derivirana_varijabla naziv="DomainObject.Predmet.ProtustrankaFormatedOIB_1">  KRANGOLA BARIĆ d.o.o. za usluge, OIB 61249557044</derivirana_varijabla>
  </DomainObject.Predmet.ProtustrankaFormatedOIB>
  <DomainObject.Predmet.ProtustrankaFormatedWithAdress>
    <izvorni_sadrzaj> KRANGOLA BARIĆ d.o.o. za usluge, Donje Vino 16, 49217 Donje Vino</izvorni_sadrzaj>
    <derivirana_varijabla naziv="DomainObject.Predmet.ProtustrankaFormatedWithAdress_1"> KRANGOLA BARIĆ d.o.o. za usluge, Donje Vino 16, 49217 Donje Vino</derivirana_varijabla>
  </DomainObject.Predmet.ProtustrankaFormatedWithAdress>
  <DomainObject.Predmet.ProtustrankaFormatedWithAdressOIB>
    <izvorni_sadrzaj> KRANGOLA BARIĆ d.o.o. za usluge, OIB 61249557044, Donje Vino 16, 49217 Donje Vino</izvorni_sadrzaj>
    <derivirana_varijabla naziv="DomainObject.Predmet.ProtustrankaFormatedWithAdressOIB_1"> KRANGOLA BARIĆ d.o.o. za usluge, OIB 61249557044, Donje Vino 16, 49217 Donje Vino</derivirana_varijabla>
  </DomainObject.Predmet.ProtustrankaFormatedWithAdressOIB>
  <DomainObject.Predmet.ProtustrankaWithAdress>
    <izvorni_sadrzaj>KRANGOLA BARIĆ d.o.o. za usluge Donje Vino 16, 49217 Donje Vino</izvorni_sadrzaj>
    <derivirana_varijabla naziv="DomainObject.Predmet.ProtustrankaWithAdress_1">KRANGOLA BARIĆ d.o.o. za usluge Donje Vino 16, 49217 Donje Vino</derivirana_varijabla>
  </DomainObject.Predmet.ProtustrankaWithAdress>
  <DomainObject.Predmet.ProtustrankaWithAdressOIB>
    <izvorni_sadrzaj>KRANGOLA BARIĆ d.o.o. za usluge, OIB 61249557044, Donje Vino 16, 49217 Donje Vino</izvorni_sadrzaj>
    <derivirana_varijabla naziv="DomainObject.Predmet.ProtustrankaWithAdressOIB_1">KRANGOLA BARIĆ d.o.o. za usluge, OIB 61249557044, Donje Vino 16, 49217 Donje Vino</derivirana_varijabla>
  </DomainObject.Predmet.ProtustrankaWithAdressOIB>
  <DomainObject.Predmet.ProtustrankaNazivFormated>
    <izvorni_sadrzaj>KRANGOLA BARIĆ d.o.o. za usluge</izvorni_sadrzaj>
    <derivirana_varijabla naziv="DomainObject.Predmet.ProtustrankaNazivFormated_1">KRANGOLA BARIĆ d.o.o. za usluge</derivirana_varijabla>
  </DomainObject.Predmet.ProtustrankaNazivFormated>
  <DomainObject.Predmet.ProtustrankaNazivFormatedOIB>
    <izvorni_sadrzaj>KRANGOLA BARIĆ d.o.o. za usluge, OIB 61249557044</izvorni_sadrzaj>
    <derivirana_varijabla naziv="DomainObject.Predmet.ProtustrankaNazivFormatedOIB_1">KRANGOLA BARIĆ d.o.o. za usluge, OIB 61249557044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KRANGOLA BARIĆ d.o.o. za usluge</item>
    </izvorni_sadrzaj>
    <derivirana_varijabla naziv="DomainObject.Predmet.ProtuStrankaListFormated_1">
      <item>KRANGOLA BARIĆ d.o.o. za usluge</item>
    </derivirana_varijabla>
  </DomainObject.Predmet.ProtuStrankaListFormated>
  <DomainObject.Predmet.ProtuStrankaListFormatedOIB>
    <izvorni_sadrzaj>
      <item>KRANGOLA BARIĆ d.o.o. za usluge, OIB 61249557044</item>
    </izvorni_sadrzaj>
    <derivirana_varijabla naziv="DomainObject.Predmet.ProtuStrankaListFormatedOIB_1">
      <item>KRANGOLA BARIĆ d.o.o. za usluge, OIB 61249557044</item>
    </derivirana_varijabla>
  </DomainObject.Predmet.ProtuStrankaListFormatedOIB>
  <DomainObject.Predmet.ProtuStrankaListFormatedWithAdress>
    <izvorni_sadrzaj>
      <item>KRANGOLA BARIĆ d.o.o. za usluge, Donje Vino 16, 49217 Donje Vino</item>
    </izvorni_sadrzaj>
    <derivirana_varijabla naziv="DomainObject.Predmet.ProtuStrankaListFormatedWithAdress_1">
      <item>KRANGOLA BARIĆ d.o.o. za usluge, Donje Vino 16, 49217 Donje Vino</item>
    </derivirana_varijabla>
  </DomainObject.Predmet.ProtuStrankaListFormatedWithAdress>
  <DomainObject.Predmet.ProtuStrankaListFormatedWithAdressOIB>
    <izvorni_sadrzaj>
      <item>KRANGOLA BARIĆ d.o.o. za usluge, OIB 61249557044, Donje Vino 16, 49217 Donje Vino</item>
    </izvorni_sadrzaj>
    <derivirana_varijabla naziv="DomainObject.Predmet.ProtuStrankaListFormatedWithAdressOIB_1">
      <item>KRANGOLA BARIĆ d.o.o. za usluge, OIB 61249557044, Donje Vino 16, 49217 Donje Vino</item>
    </derivirana_varijabla>
  </DomainObject.Predmet.ProtuStrankaListFormatedWithAdressOIB>
  <DomainObject.Predmet.ProtuStrankaListNazivFormated>
    <izvorni_sadrzaj>
      <item>KRANGOLA BARIĆ d.o.o. za usluge</item>
    </izvorni_sadrzaj>
    <derivirana_varijabla naziv="DomainObject.Predmet.ProtuStrankaListNazivFormated_1">
      <item>KRANGOLA BARIĆ d.o.o. za usluge</item>
    </derivirana_varijabla>
  </DomainObject.Predmet.ProtuStrankaListNazivFormated>
  <DomainObject.Predmet.ProtuStrankaListNazivFormatedOIB>
    <izvorni_sadrzaj>
      <item>KRANGOLA BARIĆ d.o.o. za usluge, OIB 61249557044</item>
    </izvorni_sadrzaj>
    <derivirana_varijabla naziv="DomainObject.Predmet.ProtuStrankaListNazivFormatedOIB_1">
      <item>KRANGOLA BARIĆ d.o.o. za usluge, OIB 61249557044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KRANGOLA BARIĆ d.o.o. za usluge</izvorni_sadrzaj>
    <derivirana_varijabla naziv="DomainObject.Predmet.ProtustrankaIDrugi_1">KRANGOLA BARIĆ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KRANGOLA BARIĆ d.o.o. za usluge, OIB 61249557044, Donje Vino 16, 49217 Donje Vino</izvorni_sadrzaj>
    <derivirana_varijabla naziv="DomainObject.Predmet.ProtustrankaIDrugiAdressOIB_1">KRANGOLA BARIĆ d.o.o. za usluge, OIB 61249557044, Donje Vino 16,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KRANGOLA BARIĆ d.o.o. za usluge</item>
    </izvorni_sadrzaj>
    <derivirana_varijabla naziv="DomainObject.Predmet.SudioniciListNaziv_1">
      <item>FINA Regionalni centar Zagreb</item>
      <item>KRANGOLA BARIĆ 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KRANGOLA BARIĆ d.o.o. za usluge, OIB 61249557044, Donje Vino 16,49217 Donje Vino</item>
    </izvorni_sadrzaj>
    <derivirana_varijabla naziv="DomainObject.Predmet.SudioniciListAdressOIB_1">
      <item>FINA Regionalni centar Zagreb, OIB 85821130368, Trg svibanjskih žrtava 1995. 1,10000 Zagreb</item>
      <item>KRANGOLA BARIĆ d.o.o. za usluge, OIB 61249557044, Donje Vino 16,49217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61249557044</item>
    </izvorni_sadrzaj>
    <derivirana_varijabla naziv="DomainObject.Predmet.SudioniciListNazivOIB_1">
      <item>, OIB 85821130368</item>
      <item>, OIB 61249557044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BD3C7-1C80-4531-9EF8-92A81870F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1766</properties:Characters>
  <properties:Lines>60</properties:Lines>
  <properties:Paragraphs>21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2017-03-09T12:26:00Z</cp:lastPrinted>
  <dcterms:modified xmlns:xsi="http://www.w3.org/2001/XMLSchema-instance" xsi:type="dcterms:W3CDTF">2017-03-09T12:26:00Z</dcterms:modified>
  <cp:revision>18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