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761c" w14:paraId="d26761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7168" w:rsidP="00A97168" w:rsidR="00A97168" w:rsidRPr="00A97168">
      <w:pPr>
        <w:spacing w:after="0"/>
        <w:rPr>
          <w:rFonts w:cs="Times New Roman" w:eastAsia="Calibri"/>
          <w:szCs w:val="22"/>
        </w:rPr>
      </w:pPr>
      <w:r w:rsidRPr="00A97168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A97168">
        <w:rPr>
          <w:rFonts w:cs="Times New Roman" w:eastAsia="Calibri"/>
          <w:szCs w:val="22"/>
        </w:rPr>
        <w:t>roj: 14. St-533/2018-4</w:t>
      </w:r>
    </w:p>
    <w:p w:rsidRDefault="00A97168" w:rsidP="00A97168" w:rsidR="00A97168" w:rsidRPr="00A97168">
      <w:pPr>
        <w:spacing w:after="0"/>
        <w:rPr>
          <w:rFonts w:cs="Times New Roman" w:eastAsia="Calibri"/>
          <w:szCs w:val="22"/>
        </w:rPr>
      </w:pPr>
      <w:r w:rsidRPr="00A97168">
        <w:rPr>
          <w:rFonts w:cs="Times New Roman" w:eastAsia="Calibri"/>
          <w:bCs/>
          <w:szCs w:val="22"/>
        </w:rPr>
        <w:t xml:space="preserve">  TRGOVAČKI SUD U SPLITU</w:t>
      </w:r>
      <w:r w:rsidRPr="00A97168">
        <w:rPr>
          <w:rFonts w:cs="Times New Roman" w:eastAsia="Calibri"/>
          <w:szCs w:val="22"/>
        </w:rPr>
        <w:t xml:space="preserve">                                              </w:t>
      </w:r>
    </w:p>
    <w:p w:rsidRDefault="00A97168" w:rsidP="00A97168" w:rsidR="00A97168" w:rsidRPr="00A97168">
      <w:pPr>
        <w:spacing w:after="0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 xml:space="preserve"> </w:t>
      </w:r>
      <w:proofErr w:type="spellStart"/>
      <w:r w:rsidRPr="00A97168">
        <w:rPr>
          <w:rFonts w:cs="Times New Roman" w:eastAsia="Calibri"/>
          <w:szCs w:val="22"/>
        </w:rPr>
        <w:t>Sukoišanska</w:t>
      </w:r>
      <w:proofErr w:type="spellEnd"/>
      <w:r w:rsidRPr="00A97168">
        <w:rPr>
          <w:rFonts w:cs="Times New Roman" w:eastAsia="Calibri"/>
          <w:szCs w:val="22"/>
        </w:rPr>
        <w:t xml:space="preserve"> 6. - 21 000  S P L I T</w:t>
      </w: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jc w:val="center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>R E P U B L I K A  H R V A T S K A</w:t>
      </w:r>
    </w:p>
    <w:p w:rsidRDefault="00A97168" w:rsidP="00A97168" w:rsidR="00A97168" w:rsidRPr="00A97168">
      <w:pPr>
        <w:spacing w:after="0"/>
        <w:jc w:val="center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jc w:val="center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>Z A K L J U Č A K</w:t>
      </w:r>
    </w:p>
    <w:p w:rsidRDefault="00A97168" w:rsidP="00A97168" w:rsidR="00A97168" w:rsidRPr="00A9716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97168" w:rsidP="00A97168" w:rsidR="00A97168" w:rsidRPr="00A9716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  <w:r w:rsidRPr="00A97168">
        <w:rPr>
          <w:rFonts w:cs="Times New Roman" w:eastAsia="Calibri"/>
          <w:b/>
          <w:szCs w:val="22"/>
        </w:rPr>
        <w:tab/>
      </w:r>
      <w:r w:rsidRPr="00A97168">
        <w:rPr>
          <w:rFonts w:cs="Times New Roman" w:eastAsia="Calibri"/>
          <w:szCs w:val="22"/>
        </w:rPr>
        <w:t>Trgovački sud u Splitu, po sudcu Jozi Ćaleti, u stečajnom postupku nad stečajnim Dužnikom: MALI KAŠETIN j.d.o.o. za računovodstvene poslove, Sinj, Ulica Ante Starčevića 1, OIB: 65076841295</w:t>
      </w:r>
      <w:r w:rsidRPr="00A97168">
        <w:rPr>
          <w:rFonts w:cs="Times New Roman" w:eastAsia="Calibri"/>
          <w:szCs w:val="22"/>
          <w:lang w:val="en-US"/>
        </w:rPr>
        <w:t>,</w:t>
      </w:r>
      <w:r w:rsidRPr="00A97168">
        <w:rPr>
          <w:rFonts w:cs="Times New Roman" w:eastAsia="Calibri"/>
          <w:szCs w:val="22"/>
        </w:rPr>
        <w:t xml:space="preserve"> 17. listopada 2018. </w:t>
      </w: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jc w:val="center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 xml:space="preserve">z a k </w:t>
      </w:r>
      <w:proofErr w:type="spellStart"/>
      <w:r w:rsidRPr="00A97168">
        <w:rPr>
          <w:rFonts w:cs="Times New Roman" w:eastAsia="Calibri"/>
          <w:szCs w:val="22"/>
        </w:rPr>
        <w:t>lj</w:t>
      </w:r>
      <w:proofErr w:type="spellEnd"/>
      <w:r w:rsidRPr="00A97168">
        <w:rPr>
          <w:rFonts w:cs="Times New Roman" w:eastAsia="Calibri"/>
          <w:szCs w:val="22"/>
        </w:rPr>
        <w:t xml:space="preserve"> u č i o    j e</w:t>
      </w: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b/>
          <w:szCs w:val="20"/>
        </w:rPr>
      </w:pP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ab/>
        <w:t xml:space="preserve">Poziva se Vladislava </w:t>
      </w:r>
      <w:proofErr w:type="spellStart"/>
      <w:r w:rsidRPr="00A97168">
        <w:rPr>
          <w:rFonts w:cs="Times New Roman" w:eastAsia="Calibri"/>
          <w:szCs w:val="22"/>
        </w:rPr>
        <w:t>Ezgeta</w:t>
      </w:r>
      <w:proofErr w:type="spellEnd"/>
      <w:r w:rsidRPr="00A97168">
        <w:rPr>
          <w:rFonts w:cs="Times New Roman" w:eastAsia="Calibri"/>
          <w:szCs w:val="22"/>
        </w:rPr>
        <w:t>, iz Sinja, Ulica Ante Starčevića 1, OIB: 09740200553,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A97168" w:rsidP="00A97168" w:rsidR="00A97168" w:rsidRPr="00A97168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ab/>
      </w:r>
    </w:p>
    <w:p w:rsidRDefault="00A97168" w:rsidP="00A97168" w:rsidR="00A97168" w:rsidRPr="00A97168">
      <w:pPr>
        <w:spacing w:after="0"/>
        <w:jc w:val="center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>Split, 17. listopada 2018.</w:t>
      </w: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97168">
        <w:rPr>
          <w:rFonts w:cs="Times New Roman" w:eastAsia="Calibri"/>
          <w:szCs w:val="22"/>
          <w:lang w:val="en-US"/>
        </w:rPr>
        <w:t>SUDAC</w:t>
      </w:r>
    </w:p>
    <w:p w:rsidRDefault="00A97168" w:rsidP="00A97168" w:rsidR="00A97168" w:rsidRPr="00A9716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A97168" w:rsidP="00A97168" w:rsidR="00A97168" w:rsidRPr="00A9716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A9716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A97168">
        <w:rPr>
          <w:rFonts w:cs="Times New Roman" w:eastAsia="Calibri"/>
          <w:szCs w:val="22"/>
          <w:lang w:val="en-US"/>
        </w:rPr>
        <w:t>v.r</w:t>
      </w:r>
      <w:proofErr w:type="spellEnd"/>
      <w:r w:rsidRPr="00A97168">
        <w:rPr>
          <w:rFonts w:cs="Times New Roman" w:eastAsia="Calibri"/>
          <w:szCs w:val="22"/>
          <w:lang w:val="en-US"/>
        </w:rPr>
        <w:t>.</w:t>
      </w:r>
      <w:proofErr w:type="gramEnd"/>
    </w:p>
    <w:p w:rsidRDefault="00A97168" w:rsidP="00A97168" w:rsidR="00A97168" w:rsidRPr="00A9716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A97168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A9716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97168">
        <w:rPr>
          <w:rFonts w:cs="Times New Roman" w:eastAsia="Calibri"/>
          <w:szCs w:val="22"/>
          <w:lang w:val="en-US"/>
        </w:rPr>
        <w:t>točnost</w:t>
      </w:r>
      <w:proofErr w:type="spellEnd"/>
      <w:r w:rsidRPr="00A9716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9716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A9716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9716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A97168" w:rsidP="00A97168" w:rsidR="00A97168" w:rsidRPr="00A9716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9716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A9716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A97168" w:rsidP="00A97168" w:rsidR="00A97168" w:rsidRPr="00A97168">
      <w:pPr>
        <w:spacing w:after="0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rPr>
          <w:rFonts w:cs="Times New Roman" w:eastAsia="Calibri"/>
          <w:b/>
          <w:szCs w:val="22"/>
        </w:rPr>
      </w:pP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 xml:space="preserve">Pravna pouka: </w:t>
      </w:r>
    </w:p>
    <w:p w:rsidRDefault="00A97168" w:rsidP="00A97168" w:rsidR="00A97168" w:rsidRPr="00A97168">
      <w:pPr>
        <w:spacing w:after="0"/>
        <w:jc w:val="both"/>
        <w:rPr>
          <w:rFonts w:cs="Times New Roman" w:eastAsia="Calibri"/>
          <w:szCs w:val="22"/>
        </w:rPr>
      </w:pPr>
      <w:r w:rsidRPr="00A97168">
        <w:rPr>
          <w:rFonts w:cs="Times New Roman" w:eastAsia="Calibri"/>
          <w:szCs w:val="22"/>
        </w:rPr>
        <w:t>Protiv ovog zaključka nije dopušten pravni lijek.</w:t>
      </w:r>
    </w:p>
    <w:p w:rsidRDefault="00A97168" w:rsidP="00A97168" w:rsidR="00A97168" w:rsidRPr="00A97168">
      <w:pPr>
        <w:spacing w:after="0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rPr>
          <w:rFonts w:cs="Times New Roman" w:eastAsia="Calibri"/>
          <w:szCs w:val="22"/>
        </w:rPr>
      </w:pPr>
    </w:p>
    <w:p w:rsidRDefault="00A97168" w:rsidP="00A97168" w:rsidR="00A97168" w:rsidRPr="00A9716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168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9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St-533/2018-4</izvorni_sadrzaj>
    <derivirana_varijabla naziv="DomainObject.Oznaka_1">St-533/2018-4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St-533/2018</izvorni_sadrzaj>
    <derivirana_varijabla naziv="DomainObject.Predmet.OznakaBroj_1">St-533/2018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KAŠETIN j.d.o.o. za računovodstvene poslove</izvorni_sadrzaj>
    <derivirana_varijabla naziv="DomainObject.Predmet.ProtustrankaFormated_1">  MALI KAŠETIN j.d.o.o. za računovodstvene poslove</derivirana_varijabla>
  </DomainObject.Predmet.ProtustrankaFormated>
  <DomainObject.Predmet.ProtustrankaFormatedOIB>
    <izvorni_sadrzaj>  MALI KAŠETIN j.d.o.o. za računovodstvene poslove, OIB 65076841295</izvorni_sadrzaj>
    <derivirana_varijabla naziv="DomainObject.Predmet.ProtustrankaFormatedOIB_1">  MALI KAŠETIN j.d.o.o. za računovodstvene poslove, OIB 65076841295</derivirana_varijabla>
  </DomainObject.Predmet.ProtustrankaFormatedOIB>
  <DomainObject.Predmet.ProtustrankaFormatedWithAdress>
    <izvorni_sadrzaj> MALI KAŠETIN j.d.o.o. za računovodstvene poslove, Ulica Ante Starčevića 1, 21230 Sinj</izvorni_sadrzaj>
    <derivirana_varijabla naziv="DomainObject.Predmet.ProtustrankaFormatedWithAdress_1"> MALI KAŠETIN j.d.o.o. za računovodstvene poslove, Ulica Ante Starčevića 1, 21230 Sinj</derivirana_varijabla>
  </DomainObject.Predmet.ProtustrankaFormatedWithAdress>
  <DomainObject.Predmet.ProtustrankaFormatedWithAdressOIB>
    <izvorni_sadrzaj> MALI KAŠETIN j.d.o.o. za računovodstvene poslove, OIB 65076841295, Ulica Ante Starčevića 1, 21230 Sinj</izvorni_sadrzaj>
    <derivirana_varijabla naziv="DomainObject.Predmet.ProtustrankaFormatedWithAdressOIB_1"> MALI KAŠETIN j.d.o.o. za računovodstvene poslove, OIB 65076841295, Ulica Ante Starčevića 1, 21230 Sinj</derivirana_varijabla>
  </DomainObject.Predmet.ProtustrankaFormatedWithAdressOIB>
  <DomainObject.Predmet.ProtustrankaWithAdress>
    <izvorni_sadrzaj>MALI KAŠETIN j.d.o.o. za računovodstvene poslove Ulica Ante Starčevića 1, 21230 Sinj</izvorni_sadrzaj>
    <derivirana_varijabla naziv="DomainObject.Predmet.ProtustrankaWithAdress_1">MALI KAŠETIN j.d.o.o. za računovodstvene poslove Ulica Ante Starčevića 1, 21230 Sinj</derivirana_varijabla>
  </DomainObject.Predmet.ProtustrankaWithAdress>
  <DomainObject.Predmet.ProtustrankaWithAdressOIB>
    <izvorni_sadrzaj>MALI KAŠETIN j.d.o.o. za računovodstvene poslove, OIB 65076841295, Ulica Ante Starčevića 1, 21230 Sinj</izvorni_sadrzaj>
    <derivirana_varijabla naziv="DomainObject.Predmet.ProtustrankaWithAdressOIB_1">MALI KAŠETIN j.d.o.o. za računovodstvene poslove, OIB 65076841295, Ulica Ante Starčevića 1, 21230 Sinj</derivirana_varijabla>
  </DomainObject.Predmet.ProtustrankaWithAdressOIB>
  <DomainObject.Predmet.ProtustrankaNazivFormated>
    <izvorni_sadrzaj>MALI KAŠETIN j.d.o.o. za računovodstvene poslove</izvorni_sadrzaj>
    <derivirana_varijabla naziv="DomainObject.Predmet.ProtustrankaNazivFormated_1">MALI KAŠETIN j.d.o.o. za računovodstvene poslove</derivirana_varijabla>
  </DomainObject.Predmet.ProtustrankaNazivFormated>
  <DomainObject.Predmet.ProtustrankaNazivFormatedOIB>
    <izvorni_sadrzaj>MALI KAŠETIN j.d.o.o. za računovodstvene poslove, OIB 65076841295</izvorni_sadrzaj>
    <derivirana_varijabla naziv="DomainObject.Predmet.ProtustrankaNazivFormatedOIB_1">MALI KAŠETIN j.d.o.o. za računovodstvene poslove, OIB 65076841295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20254.23</izvorni_sadrzaj>
    <derivirana_varijabla naziv="DomainObject.Predmet.TrenutnaVrijednost_1">20254.23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KAŠETIN j.d.o.o. za računovodstvene poslove</item>
    </izvorni_sadrzaj>
    <derivirana_varijabla naziv="DomainObject.Predmet.ProtuStrankaListFormated_1">
      <item>MALI KAŠETIN j.d.o.o. za računovodstvene poslove</item>
    </derivirana_varijabla>
  </DomainObject.Predmet.ProtuStrankaListFormated>
  <DomainObject.Predmet.ProtuStrankaListFormatedOIB>
    <izvorni_sadrzaj>
      <item>MALI KAŠETIN j.d.o.o. za računovodstvene poslove, OIB 65076841295</item>
    </izvorni_sadrzaj>
    <derivirana_varijabla naziv="DomainObject.Predmet.ProtuStrankaListFormatedOIB_1">
      <item>MALI KAŠETIN j.d.o.o. za računovodstvene poslove, OIB 65076841295</item>
    </derivirana_varijabla>
  </DomainObject.Predmet.ProtuStrankaListFormatedOIB>
  <DomainObject.Predmet.ProtuStrankaListFormatedWithAdress>
    <izvorni_sadrzaj>
      <item>MALI KAŠETIN j.d.o.o. za računovodstvene poslove, Ulica Ante Starčevića 1, 21230 Sinj</item>
    </izvorni_sadrzaj>
    <derivirana_varijabla naziv="DomainObject.Predmet.ProtuStrankaListFormatedWithAdress_1">
      <item>MALI KAŠETIN j.d.o.o. za računovodstvene poslove, Ulica Ante Starčevića 1, 21230 Sinj</item>
    </derivirana_varijabla>
  </DomainObject.Predmet.ProtuStrankaListFormatedWithAdress>
  <DomainObject.Predmet.ProtuStrankaListFormatedWithAdressOIB>
    <izvorni_sadrzaj>
      <item>MALI KAŠETIN j.d.o.o. za računovodstvene poslove, OIB 65076841295, Ulica Ante Starčevića 1, 21230 Sinj</item>
    </izvorni_sadrzaj>
    <derivirana_varijabla naziv="DomainObject.Predmet.ProtuStrankaListFormatedWithAdressOIB_1">
      <item>MALI KAŠETIN j.d.o.o. za računovodstvene poslove, OIB 65076841295, Ulica Ante Starčevića 1, 21230 Sinj</item>
    </derivirana_varijabla>
  </DomainObject.Predmet.ProtuStrankaListFormatedWithAdressOIB>
  <DomainObject.Predmet.ProtuStrankaListNazivFormated>
    <izvorni_sadrzaj>
      <item>MALI KAŠETIN j.d.o.o. za računovodstvene poslove</item>
    </izvorni_sadrzaj>
    <derivirana_varijabla naziv="DomainObject.Predmet.ProtuStrankaListNazivFormated_1">
      <item>MALI KAŠETIN j.d.o.o. za računovodstvene poslove</item>
    </derivirana_varijabla>
  </DomainObject.Predmet.ProtuStrankaListNazivFormated>
  <DomainObject.Predmet.ProtuStrankaListNazivFormatedOIB>
    <izvorni_sadrzaj>
      <item>MALI KAŠETIN j.d.o.o. za računovodstvene poslove, OIB 65076841295</item>
    </izvorni_sadrzaj>
    <derivirana_varijabla naziv="DomainObject.Predmet.ProtuStrankaListNazivFormatedOIB_1">
      <item>MALI KAŠETIN j.d.o.o. za računovodstvene poslove, OIB 65076841295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St-533/2018-4</izvorni_sadrzaj>
    <derivirana_varijabla naziv="DomainObject.PoslovniBrojDokumenta_1">St-533/2018-4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KAŠETIN j.d.o.o. za računovodstvene poslove</izvorni_sadrzaj>
    <derivirana_varijabla naziv="DomainObject.Predmet.ProtustrankaIDrugi_1">MALI KAŠETIN j.d.o.o. za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KAŠETIN j.d.o.o. za računovodstvene poslove, OIB 65076841295, Ulica Ante Starčevića 1, 21230 Sinj</izvorni_sadrzaj>
    <derivirana_varijabla naziv="DomainObject.Predmet.ProtustrankaIDrugiAdressOIB_1">MALI KAŠETIN j.d.o.o. za računovodstvene poslove, OIB 65076841295, Ulica Ante Starčevića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KAŠETIN j.d.o.o. za računovodstvene poslove</item>
      <item>FINANCIJSKA AGENCIJA, RC SPLIT</item>
    </izvorni_sadrzaj>
    <derivirana_varijabla naziv="DomainObject.Predmet.SudioniciListNaziv_1">
      <item>MALI KAŠETIN j.d.o.o. za računovodstvene poslove</item>
      <item>FINANCIJSKA AGENCIJA, RC SPLIT</item>
    </derivirana_varijabla>
  </DomainObject.Predmet.SudioniciListNaziv>
  <DomainObject.Predmet.SudioniciListAdressOIB>
    <izvorni_sadrzaj>
      <item>MALI KAŠETIN j.d.o.o. za računovodstvene poslove, OIB 65076841295, Ulica Ante Starčevića 1,21230 Sinj</item>
      <item>FINANCIJSKA AGENCIJA, RC SPLIT, OIB 85821130368, Mažuranićevo šetalište 24 b,21000 Split</item>
    </izvorni_sadrzaj>
    <derivirana_varijabla naziv="DomainObject.Predmet.SudioniciListAdressOIB_1">
      <item>MALI KAŠETIN j.d.o.o. za računovodstvene poslove, OIB 65076841295, Ulica Ante Starčevića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1F815-6456-439F-B83A-B7C5AEBC7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715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St-533/2018-4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