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9ec7" w14:paraId="15b9ec7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E81AE6">
        <w:t>413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E81AE6">
        <w:t>9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>Financijske agencije Regionalni centar Zagreb, Podružnica Varaždin, Augusta Cesarca 2, Varaždin,</w:t>
      </w:r>
      <w:r w:rsidR="00602366">
        <w:t xml:space="preserve"> OIB: </w:t>
      </w:r>
      <w:r w:rsidR="00602366" w:rsidRPr="00602366">
        <w:t>85821130368</w:t>
      </w:r>
      <w:r w:rsidRPr="00D6357F">
        <w:t xml:space="preserve">  za otvaranje stečajnog postupka nad dužnikom </w:t>
      </w:r>
      <w:r w:rsidR="00E81AE6" w:rsidRPr="00E81AE6">
        <w:rPr>
          <w:rFonts w:eastAsia="Calibri"/>
        </w:rPr>
        <w:t>NOINA ARKA j.d.o.o., Sveti Ivan Žabno, Kolodvorska ulica 34, OIB:27417174354</w:t>
      </w:r>
      <w:r w:rsidRPr="00D6357F">
        <w:t xml:space="preserve">, dana </w:t>
      </w:r>
      <w:r w:rsidR="00E81AE6">
        <w:t>5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E81AE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804BB0" w:rsidRPr="00C35B7E">
        <w:rPr>
          <w:b/>
          <w:u w:val="single"/>
        </w:rPr>
        <w:t xml:space="preserve">. </w:t>
      </w:r>
      <w:r w:rsidR="00C40DD6"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0</w:t>
      </w:r>
      <w:r w:rsidR="0079236E">
        <w:rPr>
          <w:b/>
          <w:u w:val="single"/>
        </w:rPr>
        <w:t>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C40DD6" w:rsidP="00C40DD6" w:rsidR="00C40DD6" w:rsidRPr="00C40DD6">
      <w:pPr>
        <w:spacing w:lineRule="auto" w:line="240" w:after="0"/>
        <w:jc w:val="both"/>
        <w:rPr>
          <w:rFonts w:eastAsia="Calibri"/>
        </w:rPr>
      </w:pPr>
      <w:r w:rsidRPr="00C40DD6">
        <w:rPr>
          <w:rFonts w:eastAsia="Calibri"/>
        </w:rPr>
        <w:t xml:space="preserve">- direktor dužnika </w:t>
      </w:r>
      <w:r w:rsidR="00E81AE6" w:rsidRPr="00E81AE6">
        <w:rPr>
          <w:rFonts w:eastAsia="Calibri"/>
        </w:rPr>
        <w:t>Marijana Stručić Matoša, Sveti Ivan Žabno, Kolodv</w:t>
      </w:r>
      <w:r w:rsidR="00E81AE6">
        <w:rPr>
          <w:rFonts w:eastAsia="Calibri"/>
        </w:rPr>
        <w:t>orska ulica 34</w:t>
      </w:r>
      <w:r w:rsidRPr="00C40DD6">
        <w:rPr>
          <w:rFonts w:eastAsia="Calibri"/>
        </w:rPr>
        <w:t>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E81AE6">
        <w:t>4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E81AE6">
        <w:t>5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BA33B9" w:rsidR="00BA33B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BA33B9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E81AE6" w:rsidRPr="00E81AE6">
        <w:rPr>
          <w:rFonts w:eastAsia="Calibri"/>
        </w:rPr>
        <w:t>NOINA ARKA j.d.o.o., Sveti Ivan Žabno, Kolod</w:t>
      </w:r>
      <w:r w:rsidR="00E81AE6">
        <w:rPr>
          <w:rFonts w:eastAsia="Calibri"/>
        </w:rPr>
        <w:t>vorska ulica 34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 xml:space="preserve">direktor dužnika </w:t>
      </w:r>
      <w:r w:rsidR="00E81AE6" w:rsidRPr="00E81AE6">
        <w:rPr>
          <w:rFonts w:eastAsia="Calibri"/>
        </w:rPr>
        <w:t>Marijana Stručić Matoša, Sveti Ivan Žabno, Kolodv</w:t>
      </w:r>
      <w:r w:rsidR="00E81AE6">
        <w:rPr>
          <w:rFonts w:eastAsia="Calibri"/>
        </w:rPr>
        <w:t>orska ulica 34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3B9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E81AE6">
      <w:t>413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E81AE6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1BF9"/>
    <w:rsid w:val="00043FF2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2366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9236E"/>
    <w:rsid w:val="007B1B95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21856"/>
    <w:rsid w:val="00A639A0"/>
    <w:rsid w:val="00A710AC"/>
    <w:rsid w:val="00AA771F"/>
    <w:rsid w:val="00AC1C85"/>
    <w:rsid w:val="00AC1CAE"/>
    <w:rsid w:val="00AC256F"/>
    <w:rsid w:val="00AC4BF5"/>
    <w:rsid w:val="00B23A1B"/>
    <w:rsid w:val="00B64216"/>
    <w:rsid w:val="00BA33B9"/>
    <w:rsid w:val="00BB07B4"/>
    <w:rsid w:val="00C04790"/>
    <w:rsid w:val="00C30BDC"/>
    <w:rsid w:val="00C35B7E"/>
    <w:rsid w:val="00C40DD6"/>
    <w:rsid w:val="00C4252D"/>
    <w:rsid w:val="00CC2EF9"/>
    <w:rsid w:val="00CD4711"/>
    <w:rsid w:val="00CD6083"/>
    <w:rsid w:val="00D113A9"/>
    <w:rsid w:val="00D42CF1"/>
    <w:rsid w:val="00D75765"/>
    <w:rsid w:val="00E01330"/>
    <w:rsid w:val="00E17CBA"/>
    <w:rsid w:val="00E81AE6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NOINA ARKA jednostavno društvo s ograničenom odgovornošću za ugostiteljstvo</izvorni_sadrzaj>
    <derivirana_varijabla naziv="DomainObject.Predmet.ProtustrankaFormated_1">  NOINA ARKA jednostavno društvo s ograničenom odgovornošću za ugostiteljstvo</derivirana_varijabla>
  </DomainObject.Predmet.ProtustrankaFormated>
  <DomainObject.Predmet.ProtustrankaFormatedOIB>
    <izvorni_sadrzaj>  NOINA ARKA jednostavno društvo s ograničenom odgovornošću za ugostiteljstvo, OIB 27417174354</izvorni_sadrzaj>
    <derivirana_varijabla naziv="DomainObject.Predmet.ProtustrankaFormatedOIB_1">  NOINA ARKA jednostavno društvo s ograničenom odgovornošću za ugostiteljstvo, OIB 27417174354</derivirana_varijabla>
  </DomainObject.Predmet.ProtustrankaFormatedOIB>
  <DomainObject.Predmet.ProtustrankaFormatedWithAdress>
    <izvorni_sadrzaj> NOINA ARKA jednostavno društvo s ograničenom odgovornošću za ugostiteljstvo, Kolodvorska ulica 34, 48214 Sveti Ivan Žabno</izvorni_sadrzaj>
    <derivirana_varijabla naziv="DomainObject.Predmet.ProtustrankaFormatedWithAdress_1"> NOINA ARKA jednostavno društvo s ograničenom odgovornošću za ugostiteljstvo, Kolodvorska ulica 34, 48214 Sveti Ivan Žabno</derivirana_varijabla>
  </DomainObject.Predmet.ProtustrankaFormatedWithAdress>
  <DomainObject.Predmet.ProtustrankaFormatedWithAdressOIB>
    <izvorni_sadrzaj> NOINA ARKA jednostavno društvo s ograničenom odgovornošću za ugostiteljstvo, OIB 27417174354, Kolodvorska ulica 34, 48214 Sveti Ivan Žabno</izvorni_sadrzaj>
    <derivirana_varijabla naziv="DomainObject.Predmet.ProtustrankaFormatedWithAdressOIB_1"> NOINA ARKA jednostavno društvo s ograničenom odgovornošću za ugostiteljstvo, OIB 27417174354, Kolodvorska ulica 34, 48214 Sveti Ivan Žabno</derivirana_varijabla>
  </DomainObject.Predmet.ProtustrankaFormatedWithAdressOIB>
  <DomainObject.Predmet.ProtustrankaWithAdress>
    <izvorni_sadrzaj>NOINA ARKA jednostavno društvo s ograničenom odgovornošću za ugostiteljstvo Kolodvorska ulica 34, 48214 Sveti Ivan Žabno</izvorni_sadrzaj>
    <derivirana_varijabla naziv="DomainObject.Predmet.ProtustrankaWithAdress_1">NOINA ARKA jednostavno društvo s ograničenom odgovornošću za ugostiteljstvo Kolodvorska ulica 34, 48214 Sveti Ivan Žabno</derivirana_varijabla>
  </DomainObject.Predmet.ProtustrankaWithAdress>
  <DomainObject.Predmet.ProtustrankaWithAdressOIB>
    <izvorni_sadrzaj>NOINA ARKA jednostavno društvo s ograničenom odgovornošću za ugostiteljstvo, OIB 27417174354, Kolodvorska ulica 34, 48214 Sveti Ivan Žabno</izvorni_sadrzaj>
    <derivirana_varijabla naziv="DomainObject.Predmet.ProtustrankaWithAdressOIB_1">NOINA ARKA jednostavno društvo s ograničenom odgovornošću za ugostiteljstvo, OIB 27417174354, Kolodvorska ulica 34, 48214 Sveti Ivan Žabno</derivirana_varijabla>
  </DomainObject.Predmet.ProtustrankaWithAdressOIB>
  <DomainObject.Predmet.ProtustrankaNazivFormated>
    <izvorni_sadrzaj>NOINA ARKA jednostavno društvo s ograničenom odgovornošću za ugostiteljstvo</izvorni_sadrzaj>
    <derivirana_varijabla naziv="DomainObject.Predmet.ProtustrankaNazivFormated_1">NOINA ARKA jednostavno društvo s ograničenom odgovornošću za ugostiteljstvo</derivirana_varijabla>
  </DomainObject.Predmet.ProtustrankaNazivFormated>
  <DomainObject.Predmet.ProtustrankaNazivFormatedOIB>
    <izvorni_sadrzaj>NOINA ARKA jednostavno društvo s ograničenom odgovornošću za ugostiteljstvo, OIB 27417174354</izvorni_sadrzaj>
    <derivirana_varijabla naziv="DomainObject.Predmet.ProtustrankaNazivFormatedOIB_1">NOINA ARKA jednostavno društvo s ograničenom odgovornošću za ugostiteljstvo, OIB 27417174354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4022.06</izvorni_sadrzaj>
    <derivirana_varijabla naziv="DomainObject.Predmet.TrenutnaVrijednost_1">4022.06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NOINA ARKA jednostavno društvo s ograničenom odgovornošću za ugostiteljstvo</item>
    </izvorni_sadrzaj>
    <derivirana_varijabla naziv="DomainObject.Predmet.ProtuStrankaListFormated_1">
      <item>NOINA ARKA jednostavno društvo s ograničenom odgovornošću za ugostiteljstvo</item>
    </derivirana_varijabla>
  </DomainObject.Predmet.ProtuStrankaListFormated>
  <DomainObject.Predmet.ProtuStrankaListFormatedOIB>
    <izvorni_sadrzaj>
      <item>NOINA ARKA jednostavno društvo s ograničenom odgovornošću za ugostiteljstvo, OIB 27417174354</item>
    </izvorni_sadrzaj>
    <derivirana_varijabla naziv="DomainObject.Predmet.ProtuStrankaListFormatedOIB_1">
      <item>NOINA ARKA jednostavno društvo s ograničenom odgovornošću za ugostiteljstvo, OIB 27417174354</item>
    </derivirana_varijabla>
  </DomainObject.Predmet.ProtuStrankaListFormatedOIB>
  <DomainObject.Predmet.ProtuStrankaListFormatedWithAdress>
    <izvorni_sadrzaj>
      <item>NOINA ARKA jednostavno društvo s ograničenom odgovornošću za ugostiteljstvo, Kolodvorska ulica 34, 48214 Sveti Ivan Žabno</item>
    </izvorni_sadrzaj>
    <derivirana_varijabla naziv="DomainObject.Predmet.ProtuStrankaListFormatedWithAdress_1">
      <item>NOINA ARKA jednostavno društvo s ograničenom odgovornošću za ugostiteljstvo, Kolodvorska ulica 34, 48214 Sveti Ivan Žabno</item>
    </derivirana_varijabla>
  </DomainObject.Predmet.ProtuStrankaListFormatedWithAdress>
  <DomainObject.Predmet.ProtuStrankaListFormatedWithAdressOIB>
    <izvorni_sadrzaj>
      <item>NOINA ARKA jednostavno društvo s ograničenom odgovornošću za ugostiteljstvo, OIB 27417174354, Kolodvorska ulica 34, 48214 Sveti Ivan Žabno</item>
    </izvorni_sadrzaj>
    <derivirana_varijabla naziv="DomainObject.Predmet.ProtuStrankaListFormatedWithAdressOIB_1">
      <item>NOINA ARKA jednostavno društvo s ograničenom odgovornošću za ugostiteljstvo, OIB 27417174354, Kolodvorska ulica 34, 48214 Sveti Ivan Žabno</item>
    </derivirana_varijabla>
  </DomainObject.Predmet.ProtuStrankaListFormatedWithAdressOIB>
  <DomainObject.Predmet.ProtuStrankaListNazivFormated>
    <izvorni_sadrzaj>
      <item>NOINA ARKA jednostavno društvo s ograničenom odgovornošću za ugostiteljstvo</item>
    </izvorni_sadrzaj>
    <derivirana_varijabla naziv="DomainObject.Predmet.ProtuStrankaListNazivFormated_1">
      <item>NOINA ARKA jednostavno društvo s ograničenom odgovornošću za ugostiteljstvo</item>
    </derivirana_varijabla>
  </DomainObject.Predmet.ProtuStrankaListNazivFormated>
  <DomainObject.Predmet.ProtuStrankaListNazivFormatedOIB>
    <izvorni_sadrzaj>
      <item>NOINA ARKA jednostavno društvo s ograničenom odgovornošću za ugostiteljstvo, OIB 27417174354</item>
    </izvorni_sadrzaj>
    <derivirana_varijabla naziv="DomainObject.Predmet.ProtuStrankaListNazivFormatedOIB_1">
      <item>NOINA ARKA jednostavno društvo s ograničenom odgovornošću za ugostiteljstvo, OIB 27417174354</item>
    </derivirana_varijabla>
  </DomainObject.Predmet.ProtuStrankaListNazivFormatedOIB>
  <DomainObject.Predmet.OstaliList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Formated_1">
      <item>E-oglasna ploča</item>
      <item>Sudski registar</item>
      <item>Marijana Stručić Matoša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FormatedOIB_1">
      <item>E-oglasna ploča</item>
      <item>Sudski registar</item>
      <item>Marijana Stručić Matoša, OIB 77057535031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Marijana Stručić Matoša, Kolodvorska Ulica 34, 48214 Sveti Ivan Žabno</item>
      <item>Županijsko državno odvjetništvo</item>
    </izvorni_sadrzaj>
    <derivirana_varijabla naziv="DomainObject.Predmet.OstaliListFormatedWithAdress_1">
      <item>E-oglasna ploča</item>
      <item>Sudski registar</item>
      <item>Marijana Stručić Matoša, Kolodvorska Ulica 34, 48214 Sveti Ivan Žabno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Marijana Stručić Matoša, OIB 77057535031, Kolodvorska Ulica 34, 48214 Sveti Ivan Žabno</item>
      <item>Županijsko državno odvjetništvo</item>
    </izvorni_sadrzaj>
    <derivirana_varijabla naziv="DomainObject.Predmet.OstaliListFormatedWithAdressOIB_1">
      <item>E-oglasna ploča</item>
      <item>Sudski registar</item>
      <item>Marijana Stručić Matoša, OIB 77057535031, Kolodvorska Ulica 34, 48214 Sveti Ivan Žabno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Marijana Stručić Matoša</item>
      <item>Županijsko državno odvjetništvo</item>
    </izvorni_sadrzaj>
    <derivirana_varijabla naziv="DomainObject.Predmet.OstaliListNazivFormated_1">
      <item>E-oglasna ploča</item>
      <item>Sudski registar</item>
      <item>Marijana Stručić Matoša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Marijana Stručić Matoša, OIB 77057535031</item>
      <item>Županijsko državno odvjetništvo</item>
    </izvorni_sadrzaj>
    <derivirana_varijabla naziv="DomainObject.Predmet.OstaliListNazivFormatedOIB_1">
      <item>E-oglasna ploča</item>
      <item>Sudski registar</item>
      <item>Marijana Stručić Matoša, OIB 77057535031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NOINA ARKA jednostavno društvo s ograničenom odgovornošću za ugostiteljstvo</izvorni_sadrzaj>
    <derivirana_varijabla naziv="DomainObject.Predmet.ProtustrankaIDrugi_1">NOINA ARKA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NOINA ARKA jednostavno društvo s ograničenom odgovornošću za ugostiteljstvo, OIB 27417174354, Kolodvorska ulica 34, 48214 Sveti Ivan Žabno</izvorni_sadrzaj>
    <derivirana_varijabla naziv="DomainObject.Predmet.ProtustrankaIDrugiAdressOIB_1">NOINA ARKA jednostavno društvo s ograničenom odgovornošću za ugostiteljstvo, OIB 27417174354, Kolodvorska ulica 34,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izvorni_sadrzaj>
    <derivirana_varijabla naziv="DomainObject.Predmet.SudioniciListNaziv_1">
      <item>Financijska agencija</item>
      <item>NOINA ARKA jednostavno društvo s ograničenom odgovornošću za ugostiteljstvo</item>
      <item>E-oglasna ploča</item>
      <item>Sudski registar</item>
      <item>Marijana Stručić Matoša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izvorni_sadrzaj>
    <derivirana_varijabla naziv="DomainObject.Predmet.SudioniciListAdressOIB_1"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  <item>Marijana Stručić Matoša, OIB 77057535031, Kolodvorska Ulica 34,48214 Sveti Ivan Žabno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27417174354</item>
      <item>, OIB null</item>
      <item>, OIB null</item>
      <item>, OIB 77057535031</item>
      <item>, OIB null</item>
    </izvorni_sadrzaj>
    <derivirana_varijabla naziv="DomainObject.Predmet.SudioniciListNazivOIB_1">
      <item>, OIB 85821130368</item>
      <item>, OIB 27417174354</item>
      <item>, OIB null</item>
      <item>, OIB null</item>
      <item>, OIB 77057535031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D57EA-E6A2-4640-A1CD-F22D4FB66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1920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2016-05-04T12:48:00Z</dcterms:created>
  <dc:creator>Maja Valušnig</dc:creator>
  <cp:lastModifiedBy>Nevenka Vuković</cp:lastModifiedBy>
  <cp:lastPrinted>2016-05-03T12:11:00Z</cp:lastPrinted>
  <dcterms:modified xmlns:xsi="http://www.w3.org/2001/XMLSchema-instance" xsi:type="dcterms:W3CDTF">2016-05-05T06:09:00Z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