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0763d" w14:paraId="5d0763d" w:rsidRDefault="00AA5237" w:rsidP="004C7981" w:rsidR="004C7981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</w:r>
      <w:r w:rsidR="00927608" w:rsidRPr="00AB42D5">
        <w:t>Poslovni broj: 5</w:t>
      </w:r>
      <w:r w:rsidR="00017BA9">
        <w:t xml:space="preserve"> St-</w:t>
      </w:r>
      <w:r w:rsidR="005F4B27">
        <w:t>594</w:t>
      </w:r>
      <w:r w:rsidR="00177BF1">
        <w:t>/15-7</w:t>
      </w:r>
    </w:p>
    <w:p w:rsidRDefault="00AA5237" w:rsidP="00BF3D61" w:rsidR="00AA5237">
      <w:pPr>
        <w:jc w:val="center"/>
      </w:pPr>
    </w:p>
    <w:p w:rsidRDefault="00927608" w:rsidP="00BF3D61" w:rsidR="00927608">
      <w:pPr>
        <w:jc w:val="center"/>
      </w:pPr>
    </w:p>
    <w:p w:rsidRDefault="00927608" w:rsidP="00BF3D61" w:rsidR="00927608" w:rsidRPr="008C3132">
      <w:pPr>
        <w:jc w:val="center"/>
      </w:pPr>
    </w:p>
    <w:p w:rsidRDefault="00AA5237" w:rsidP="00952B68" w:rsidR="00AA5237" w:rsidRPr="008C3132">
      <w:r w:rsidRPr="008C3132">
        <w:t>REPUBLIKA HRVATSKA</w:t>
      </w:r>
    </w:p>
    <w:p w:rsidRDefault="00AA5237" w:rsidP="00952B68" w:rsidR="00AA5237">
      <w:r w:rsidRPr="008C3132">
        <w:t>TRGOVAČKI SUD U ZADRU</w:t>
      </w:r>
    </w:p>
    <w:p w:rsidRDefault="00AA5237" w:rsidP="00952B68" w:rsidR="00AA5237">
      <w:r>
        <w:t>Dr. Franje Tuđmana 35</w:t>
      </w:r>
      <w:r w:rsidR="00927608">
        <w:t>.</w:t>
      </w:r>
    </w:p>
    <w:p w:rsidRDefault="00B604B0" w:rsidP="00952B68" w:rsidR="00B604B0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B604B0" w:rsidP="005440C2" w:rsidR="00B604B0" w:rsidRPr="008C3132"/>
    <w:p w:rsidRDefault="00AB42D5" w:rsidP="008D4452" w:rsidR="00AA5237" w:rsidRPr="008C3132">
      <w:pPr>
        <w:ind w:firstLine="705"/>
        <w:jc w:val="both"/>
      </w:pPr>
      <w:r>
        <w:t>Trgovački sud u Zadru, OIB: 39670464653</w:t>
      </w:r>
      <w:r w:rsidR="00AA5237">
        <w:t xml:space="preserve">, </w:t>
      </w:r>
      <w:r w:rsidR="00AA5237" w:rsidRPr="008C3132">
        <w:t xml:space="preserve">po </w:t>
      </w:r>
      <w:r w:rsidR="009D6B95">
        <w:t>sudskoj</w:t>
      </w:r>
      <w:r w:rsidR="00927608">
        <w:t xml:space="preserve"> savjetni</w:t>
      </w:r>
      <w:r w:rsidR="009D6B95">
        <w:t>ci</w:t>
      </w:r>
      <w:r w:rsidR="00927608">
        <w:t xml:space="preserve"> Katarin</w:t>
      </w:r>
      <w:r w:rsidR="009D6B95">
        <w:t>i</w:t>
      </w:r>
      <w:r w:rsidR="00927608">
        <w:t xml:space="preserve"> Miletić</w:t>
      </w:r>
      <w:r w:rsidR="00AA5237" w:rsidRPr="008C3132">
        <w:t xml:space="preserve">, </w:t>
      </w:r>
      <w:r>
        <w:t>povodom zahtjeva</w:t>
      </w:r>
      <w:r w:rsidRPr="00386298">
        <w:t xml:space="preserve"> </w:t>
      </w:r>
      <w:r>
        <w:t>Financijske agencije, Regionalnog centra Splita, Podružnice Za</w:t>
      </w:r>
      <w:r w:rsidR="00745C8F">
        <w:t>dar, Ivana Danila 4., Zadar</w:t>
      </w:r>
      <w:r w:rsidR="00331077">
        <w:t xml:space="preserve">, OIB 85821130368 </w:t>
      </w:r>
      <w:r w:rsidR="00745C8F">
        <w:t xml:space="preserve"> od </w:t>
      </w:r>
      <w:r w:rsidR="005F4B27">
        <w:t>10</w:t>
      </w:r>
      <w:r w:rsidR="005E6FD0">
        <w:t>. studenog</w:t>
      </w:r>
      <w:r>
        <w:t xml:space="preserve"> 2015. za provedbu skraćenoga stečajnog postupka</w:t>
      </w:r>
      <w:r w:rsidRPr="008C3132">
        <w:t xml:space="preserve"> nad dužnikom</w:t>
      </w:r>
      <w:r>
        <w:t xml:space="preserve"> </w:t>
      </w:r>
      <w:r w:rsidR="005F4B27">
        <w:t>AGORAZO d.o.o., Zadar, Andrije Hebranga 5.</w:t>
      </w:r>
      <w:r w:rsidR="0088334D">
        <w:t xml:space="preserve">, OIB </w:t>
      </w:r>
      <w:r w:rsidR="005F4B27">
        <w:t>14198071924</w:t>
      </w:r>
      <w:r w:rsidR="002A6E5F" w:rsidRPr="00AB42D5">
        <w:t xml:space="preserve">, </w:t>
      </w:r>
      <w:r w:rsidR="00AA5237" w:rsidRPr="008C3132">
        <w:t xml:space="preserve">dana </w:t>
      </w:r>
      <w:r w:rsidR="00CD7763">
        <w:t>1</w:t>
      </w:r>
      <w:r w:rsidR="00434812">
        <w:t>8</w:t>
      </w:r>
      <w:r w:rsidR="00CD7763">
        <w:t>. ožujka 2016.</w:t>
      </w:r>
    </w:p>
    <w:p w:rsidRDefault="00B604B0" w:rsidP="00316882" w:rsidR="00B604B0" w:rsidRPr="008C3132">
      <w:pPr>
        <w:jc w:val="both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1030FD" w:rsidP="00331077" w:rsidR="001030FD" w:rsidRPr="008C3132"/>
    <w:p w:rsidRDefault="00193657" w:rsidP="00AB42D5" w:rsidR="001030FD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AB42D5">
        <w:t xml:space="preserve">skraćeni </w:t>
      </w:r>
      <w:r w:rsidRPr="002B5AAE">
        <w:t>stečajni postupak nad stečajnim dužnikom</w:t>
      </w:r>
      <w:r w:rsidR="002A6E5F" w:rsidRPr="002A6E5F">
        <w:t xml:space="preserve"> </w:t>
      </w:r>
      <w:r w:rsidR="005F4B27">
        <w:t>AGORAZO d.o.o., Zadar, Andrije Hebranga 5., OIB 14198071924</w:t>
      </w:r>
      <w:r w:rsidR="008F77CD">
        <w:t xml:space="preserve"> </w:t>
      </w:r>
      <w:r w:rsidR="00AB42D5">
        <w:t>s danom 1</w:t>
      </w:r>
      <w:r w:rsidR="00434812">
        <w:t>8</w:t>
      </w:r>
      <w:r w:rsidR="00AB42D5">
        <w:t xml:space="preserve">. ožujka 2016. u </w:t>
      </w:r>
      <w:r w:rsidR="005F4B27">
        <w:t>11,</w:t>
      </w:r>
      <w:r w:rsidR="00331077">
        <w:t>05</w:t>
      </w:r>
      <w:r w:rsidR="00AB42D5">
        <w:t xml:space="preserve"> sati kada će se ovo rješenje objaviti na mrežnoj stranici e-Oglasna ploča suda.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331077" w:rsidR="00670F33" w:rsidRPr="002B5AAE">
      <w:pPr>
        <w:spacing w:lineRule="auto" w:line="276" w:after="200"/>
        <w:ind w:hanging="705" w:left="705"/>
      </w:pPr>
      <w:r w:rsidRPr="002B5AAE">
        <w:t>I</w:t>
      </w:r>
      <w:r w:rsidR="00AB42D5">
        <w:t>I</w:t>
      </w:r>
      <w:r w:rsidRPr="002B5AAE">
        <w:t>.</w:t>
      </w:r>
      <w:r w:rsidRPr="00331077">
        <w:rPr>
          <w:b/>
        </w:rPr>
        <w:tab/>
      </w:r>
      <w:r w:rsidRPr="002B5AAE">
        <w:t>Stečajnim upraviteljem imenuje se</w:t>
      </w:r>
      <w:r w:rsidR="00331077">
        <w:t xml:space="preserve"> </w:t>
      </w:r>
      <w:r w:rsidR="00331077" w:rsidRPr="00C911AF">
        <w:t>LEHKI JELENKO iz Zagreba, Pavla Hatza 10, OIB: 96068307857</w:t>
      </w:r>
      <w:r w:rsidR="00331077">
        <w:t>.</w:t>
      </w:r>
    </w:p>
    <w:p w:rsidRDefault="00193657" w:rsidP="00193657" w:rsidR="00DD6025">
      <w:pPr>
        <w:ind w:hanging="705" w:left="705"/>
        <w:jc w:val="both"/>
      </w:pPr>
      <w:r w:rsidRPr="002B5AAE">
        <w:t>I</w:t>
      </w:r>
      <w:r w:rsidR="00AB42D5"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764B55">
        <w:t xml:space="preserve">skraćeni </w:t>
      </w:r>
      <w:r w:rsidRPr="002B5AAE">
        <w:t>stečajni postupak nad dužnikom</w:t>
      </w:r>
      <w:r w:rsidR="002A6E5F" w:rsidRPr="002A6E5F">
        <w:t xml:space="preserve"> </w:t>
      </w:r>
      <w:r w:rsidR="005F4B27">
        <w:t>AGORAZO d.o.o., Zadar, Andrije Hebranga 5., OIB 14198071924</w:t>
      </w:r>
      <w:r w:rsidR="00AB42D5">
        <w:t>.</w:t>
      </w:r>
    </w:p>
    <w:p w:rsidRDefault="00AB42D5" w:rsidP="00193657" w:rsidR="00AB42D5">
      <w:pPr>
        <w:ind w:hanging="705" w:left="705"/>
        <w:jc w:val="both"/>
      </w:pPr>
    </w:p>
    <w:p w:rsidRDefault="00AB42D5" w:rsidP="00193657" w:rsidR="00193657" w:rsidRPr="002B5AAE">
      <w:pPr>
        <w:ind w:hanging="705" w:left="705"/>
        <w:jc w:val="both"/>
      </w:pPr>
      <w:r>
        <w:t>I</w:t>
      </w:r>
      <w:r w:rsidR="00193657">
        <w:t xml:space="preserve">V.        </w:t>
      </w:r>
      <w:r w:rsidR="00193657" w:rsidRPr="002B5AAE">
        <w:t>Dio nastalih trošk</w:t>
      </w:r>
      <w:r>
        <w:t>ova postupka isplatit će se iz F</w:t>
      </w:r>
      <w:r w:rsidR="00193657" w:rsidRPr="002B5AAE">
        <w:t xml:space="preserve">onda </w:t>
      </w:r>
      <w:r>
        <w:t>za namirenje troškova stečajnog postupka iz čl. 111</w:t>
      </w:r>
      <w:r w:rsidR="00193657" w:rsidRPr="002B5AAE">
        <w:t>. S</w:t>
      </w:r>
      <w:r>
        <w:t>tečajnog zakona.</w:t>
      </w:r>
    </w:p>
    <w:p w:rsidRDefault="00193657" w:rsidP="00193657" w:rsidR="00193657" w:rsidRPr="002B5AAE">
      <w:pPr>
        <w:jc w:val="both"/>
      </w:pPr>
    </w:p>
    <w:p w:rsidRDefault="00193657" w:rsidP="00193657" w:rsidR="00193657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 xml:space="preserve"> </w:t>
      </w:r>
      <w:r w:rsidRPr="002B5AAE">
        <w:tab/>
        <w:t xml:space="preserve">Ovo rješenje će se </w:t>
      </w:r>
      <w:r w:rsidR="00AB42D5"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9D6B95" w:rsidR="00193657" w:rsidRPr="002B5AAE">
      <w:pPr>
        <w:ind w:hanging="709" w:left="709"/>
        <w:jc w:val="both"/>
      </w:pPr>
      <w:r w:rsidRPr="002B5AAE">
        <w:t>V</w:t>
      </w:r>
      <w:r w:rsidR="001030FD">
        <w:t>I</w:t>
      </w:r>
      <w:r>
        <w:t>.</w:t>
      </w:r>
      <w:r w:rsidR="00927608">
        <w:t xml:space="preserve">   </w:t>
      </w:r>
      <w:r w:rsidR="00AB42D5">
        <w:t xml:space="preserve"> </w:t>
      </w:r>
      <w:r w:rsidRPr="002B5AAE">
        <w:t xml:space="preserve">Otvaranje </w:t>
      </w:r>
      <w:r w:rsidR="00AB42D5">
        <w:t xml:space="preserve">skraćenog </w:t>
      </w:r>
      <w:r w:rsidRPr="002B5AAE">
        <w:t xml:space="preserve">stečajnog postupka </w:t>
      </w:r>
      <w:r w:rsidR="00AB42D5"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 w:rsidR="00AB42D5">
        <w:t>prava intelektualnog vlasništva i druge javne knjige, registre, upisnike i očevidnike u kojima je dužnik upisan kao nositelj nekog prava.</w:t>
      </w:r>
    </w:p>
    <w:p w:rsidRDefault="00193657" w:rsidP="00193657" w:rsidR="00193657" w:rsidRPr="00B604B0">
      <w:pPr>
        <w:jc w:val="both"/>
        <w:rPr>
          <w:b/>
        </w:rPr>
      </w:pPr>
    </w:p>
    <w:p w:rsidRDefault="00193657" w:rsidP="00927608" w:rsidR="00193657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 w:rsidR="00AB42D5">
        <w:t xml:space="preserve">skraćenog </w:t>
      </w:r>
      <w:r w:rsidRPr="00572080">
        <w:t xml:space="preserve">stečajnog postupka zastupati stečajnu masu, te u ime stečajnog dužnika, a za račun stečajne mase </w:t>
      </w:r>
      <w:r w:rsidR="00AB42D5">
        <w:t xml:space="preserve">postupke radi prikupljanja imovine koja ulazi u stečajnu masu i prikupljenim sredstvima </w:t>
      </w:r>
      <w:r w:rsidR="000E3B4A">
        <w:t xml:space="preserve">podmiriti nastale troškove stečajnog postupka, a neiskorišteni iznos uplati u Fond za namirenje troškova stečajnog postupka iz čl. 111. Stečajnog zakona. </w:t>
      </w:r>
    </w:p>
    <w:p w:rsidRDefault="00670F33" w:rsidP="00927608" w:rsidR="00670F33">
      <w:pPr>
        <w:ind w:hanging="705" w:left="705"/>
        <w:jc w:val="both"/>
      </w:pPr>
    </w:p>
    <w:p w:rsidRDefault="00331077" w:rsidP="00927608" w:rsidR="00331077" w:rsidRPr="00572080">
      <w:pPr>
        <w:ind w:hanging="705" w:left="705"/>
        <w:jc w:val="both"/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0E3B4A" w:rsidP="000E3B4A" w:rsidR="000E3B4A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 w:rsidR="00962EE0">
        <w:t xml:space="preserve">dana </w:t>
      </w:r>
      <w:r w:rsidR="005F4B27">
        <w:t>10</w:t>
      </w:r>
      <w:r w:rsidR="005E6FD0">
        <w:t>. studenog</w:t>
      </w:r>
      <w:r>
        <w:t xml:space="preserve"> 2015</w:t>
      </w:r>
      <w:r w:rsidRPr="002B5AAE">
        <w:t xml:space="preserve">. zahtjev za </w:t>
      </w:r>
      <w:r w:rsidRPr="00B604B0">
        <w:t>provedbu skraćenog stečajnog postupka nad dužnikom</w:t>
      </w:r>
      <w:r w:rsidRPr="00181006">
        <w:t xml:space="preserve"> </w:t>
      </w:r>
      <w:r>
        <w:t>na temelju čl. 444. st. 1. Stečajnog zakona (Narodne novine broj 71/15, dalje u tekstu: SZ). U zahtjevu</w:t>
      </w:r>
      <w:r w:rsidR="000805EC">
        <w:t xml:space="preserve"> u bitnome navodi da na dan </w:t>
      </w:r>
      <w:r w:rsidR="005158F5">
        <w:t>1</w:t>
      </w:r>
      <w:r w:rsidRPr="00B604B0">
        <w:t>.</w:t>
      </w:r>
      <w:r w:rsidR="005158F5">
        <w:t xml:space="preserve"> rujna 2015.</w:t>
      </w:r>
      <w:r w:rsidRPr="00B604B0">
        <w:t xml:space="preserve"> dužnik u Očevidniku redoslijeda osnova za plaćanje ima evidentirane neizvršene osnove za plaćanje u neprekinutom razdoblju od</w:t>
      </w:r>
      <w:r w:rsidR="003B51BB">
        <w:t xml:space="preserve"> </w:t>
      </w:r>
      <w:r w:rsidR="005F4B27">
        <w:t>603</w:t>
      </w:r>
      <w:r w:rsidR="00C45A25">
        <w:t xml:space="preserve"> </w:t>
      </w:r>
      <w:r w:rsidRPr="00B604B0">
        <w:t xml:space="preserve">dana u ukupnom iznosu od </w:t>
      </w:r>
      <w:r w:rsidR="005F4B27">
        <w:t>4.569,34</w:t>
      </w:r>
      <w:r w:rsidR="00C45A25">
        <w:t xml:space="preserve"> </w:t>
      </w:r>
      <w:r w:rsidRPr="00B604B0">
        <w:t>kuna, da nema zaposlenih, kao i da nema zaplijenjenih sredstava na ime predujma za namirenje troškova stečajnog postupka.</w:t>
      </w:r>
    </w:p>
    <w:p w:rsidRDefault="000E3B4A" w:rsidP="000E3B4A" w:rsidR="000E3B4A" w:rsidRPr="00B604B0">
      <w:pPr>
        <w:ind w:firstLine="720"/>
        <w:jc w:val="both"/>
      </w:pPr>
    </w:p>
    <w:p w:rsidRDefault="000E3B4A" w:rsidP="000E3B4A" w:rsidR="000E3B4A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 w:rsidR="00434812">
        <w:t>ovaj sud je 18</w:t>
      </w:r>
      <w:r>
        <w:t xml:space="preserve">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0E3B4A" w:rsidP="000E3B4A" w:rsidR="000E3B4A" w:rsidRPr="002B5AAE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0E3B4A" w:rsidP="000E3B4A" w:rsidR="000E3B4A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0E3B4A" w:rsidP="000E3B4A" w:rsidR="000E3B4A"/>
    <w:p w:rsidRDefault="000E3B4A" w:rsidP="000E3B4A" w:rsidR="000E3B4A" w:rsidRPr="002B5AAE">
      <w:pPr>
        <w:jc w:val="both"/>
      </w:pPr>
    </w:p>
    <w:p w:rsidRDefault="000E3B4A" w:rsidP="000E3B4A" w:rsidR="000E3B4A">
      <w:pPr>
        <w:jc w:val="center"/>
      </w:pPr>
      <w:r w:rsidRPr="00240F6B">
        <w:t xml:space="preserve">U Zadru, </w:t>
      </w:r>
      <w:r w:rsidR="00434812">
        <w:t>dana 18</w:t>
      </w:r>
      <w:r>
        <w:t xml:space="preserve">. </w:t>
      </w:r>
      <w:r w:rsidR="001C2B01">
        <w:t>o</w:t>
      </w:r>
      <w:r>
        <w:t>žujka 2016.</w:t>
      </w:r>
      <w:r w:rsidRPr="00240F6B">
        <w:t xml:space="preserve"> </w:t>
      </w:r>
    </w:p>
    <w:p w:rsidRDefault="000E3B4A" w:rsidP="000E3B4A" w:rsidR="000E3B4A" w:rsidRPr="00240F6B">
      <w:pPr>
        <w:jc w:val="center"/>
      </w:pPr>
    </w:p>
    <w:p w:rsidRDefault="000E3B4A" w:rsidP="000E3B4A" w:rsidR="000E3B4A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0E3B4A" w:rsidP="000E3B4A" w:rsidR="000E3B4A" w:rsidRPr="002A5030">
      <w:pPr>
        <w:ind w:firstLine="708" w:left="4956"/>
        <w:jc w:val="both"/>
      </w:pPr>
      <w:r>
        <w:t xml:space="preserve">                            Katarina Miletić          </w:t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  <w:t xml:space="preserve">              </w:t>
      </w:r>
    </w:p>
    <w:p w:rsidRDefault="000E3B4A" w:rsidP="000E3B4A" w:rsidR="000E3B4A" w:rsidRPr="00240F6B">
      <w:pPr>
        <w:jc w:val="both"/>
      </w:pPr>
      <w:r w:rsidRPr="00240F6B">
        <w:t>POUKA O PRAVNOM LIJEKU</w:t>
      </w:r>
    </w:p>
    <w:p w:rsidRDefault="000E3B4A" w:rsidP="000E3B4A" w:rsidR="000E3B4A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</w:t>
      </w:r>
    </w:p>
    <w:p w:rsidRDefault="000E3B4A" w:rsidP="000E3B4A" w:rsidR="000E3B4A">
      <w:pPr>
        <w:ind w:firstLine="708"/>
        <w:jc w:val="both"/>
      </w:pPr>
      <w:r>
        <w:t>Protiv ovog rješenja žalbu može izjaviti i osoba ovlaštena za zastupanje dužnika po zakonu do dana nastupanja pravnih posljedica otvaranja stečajnoga postupka (čl. 128. st. 8. SZ-a).</w:t>
      </w:r>
    </w:p>
    <w:p w:rsidRDefault="000E3B4A" w:rsidP="000E3B4A" w:rsidR="000E3B4A"/>
    <w:p w:rsidRDefault="00331077" w:rsidP="000E3B4A" w:rsidR="00331077"/>
    <w:p w:rsidRDefault="000E3B4A" w:rsidP="000E3B4A" w:rsidR="000E3B4A">
      <w:pPr>
        <w:jc w:val="both"/>
      </w:pPr>
    </w:p>
    <w:p w:rsidRDefault="000E3B4A" w:rsidP="000E3B4A" w:rsidR="000E3B4A" w:rsidRPr="00240F6B">
      <w:pPr>
        <w:ind w:firstLine="360"/>
        <w:jc w:val="both"/>
      </w:pPr>
      <w:r w:rsidRPr="00240F6B">
        <w:lastRenderedPageBreak/>
        <w:t>DNA: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 w:rsidR="00331077">
        <w:t xml:space="preserve">i izjavu </w:t>
      </w:r>
      <w:r w:rsidRPr="00240F6B">
        <w:t>o imenovanju</w:t>
      </w:r>
      <w:r>
        <w:t>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  <w:r w:rsidRPr="00240F6B">
        <w:t xml:space="preserve"> </w:t>
      </w:r>
    </w:p>
    <w:p w:rsidRDefault="000E3B4A" w:rsidP="000E3B4A" w:rsidR="000E3B4A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0E3B4A" w:rsidP="000E3B4A" w:rsidR="000E3B4A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0E3B4A" w:rsidP="000E3B4A" w:rsidR="000E3B4A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Općinskom sudu u Zadru,</w:t>
      </w:r>
    </w:p>
    <w:p w:rsidRDefault="000E3B4A" w:rsidP="000E3B4A" w:rsidR="000E3B4A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0E3B4A" w:rsidP="000E3B4A" w:rsidR="000E3B4A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</w:t>
      </w:r>
      <w:r w:rsidR="00331077">
        <w:t>adi provedbe točke V</w:t>
      </w:r>
      <w:r>
        <w:t>. izreke istog,</w:t>
      </w:r>
    </w:p>
    <w:p w:rsidRDefault="000E3B4A" w:rsidP="000E3B4A" w:rsidR="000E3B4A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e-Oglasna ploča suda,</w:t>
      </w:r>
    </w:p>
    <w:p w:rsidRDefault="000E3B4A" w:rsidP="000E3B4A" w:rsidR="000E3B4A">
      <w:pPr>
        <w:numPr>
          <w:ilvl w:val="0"/>
          <w:numId w:val="4"/>
        </w:numPr>
      </w:pPr>
      <w:r>
        <w:t>Pisarnici ovog suda,</w:t>
      </w:r>
    </w:p>
    <w:p w:rsidRDefault="000E3B4A" w:rsidP="000E3B4A" w:rsidR="000E3B4A" w:rsidRPr="00240F6B">
      <w:pPr>
        <w:numPr>
          <w:ilvl w:val="0"/>
          <w:numId w:val="4"/>
        </w:numPr>
      </w:pPr>
      <w:r>
        <w:t>U spis.</w:t>
      </w:r>
    </w:p>
    <w:p w:rsidRDefault="000E3B4A" w:rsidP="000E3B4A" w:rsidR="000E3B4A" w:rsidRPr="002B5AAE">
      <w:pPr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747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46263C" w:rsidR="0046263C" w:rsidRPr="00AB42D5">
    <w:pPr>
      <w:jc w:val="right"/>
    </w:pPr>
    <w:r w:rsidRPr="00BE1154">
      <w:t xml:space="preserve">                                                                                                   </w:t>
    </w:r>
    <w:r w:rsidR="005F4B27" w:rsidRPr="00AB42D5">
      <w:t>Poslovni broj: 5</w:t>
    </w:r>
    <w:r w:rsidR="005F4B27">
      <w:t xml:space="preserve"> St-594/15-7</w:t>
    </w:r>
  </w:p>
  <w:p w:rsidRDefault="00AA5237" w:rsidP="008C3132" w:rsidR="00AA5237" w:rsidRPr="00BE115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7EE"/>
    <w:rsid w:val="0001684A"/>
    <w:rsid w:val="00017BA9"/>
    <w:rsid w:val="00024FE0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371D6"/>
    <w:rsid w:val="00147DE6"/>
    <w:rsid w:val="0015425E"/>
    <w:rsid w:val="00157784"/>
    <w:rsid w:val="00171FB9"/>
    <w:rsid w:val="001742EE"/>
    <w:rsid w:val="00177BF1"/>
    <w:rsid w:val="00180627"/>
    <w:rsid w:val="00187FC3"/>
    <w:rsid w:val="00193657"/>
    <w:rsid w:val="001A4E75"/>
    <w:rsid w:val="001A6833"/>
    <w:rsid w:val="001A68E8"/>
    <w:rsid w:val="001C2B01"/>
    <w:rsid w:val="001C2BC7"/>
    <w:rsid w:val="001C53DB"/>
    <w:rsid w:val="001E5DED"/>
    <w:rsid w:val="001F2E34"/>
    <w:rsid w:val="00200A63"/>
    <w:rsid w:val="00204309"/>
    <w:rsid w:val="00213FC6"/>
    <w:rsid w:val="0021518B"/>
    <w:rsid w:val="00220212"/>
    <w:rsid w:val="00236C6A"/>
    <w:rsid w:val="00251DB9"/>
    <w:rsid w:val="00254DBF"/>
    <w:rsid w:val="002765A5"/>
    <w:rsid w:val="002A1020"/>
    <w:rsid w:val="002A659C"/>
    <w:rsid w:val="002A6E5F"/>
    <w:rsid w:val="002A7B2F"/>
    <w:rsid w:val="002B5E36"/>
    <w:rsid w:val="002B72E4"/>
    <w:rsid w:val="002C1434"/>
    <w:rsid w:val="002C4929"/>
    <w:rsid w:val="002E7187"/>
    <w:rsid w:val="002F4BE9"/>
    <w:rsid w:val="0031086B"/>
    <w:rsid w:val="003123F8"/>
    <w:rsid w:val="0031644E"/>
    <w:rsid w:val="00316882"/>
    <w:rsid w:val="00331077"/>
    <w:rsid w:val="00331E00"/>
    <w:rsid w:val="003325F1"/>
    <w:rsid w:val="003441DB"/>
    <w:rsid w:val="0038575A"/>
    <w:rsid w:val="00393A5F"/>
    <w:rsid w:val="003B1717"/>
    <w:rsid w:val="003B17EE"/>
    <w:rsid w:val="003B51BB"/>
    <w:rsid w:val="003C01D9"/>
    <w:rsid w:val="003C111C"/>
    <w:rsid w:val="003C58EA"/>
    <w:rsid w:val="003D0523"/>
    <w:rsid w:val="003D7466"/>
    <w:rsid w:val="003F1185"/>
    <w:rsid w:val="003F118A"/>
    <w:rsid w:val="003F42CE"/>
    <w:rsid w:val="003F5D2D"/>
    <w:rsid w:val="003F6FE8"/>
    <w:rsid w:val="003F7471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263C"/>
    <w:rsid w:val="004647EF"/>
    <w:rsid w:val="004926D6"/>
    <w:rsid w:val="0049523C"/>
    <w:rsid w:val="004A5D4D"/>
    <w:rsid w:val="004B703D"/>
    <w:rsid w:val="004C2509"/>
    <w:rsid w:val="004C4B52"/>
    <w:rsid w:val="004C7182"/>
    <w:rsid w:val="004C72D2"/>
    <w:rsid w:val="004C7981"/>
    <w:rsid w:val="004E45AE"/>
    <w:rsid w:val="004E498B"/>
    <w:rsid w:val="005158F5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E6FD0"/>
    <w:rsid w:val="005F005F"/>
    <w:rsid w:val="005F46A2"/>
    <w:rsid w:val="005F4B27"/>
    <w:rsid w:val="00614882"/>
    <w:rsid w:val="00624EE7"/>
    <w:rsid w:val="00630229"/>
    <w:rsid w:val="00635E90"/>
    <w:rsid w:val="00651C48"/>
    <w:rsid w:val="0066155F"/>
    <w:rsid w:val="00670B34"/>
    <w:rsid w:val="00670F33"/>
    <w:rsid w:val="00672754"/>
    <w:rsid w:val="00681B49"/>
    <w:rsid w:val="00685B9B"/>
    <w:rsid w:val="006919B3"/>
    <w:rsid w:val="006961A1"/>
    <w:rsid w:val="006A0EBB"/>
    <w:rsid w:val="006A5EFE"/>
    <w:rsid w:val="006B4E61"/>
    <w:rsid w:val="006B5DE1"/>
    <w:rsid w:val="006D47A2"/>
    <w:rsid w:val="007206CE"/>
    <w:rsid w:val="00722809"/>
    <w:rsid w:val="0072570A"/>
    <w:rsid w:val="00745C8F"/>
    <w:rsid w:val="0075628E"/>
    <w:rsid w:val="00764B55"/>
    <w:rsid w:val="00785980"/>
    <w:rsid w:val="007C0700"/>
    <w:rsid w:val="007D6501"/>
    <w:rsid w:val="007D76E3"/>
    <w:rsid w:val="00821286"/>
    <w:rsid w:val="008276F1"/>
    <w:rsid w:val="008455B6"/>
    <w:rsid w:val="008503D7"/>
    <w:rsid w:val="00862CC5"/>
    <w:rsid w:val="0088334D"/>
    <w:rsid w:val="008B5890"/>
    <w:rsid w:val="008C078D"/>
    <w:rsid w:val="008C3132"/>
    <w:rsid w:val="008D4452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7499"/>
    <w:rsid w:val="00962EE0"/>
    <w:rsid w:val="00974B89"/>
    <w:rsid w:val="00976307"/>
    <w:rsid w:val="0098648A"/>
    <w:rsid w:val="009948D5"/>
    <w:rsid w:val="00994944"/>
    <w:rsid w:val="009A19E8"/>
    <w:rsid w:val="009B1C85"/>
    <w:rsid w:val="009B3EF0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A3E6B"/>
    <w:rsid w:val="00CA6E9D"/>
    <w:rsid w:val="00CD7763"/>
    <w:rsid w:val="00CE3FDA"/>
    <w:rsid w:val="00CE730F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12FB6"/>
    <w:rsid w:val="00E2239F"/>
    <w:rsid w:val="00E26069"/>
    <w:rsid w:val="00E37B9D"/>
    <w:rsid w:val="00E41244"/>
    <w:rsid w:val="00E5646B"/>
    <w:rsid w:val="00E60302"/>
    <w:rsid w:val="00E7096C"/>
    <w:rsid w:val="00E77411"/>
    <w:rsid w:val="00E80937"/>
    <w:rsid w:val="00E82130"/>
    <w:rsid w:val="00E8481F"/>
    <w:rsid w:val="00E85F98"/>
    <w:rsid w:val="00E8758E"/>
    <w:rsid w:val="00E912CB"/>
    <w:rsid w:val="00EB0EBA"/>
    <w:rsid w:val="00EB2684"/>
    <w:rsid w:val="00EC6F99"/>
    <w:rsid w:val="00ED5787"/>
    <w:rsid w:val="00EF6F21"/>
    <w:rsid w:val="00F34B4B"/>
    <w:rsid w:val="00F35619"/>
    <w:rsid w:val="00F36175"/>
    <w:rsid w:val="00F56EE3"/>
    <w:rsid w:val="00F63692"/>
    <w:rsid w:val="00F8123B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74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4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4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4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4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74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4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4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4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4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St-594/2015</izvorni_sadrzaj>
    <derivirana_varijabla naziv="DomainObject.Predmet.OznakaBroj_1">St-594/2015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AGORAZO društvo s ograničenom odgovornošću za trgovinu i poslovne usluge</izvorni_sadrzaj>
    <derivirana_varijabla naziv="DomainObject.Predmet.ProtustrankaFormated_1">  AGORAZO društvo s ograničenom odgovornošću za trgovinu i poslovne usluge</derivirana_varijabla>
  </DomainObject.Predmet.ProtustrankaFormated>
  <DomainObject.Predmet.ProtustrankaFormatedOIB>
    <izvorni_sadrzaj>  AGORAZO društvo s ograničenom odgovornošću za trgovinu i poslovne usluge, OIB 14198071924</izvorni_sadrzaj>
    <derivirana_varijabla naziv="DomainObject.Predmet.ProtustrankaFormatedOIB_1">  AGORAZO društvo s ograničenom odgovornošću za trgovinu i poslovne usluge, OIB 14198071924</derivirana_varijabla>
  </DomainObject.Predmet.ProtustrankaFormatedOIB>
  <DomainObject.Predmet.ProtustrankaFormatedWithAdress>
    <izvorni_sadrzaj> AGORAZO društvo s ograničenom odgovornošću za trgovinu i poslovne usluge, Ulica Andrije Hebranga 5, 23000 Zadar</izvorni_sadrzaj>
    <derivirana_varijabla naziv="DomainObject.Predmet.ProtustrankaFormatedWithAdress_1"> AGORAZO društvo s ograničenom odgovornošću za trgovinu i poslovne usluge, Ulica Andrije Hebranga 5, 23000 Zadar</derivirana_varijabla>
  </DomainObject.Predmet.ProtustrankaFormatedWithAdress>
  <DomainObject.Predmet.ProtustrankaFormatedWithAdressOIB>
    <izvorni_sadrzaj> AGORAZO društvo s ograničenom odgovornošću za trgovinu i poslovne usluge, OIB 14198071924, Ulica Andrije Hebranga 5, 23000 Zadar</izvorni_sadrzaj>
    <derivirana_varijabla naziv="DomainObject.Predmet.ProtustrankaFormatedWithAdressOIB_1"> AGORAZO društvo s ograničenom odgovornošću za trgovinu i poslovne usluge, OIB 14198071924, Ulica Andrije Hebranga 5, 23000 Zadar</derivirana_varijabla>
  </DomainObject.Predmet.ProtustrankaFormatedWithAdressOIB>
  <DomainObject.Predmet.ProtustrankaWithAdress>
    <izvorni_sadrzaj>AGORAZO društvo s ograničenom odgovornošću za trgovinu i poslovne usluge Ulica Andrije Hebranga 5, 23000 Zadar</izvorni_sadrzaj>
    <derivirana_varijabla naziv="DomainObject.Predmet.ProtustrankaWithAdress_1">AGORAZO društvo s ograničenom odgovornošću za trgovinu i poslovne usluge Ulica Andrije Hebranga 5, 23000 Zadar</derivirana_varijabla>
  </DomainObject.Predmet.ProtustrankaWithAdress>
  <DomainObject.Predmet.ProtustrankaWithAdressOIB>
    <izvorni_sadrzaj>AGORAZO društvo s ograničenom odgovornošću za trgovinu i poslovne usluge, OIB 14198071924, Ulica Andrije Hebranga 5, 23000 Zadar</izvorni_sadrzaj>
    <derivirana_varijabla naziv="DomainObject.Predmet.ProtustrankaWithAdressOIB_1">AGORAZO društvo s ograničenom odgovornošću za trgovinu i poslovne usluge, OIB 14198071924, Ulica Andrije Hebranga 5, 23000 Zadar</derivirana_varijabla>
  </DomainObject.Predmet.ProtustrankaWithAdressOIB>
  <DomainObject.Predmet.ProtustrankaNazivFormated>
    <izvorni_sadrzaj>AGORAZO društvo s ograničenom odgovornošću za trgovinu i poslovne usluge</izvorni_sadrzaj>
    <derivirana_varijabla naziv="DomainObject.Predmet.ProtustrankaNazivFormated_1">AGORAZO društvo s ograničenom odgovornošću za trgovinu i poslovne usluge</derivirana_varijabla>
  </DomainObject.Predmet.ProtustrankaNazivFormated>
  <DomainObject.Predmet.ProtustrankaNazivFormatedOIB>
    <izvorni_sadrzaj>AGORAZO društvo s ograničenom odgovornošću za trgovinu i poslovne usluge, OIB 14198071924</izvorni_sadrzaj>
    <derivirana_varijabla naziv="DomainObject.Predmet.ProtustrankaNazivFormatedOIB_1">AGORAZO društvo s ograničenom odgovornošću za trgovinu i poslovne usluge, OIB 14198071924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4569.34</izvorni_sadrzaj>
    <derivirana_varijabla naziv="DomainObject.Predmet.TrenutnaVrijednost_1">4569.34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AGORAZO društvo s ograničenom odgovornošću za trgovinu i poslovne usluge</item>
    </izvorni_sadrzaj>
    <derivirana_varijabla naziv="DomainObject.Predmet.ProtuStrankaListFormated_1">
      <item>AGORAZO društvo s ograničenom odgovornošću za trgovinu i poslovne usluge</item>
    </derivirana_varijabla>
  </DomainObject.Predmet.ProtuStrankaListFormated>
  <DomainObject.Predmet.ProtuStrankaListFormatedOIB>
    <izvorni_sadrzaj>
      <item>AGORAZO društvo s ograničenom odgovornošću za trgovinu i poslovne usluge, OIB 14198071924</item>
    </izvorni_sadrzaj>
    <derivirana_varijabla naziv="DomainObject.Predmet.ProtuStrankaListFormatedOIB_1">
      <item>AGORAZO društvo s ograničenom odgovornošću za trgovinu i poslovne usluge, OIB 14198071924</item>
    </derivirana_varijabla>
  </DomainObject.Predmet.ProtuStrankaListFormatedOIB>
  <DomainObject.Predmet.ProtuStrankaListFormatedWithAdress>
    <izvorni_sadrzaj>
      <item>AGORAZO društvo s ograničenom odgovornošću za trgovinu i poslovne usluge, Ulica Andrije Hebranga 5, 23000 Zadar</item>
    </izvorni_sadrzaj>
    <derivirana_varijabla naziv="DomainObject.Predmet.ProtuStrankaListFormatedWithAdress_1">
      <item>AGORAZO društvo s ograničenom odgovornošću za trgovinu i poslovne usluge, Ulica Andrije Hebranga 5, 23000 Zadar</item>
    </derivirana_varijabla>
  </DomainObject.Predmet.ProtuStrankaListFormatedWithAdress>
  <DomainObject.Predmet.ProtuStrankaListFormatedWithAdressOIB>
    <izvorni_sadrzaj>
      <item>AGORAZO društvo s ograničenom odgovornošću za trgovinu i poslovne usluge, OIB 14198071924, Ulica Andrije Hebranga 5, 23000 Zadar</item>
    </izvorni_sadrzaj>
    <derivirana_varijabla naziv="DomainObject.Predmet.ProtuStrankaListFormatedWithAdressOIB_1">
      <item>AGORAZO društvo s ograničenom odgovornošću za trgovinu i poslovne usluge, OIB 14198071924, Ulica Andrije Hebranga 5, 23000 Zadar</item>
    </derivirana_varijabla>
  </DomainObject.Predmet.ProtuStrankaListFormatedWithAdressOIB>
  <DomainObject.Predmet.ProtuStrankaListNazivFormated>
    <izvorni_sadrzaj>
      <item>AGORAZO društvo s ograničenom odgovornošću za trgovinu i poslovne usluge</item>
    </izvorni_sadrzaj>
    <derivirana_varijabla naziv="DomainObject.Predmet.ProtuStrankaListNazivFormated_1">
      <item>AGORAZO društvo s ograničenom odgovornošću za trgovinu i poslovne usluge</item>
    </derivirana_varijabla>
  </DomainObject.Predmet.ProtuStrankaListNazivFormated>
  <DomainObject.Predmet.ProtuStrankaListNazivFormatedOIB>
    <izvorni_sadrzaj>
      <item>AGORAZO društvo s ograničenom odgovornošću za trgovinu i poslovne usluge, OIB 14198071924</item>
    </izvorni_sadrzaj>
    <derivirana_varijabla naziv="DomainObject.Predmet.ProtuStrankaListNazivFormatedOIB_1">
      <item>AGORAZO društvo s ograničenom odgovornošću za trgovinu i poslovne usluge, OIB 14198071924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AGORAZO društvo s ograničenom odgovornošću za trgovinu i poslovne usluge</izvorni_sadrzaj>
    <derivirana_varijabla naziv="DomainObject.Predmet.ProtustrankaIDrugi_1">AGORAZO društvo s ograničenom odgovornošću za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AGORAZO društvo s ograničenom odgovornošću za trgovinu i poslovne usluge, OIB 14198071924, Ulica Andrije Hebranga 5, 23000 Zadar</izvorni_sadrzaj>
    <derivirana_varijabla naziv="DomainObject.Predmet.ProtustrankaIDrugiAdressOIB_1">AGORAZO društvo s ograničenom odgovornošću za trgovinu i poslovne usluge, OIB 14198071924, Ulica Andrije Hebranga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AGORAZO društvo s ograničenom odgovornošću za trgovinu i poslovne usluge</item>
    </izvorni_sadrzaj>
    <derivirana_varijabla naziv="DomainObject.Predmet.SudioniciListNaziv_1">
      <item>FINA</item>
      <item>AGORAZO društvo s ograničenom odgovornošću za trgovinu i poslovne usluge</item>
    </derivirana_varijabla>
  </DomainObject.Predmet.SudioniciListNaziv>
  <DomainObject.Predmet.SudioniciListAdressOIB>
    <izvorni_sadrzaj>
      <item>FINA, OIB 85821130368</item>
      <item>AGORAZO društvo s ograničenom odgovornošću za trgovinu i poslovne usluge, OIB 14198071924, Ulica Andrije Hebranga 5,23000 Zadar</item>
    </izvorni_sadrzaj>
    <derivirana_varijabla naziv="DomainObject.Predmet.SudioniciListAdressOIB_1">
      <item>FINA, OIB 85821130368</item>
      <item>AGORAZO društvo s ograničenom odgovornošću za trgovinu i poslovne usluge, OIB 14198071924, Ulica Andrije Hebranga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14198071924</item>
    </izvorni_sadrzaj>
    <derivirana_varijabla naziv="DomainObject.Predmet.SudioniciListNazivOIB_1">
      <item>, OIB 85821130368</item>
      <item>, OIB 14198071924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854</properties:Words>
  <properties:Characters>4660</properties:Characters>
  <properties:Lines>122</properties:Lines>
  <properties:Paragraphs>41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2016-03-10T13:08:00Z</dcterms:created>
  <dc:creator>Administrator</dc:creator>
  <cp:lastModifiedBy>Vedrana Raspović</cp:lastModifiedBy>
  <cp:lastPrinted>2016-03-18T10:03:00Z</cp:lastPrinted>
  <dcterms:modified xmlns:xsi="http://www.w3.org/2001/XMLSchema-instance" xsi:type="dcterms:W3CDTF">2016-03-18T10:05:00Z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