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e488" w14:paraId="9c1e488" w:rsidRDefault="008A6DA0" w:rsidP="008A6DA0" w:rsidR="008A6DA0" w:rsidRPr="00597F2F">
      <w:pPr>
        <w15:collapsed w:val="false"/>
      </w:pPr>
      <w:bookmarkStart w:name="_GoBack" w:id="0"/>
      <w:bookmarkEnd w:id="0"/>
      <w:r w:rsidRPr="00597F2F">
        <w:rPr>
          <w:rStyle w:val="Naglaeno"/>
        </w:rPr>
        <w:t xml:space="preserve">         </w:t>
      </w:r>
      <w:r w:rsidR="00654736" w:rsidRPr="00597F2F">
        <w:rPr>
          <w:rStyle w:val="Naglaeno"/>
        </w:rPr>
        <w:t xml:space="preserve"> </w:t>
      </w:r>
      <w:r w:rsidRPr="00597F2F">
        <w:rPr>
          <w:rStyle w:val="Naglaeno"/>
        </w:rPr>
        <w:t xml:space="preserve">    </w:t>
      </w:r>
      <w:r w:rsidRPr="00597F2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597F2F"/>
    <w:p w:rsidRDefault="008A6DA0" w:rsidP="008A6DA0" w:rsidR="008A6DA0" w:rsidRPr="00597F2F">
      <w:pPr>
        <w:ind w:hanging="720" w:left="360"/>
        <w:rPr>
          <w:b/>
        </w:rPr>
      </w:pPr>
      <w:r w:rsidRPr="00597F2F">
        <w:rPr>
          <w:b/>
        </w:rPr>
        <w:t xml:space="preserve">        REPUBLIKA HRVATSKA</w:t>
      </w:r>
    </w:p>
    <w:p w:rsidRDefault="008A6DA0" w:rsidP="008A6DA0" w:rsidR="008A6DA0" w:rsidRPr="00597F2F">
      <w:pPr>
        <w:ind w:hanging="720" w:left="360"/>
      </w:pPr>
      <w:r w:rsidRPr="00597F2F">
        <w:t xml:space="preserve">     TRGOVAČKI SUD U OSIJEKU</w:t>
      </w:r>
    </w:p>
    <w:p w:rsidRDefault="008A6DA0" w:rsidP="00F010EA" w:rsidR="008A6DA0" w:rsidRPr="00597F2F"/>
    <w:p w:rsidRDefault="00F010EA" w:rsidP="00F010EA" w:rsidR="00F010EA" w:rsidRPr="00597F2F"/>
    <w:p w:rsidRDefault="00654736" w:rsidP="00654736" w:rsidR="00654736" w:rsidRPr="00597F2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REPUBLIKA HRVATSKA</w:t>
      </w:r>
    </w:p>
    <w:p w:rsidRDefault="00654736" w:rsidP="00654736" w:rsidR="00654736" w:rsidRPr="00597F2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R J E Š E N J E</w:t>
      </w:r>
    </w:p>
    <w:p w:rsidRDefault="00900320" w:rsidP="00900320" w:rsidR="00900320" w:rsidRPr="00597F2F">
      <w:pPr>
        <w:pStyle w:val="Tijeloteksta"/>
        <w:rPr>
          <w:rFonts w:eastAsia="Calibri"/>
          <w:b/>
          <w:bCs/>
          <w:sz w:val="24"/>
          <w:lang w:eastAsia="en-US"/>
        </w:rPr>
      </w:pPr>
    </w:p>
    <w:p w:rsidRDefault="00F010EA" w:rsidP="00900320" w:rsidR="00F010EA" w:rsidRPr="00597F2F">
      <w:pPr>
        <w:pStyle w:val="Tijeloteksta"/>
        <w:rPr>
          <w:sz w:val="24"/>
        </w:rPr>
      </w:pPr>
    </w:p>
    <w:p w:rsidRDefault="00966898" w:rsidP="00966898" w:rsidR="00966898" w:rsidRPr="00597F2F">
      <w:pPr>
        <w:pStyle w:val="Bezproreda2"/>
        <w:ind w:firstLine="708"/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dužnikom: </w:t>
      </w:r>
      <w:r w:rsidR="009B639A" w:rsidRPr="00597F2F">
        <w:rPr>
          <w:rFonts w:hAnsi="Times New Roman" w:ascii="Times New Roman"/>
          <w:b/>
          <w:sz w:val="24"/>
          <w:szCs w:val="24"/>
        </w:rPr>
        <w:t xml:space="preserve">IZIS d.o.o. Osijek, Belišćanska 35, </w:t>
      </w:r>
      <w:r w:rsidR="008E69C0" w:rsidRPr="00597F2F">
        <w:rPr>
          <w:rFonts w:hAnsi="Times New Roman" w:ascii="Times New Roman"/>
          <w:b/>
          <w:sz w:val="24"/>
          <w:szCs w:val="24"/>
        </w:rPr>
        <w:t xml:space="preserve">MBS: 030096190, </w:t>
      </w:r>
      <w:r w:rsidR="009B639A" w:rsidRPr="00597F2F">
        <w:rPr>
          <w:rFonts w:hAnsi="Times New Roman" w:ascii="Times New Roman"/>
          <w:b/>
          <w:sz w:val="24"/>
          <w:szCs w:val="24"/>
        </w:rPr>
        <w:t xml:space="preserve">OIB: 48996722005, </w:t>
      </w:r>
      <w:r w:rsidRPr="00597F2F">
        <w:rPr>
          <w:rFonts w:hAnsi="Times New Roman" w:ascii="Times New Roman"/>
          <w:sz w:val="24"/>
          <w:szCs w:val="24"/>
        </w:rPr>
        <w:t xml:space="preserve">dana </w:t>
      </w:r>
      <w:r w:rsidR="004B6400">
        <w:rPr>
          <w:rFonts w:hAnsi="Times New Roman" w:ascii="Times New Roman"/>
          <w:sz w:val="24"/>
          <w:szCs w:val="24"/>
        </w:rPr>
        <w:t>30</w:t>
      </w:r>
      <w:r w:rsidRPr="00597F2F">
        <w:rPr>
          <w:rFonts w:hAnsi="Times New Roman" w:ascii="Times New Roman"/>
          <w:sz w:val="24"/>
          <w:szCs w:val="24"/>
        </w:rPr>
        <w:t>. studenog 2016. g.,</w:t>
      </w:r>
    </w:p>
    <w:p w:rsidRDefault="00966898" w:rsidP="00966898" w:rsidR="00966898" w:rsidRPr="00597F2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r i j e š i o  j e</w:t>
      </w: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5C158A" w:rsidR="00966898" w:rsidRPr="00597F2F">
      <w:pPr>
        <w:pStyle w:val="Bezproreda1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 xml:space="preserve">Stečajnom upravitelju </w:t>
      </w:r>
      <w:r w:rsidRPr="00597F2F">
        <w:rPr>
          <w:rFonts w:hAnsi="Times New Roman" w:ascii="Times New Roman"/>
          <w:b/>
          <w:sz w:val="24"/>
          <w:szCs w:val="24"/>
        </w:rPr>
        <w:t xml:space="preserve">Perici Mitrović dipl. iur. iz Osijeka, </w:t>
      </w:r>
      <w:r w:rsidR="005C158A" w:rsidRPr="00597F2F">
        <w:rPr>
          <w:rFonts w:hAnsi="Times New Roman" w:ascii="Times New Roman"/>
          <w:b/>
          <w:sz w:val="24"/>
          <w:szCs w:val="24"/>
        </w:rPr>
        <w:t>Bjelolasička 23</w:t>
      </w:r>
      <w:r w:rsidRPr="00597F2F">
        <w:rPr>
          <w:rFonts w:hAnsi="Times New Roman" w:ascii="Times New Roman"/>
          <w:b/>
          <w:sz w:val="24"/>
          <w:szCs w:val="24"/>
        </w:rPr>
        <w:t xml:space="preserve">, OIB 29538074286 </w:t>
      </w:r>
      <w:r w:rsidRPr="00597F2F">
        <w:rPr>
          <w:rFonts w:hAnsi="Times New Roman" w:ascii="Times New Roman"/>
          <w:sz w:val="24"/>
          <w:szCs w:val="24"/>
        </w:rPr>
        <w:t>određuje se nagrada za rad u prethodnom postupku radi ispitivanja uvjeta za otvaranja s</w:t>
      </w:r>
      <w:r w:rsidR="005C158A" w:rsidRPr="00597F2F">
        <w:rPr>
          <w:rFonts w:hAnsi="Times New Roman" w:ascii="Times New Roman"/>
          <w:sz w:val="24"/>
          <w:szCs w:val="24"/>
        </w:rPr>
        <w:t xml:space="preserve">tečajnog postupka nad dužnikom </w:t>
      </w:r>
      <w:r w:rsidR="005C158A" w:rsidRPr="00597F2F">
        <w:rPr>
          <w:rFonts w:hAnsi="Times New Roman" w:ascii="Times New Roman"/>
          <w:b/>
          <w:sz w:val="24"/>
          <w:szCs w:val="24"/>
        </w:rPr>
        <w:t xml:space="preserve">IZIS d.o.o. Osijek, Belišćanska 35, MBS: 030096190, OIB: 48996722005 </w:t>
      </w:r>
      <w:r w:rsidRPr="00597F2F">
        <w:rPr>
          <w:rFonts w:hAnsi="Times New Roman" w:ascii="Times New Roman"/>
          <w:sz w:val="24"/>
          <w:szCs w:val="24"/>
        </w:rPr>
        <w:t xml:space="preserve">u bruto iznosu od </w:t>
      </w:r>
      <w:r w:rsidRPr="00597F2F">
        <w:rPr>
          <w:rFonts w:hAnsi="Times New Roman" w:ascii="Times New Roman"/>
          <w:b/>
          <w:sz w:val="24"/>
          <w:szCs w:val="24"/>
        </w:rPr>
        <w:t>3.500,00 kn</w:t>
      </w:r>
      <w:r w:rsidRPr="00597F2F">
        <w:rPr>
          <w:rFonts w:hAnsi="Times New Roman" w:ascii="Times New Roman"/>
          <w:sz w:val="24"/>
          <w:szCs w:val="24"/>
        </w:rPr>
        <w:t>, sukladno članku 4</w:t>
      </w:r>
      <w:r w:rsidR="005C158A" w:rsidRPr="00597F2F">
        <w:rPr>
          <w:rFonts w:hAnsi="Times New Roman" w:ascii="Times New Roman"/>
          <w:sz w:val="24"/>
          <w:szCs w:val="24"/>
        </w:rPr>
        <w:t>.</w:t>
      </w:r>
      <w:r w:rsidRPr="00597F2F">
        <w:rPr>
          <w:rFonts w:hAnsi="Times New Roman" w:ascii="Times New Roman"/>
          <w:sz w:val="24"/>
          <w:szCs w:val="24"/>
        </w:rPr>
        <w:t xml:space="preserve"> i 15</w:t>
      </w:r>
      <w:r w:rsidR="005C158A" w:rsidRPr="00597F2F">
        <w:rPr>
          <w:rFonts w:hAnsi="Times New Roman" w:ascii="Times New Roman"/>
          <w:sz w:val="24"/>
          <w:szCs w:val="24"/>
        </w:rPr>
        <w:t>.</w:t>
      </w:r>
      <w:r w:rsidRPr="00597F2F">
        <w:rPr>
          <w:rFonts w:hAnsi="Times New Roman" w:ascii="Times New Roman"/>
          <w:sz w:val="24"/>
          <w:szCs w:val="24"/>
        </w:rPr>
        <w:t xml:space="preserve"> Ured</w:t>
      </w:r>
      <w:r w:rsidR="005C158A" w:rsidRPr="00597F2F">
        <w:rPr>
          <w:rFonts w:hAnsi="Times New Roman" w:ascii="Times New Roman"/>
          <w:sz w:val="24"/>
          <w:szCs w:val="24"/>
        </w:rPr>
        <w:t>be</w:t>
      </w:r>
      <w:r w:rsidRPr="00597F2F">
        <w:rPr>
          <w:rFonts w:hAnsi="Times New Roman" w:ascii="Times New Roman"/>
          <w:sz w:val="24"/>
          <w:szCs w:val="24"/>
        </w:rPr>
        <w:t xml:space="preserve"> o kriterijima i načinu obračuna i plaćanja nagrada stečajnim upraviteljima (NN br. 105/15).</w:t>
      </w:r>
    </w:p>
    <w:p w:rsidRDefault="00966898" w:rsidP="00966898" w:rsidR="00966898" w:rsidRPr="00597F2F">
      <w:pPr>
        <w:pStyle w:val="Bezproreda1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Pr="00597F2F">
        <w:rPr>
          <w:rFonts w:hAnsi="Times New Roman" w:ascii="Times New Roman"/>
          <w:b/>
          <w:sz w:val="24"/>
          <w:szCs w:val="24"/>
        </w:rPr>
        <w:t>sa kontovnika 8500</w:t>
      </w:r>
      <w:r w:rsidRPr="00597F2F">
        <w:rPr>
          <w:rFonts w:hAnsi="Times New Roman" w:ascii="Times New Roman"/>
          <w:sz w:val="24"/>
          <w:szCs w:val="24"/>
        </w:rPr>
        <w:t xml:space="preserve"> isplati ukupan iznos od </w:t>
      </w:r>
      <w:r w:rsidRPr="00597F2F">
        <w:rPr>
          <w:rFonts w:hAnsi="Times New Roman" w:ascii="Times New Roman"/>
          <w:b/>
          <w:sz w:val="24"/>
          <w:szCs w:val="24"/>
        </w:rPr>
        <w:t>3.500,00 kn</w:t>
      </w:r>
      <w:r w:rsidRPr="00597F2F">
        <w:rPr>
          <w:rFonts w:hAnsi="Times New Roman" w:ascii="Times New Roman"/>
          <w:sz w:val="24"/>
          <w:szCs w:val="24"/>
        </w:rPr>
        <w:t xml:space="preserve"> bruto stečajnom upravitelju Perici Mitrović iz Osijeka a da se bruto iznos isplati na žiro račun broj </w:t>
      </w:r>
      <w:r w:rsidRPr="00597F2F">
        <w:rPr>
          <w:rFonts w:hAnsi="Times New Roman" w:ascii="Times New Roman"/>
          <w:b/>
          <w:sz w:val="24"/>
          <w:szCs w:val="24"/>
        </w:rPr>
        <w:t>HR61 2412 0093 1330 0376 7 kod Zagrebačke banke d.d.</w:t>
      </w:r>
      <w:r w:rsidRPr="00597F2F">
        <w:rPr>
          <w:rFonts w:hAnsi="Times New Roman" w:ascii="Times New Roman"/>
          <w:sz w:val="24"/>
          <w:szCs w:val="24"/>
        </w:rPr>
        <w:t xml:space="preserve"> a obveze na bruto nagradu obračunava i plaća isplatitelj, nakon pravomoćnosti ovog rješenja.</w:t>
      </w:r>
    </w:p>
    <w:p w:rsidRDefault="00966898" w:rsidP="00966898" w:rsidR="00966898" w:rsidRPr="00597F2F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2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966898" w:rsidP="00966898" w:rsidR="00966898" w:rsidRPr="00597F2F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597F2F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66898" w:rsidP="00966898" w:rsidR="00966898" w:rsidRPr="00597F2F">
      <w:pPr>
        <w:jc w:val="center"/>
      </w:pPr>
      <w:r w:rsidRPr="00597F2F">
        <w:t>Obrazloženje</w:t>
      </w:r>
    </w:p>
    <w:p w:rsidRDefault="00966898" w:rsidP="00966898" w:rsidR="00966898" w:rsidRPr="00597F2F">
      <w:pPr>
        <w:jc w:val="center"/>
      </w:pPr>
    </w:p>
    <w:p w:rsidRDefault="005408FD" w:rsidP="00966898" w:rsidR="005408FD" w:rsidRPr="00597F2F">
      <w:pPr>
        <w:jc w:val="center"/>
      </w:pPr>
    </w:p>
    <w:p w:rsidRDefault="00966898" w:rsidP="00966898" w:rsidR="00966898" w:rsidRPr="00597F2F">
      <w:pPr>
        <w:pStyle w:val="Tijeloteksta"/>
        <w:ind w:firstLine="708"/>
        <w:rPr>
          <w:sz w:val="24"/>
        </w:rPr>
      </w:pPr>
      <w:r w:rsidRPr="00597F2F">
        <w:rPr>
          <w:sz w:val="24"/>
        </w:rPr>
        <w:t xml:space="preserve">Rješenjem ovog suda broj 6 </w:t>
      </w:r>
      <w:r w:rsidR="005408FD" w:rsidRPr="00597F2F">
        <w:rPr>
          <w:sz w:val="24"/>
        </w:rPr>
        <w:t xml:space="preserve">St-1212/15-8 </w:t>
      </w:r>
      <w:r w:rsidRPr="00597F2F">
        <w:rPr>
          <w:sz w:val="24"/>
        </w:rPr>
        <w:t xml:space="preserve">od </w:t>
      </w:r>
      <w:r w:rsidR="005408FD" w:rsidRPr="00597F2F">
        <w:rPr>
          <w:sz w:val="24"/>
        </w:rPr>
        <w:t>28. rujna 2016.</w:t>
      </w:r>
      <w:r w:rsidRPr="00597F2F">
        <w:rPr>
          <w:sz w:val="24"/>
        </w:rPr>
        <w:t xml:space="preserve">g. pokrenut je prethodni postupak radi utvrđivanja uvjeta za otvaranje stečajnog postupka nad dužnikom </w:t>
      </w:r>
      <w:r w:rsidR="005408FD" w:rsidRPr="00597F2F">
        <w:rPr>
          <w:b/>
          <w:sz w:val="24"/>
        </w:rPr>
        <w:t>IZIS d.o.o. Osijek, Belišćanska 35, MBS: 030096190, OIB: 48996722005</w:t>
      </w:r>
      <w:r w:rsidRPr="00597F2F">
        <w:rPr>
          <w:b/>
          <w:sz w:val="24"/>
        </w:rPr>
        <w:t xml:space="preserve">, </w:t>
      </w:r>
      <w:r w:rsidRPr="00597F2F">
        <w:rPr>
          <w:sz w:val="24"/>
        </w:rPr>
        <w:t>te je metodom slučajnog odabira (automatski odabir) sukladno čl. 115</w:t>
      </w:r>
      <w:r w:rsidR="005408FD" w:rsidRPr="00597F2F">
        <w:rPr>
          <w:sz w:val="24"/>
        </w:rPr>
        <w:t>.</w:t>
      </w:r>
      <w:r w:rsidRPr="00597F2F">
        <w:rPr>
          <w:sz w:val="24"/>
        </w:rPr>
        <w:t xml:space="preserve"> st. 2</w:t>
      </w:r>
      <w:r w:rsidR="005408FD" w:rsidRPr="00597F2F">
        <w:rPr>
          <w:sz w:val="24"/>
        </w:rPr>
        <w:t>.</w:t>
      </w:r>
      <w:r w:rsidRPr="00597F2F">
        <w:rPr>
          <w:sz w:val="24"/>
        </w:rPr>
        <w:t xml:space="preserve"> SZ u vezi s čl. 132</w:t>
      </w:r>
      <w:r w:rsidR="005408FD" w:rsidRPr="00597F2F">
        <w:rPr>
          <w:sz w:val="24"/>
        </w:rPr>
        <w:t>.</w:t>
      </w:r>
      <w:r w:rsidRPr="00597F2F">
        <w:rPr>
          <w:sz w:val="24"/>
        </w:rPr>
        <w:t xml:space="preserve"> st. 2</w:t>
      </w:r>
      <w:r w:rsidR="005408FD" w:rsidRPr="00597F2F">
        <w:rPr>
          <w:sz w:val="24"/>
        </w:rPr>
        <w:t>.</w:t>
      </w:r>
      <w:r w:rsidRPr="00597F2F">
        <w:rPr>
          <w:sz w:val="24"/>
        </w:rPr>
        <w:t xml:space="preserve"> SZ i 432</w:t>
      </w:r>
      <w:r w:rsidR="005408FD" w:rsidRPr="00597F2F">
        <w:rPr>
          <w:sz w:val="24"/>
        </w:rPr>
        <w:t>.</w:t>
      </w:r>
      <w:r w:rsidRPr="00597F2F">
        <w:rPr>
          <w:sz w:val="24"/>
        </w:rPr>
        <w:t xml:space="preserve"> SZ (NN 71/15) za privremenog stečajnog upravitelja imenovan Perica Mitrović iz Osijeka.</w:t>
      </w:r>
    </w:p>
    <w:p w:rsidRDefault="00966898" w:rsidP="00F010EA" w:rsidR="00966898" w:rsidRPr="00597F2F">
      <w:pPr>
        <w:pStyle w:val="Bezproreda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ab/>
      </w:r>
    </w:p>
    <w:p w:rsidRDefault="00966898" w:rsidP="00966898" w:rsidR="00966898" w:rsidRPr="00597F2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 xml:space="preserve">U prethodnom postupku privremeni stečajni upravitelj utvrdio je imovinu stečajnog dužnika te je izvršio uvid u poslovnu i financijsku dokumentaciju dužnika i sačinio pisano izvješće koje je usmeno izložio na ročištu od </w:t>
      </w:r>
      <w:r w:rsidR="005408FD" w:rsidRPr="00597F2F">
        <w:rPr>
          <w:rFonts w:hAnsi="Times New Roman" w:ascii="Times New Roman"/>
          <w:sz w:val="24"/>
          <w:szCs w:val="24"/>
        </w:rPr>
        <w:t>24. studenog</w:t>
      </w:r>
      <w:r w:rsidRPr="00597F2F">
        <w:rPr>
          <w:rFonts w:hAnsi="Times New Roman" w:ascii="Times New Roman"/>
          <w:sz w:val="24"/>
          <w:szCs w:val="24"/>
        </w:rPr>
        <w:t xml:space="preserve"> 2016. g. navodeći koje sve radnje je obavio radi utvrđivanja činjeničnog stanja. </w:t>
      </w:r>
    </w:p>
    <w:p w:rsidRDefault="00597F2F" w:rsidP="00966898" w:rsidR="00597F2F" w:rsidRPr="00597F2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7F2F" w:rsidP="00966898" w:rsidR="00597F2F" w:rsidRPr="00597F2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7F2F" w:rsidP="00966898" w:rsidR="00597F2F" w:rsidRPr="00597F2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7F2F" w:rsidP="00966898" w:rsidR="00597F2F" w:rsidRPr="00597F2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1B3AF8" w:rsidR="001B3AF8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ab/>
      </w:r>
      <w:r w:rsidRPr="00A73270">
        <w:rPr>
          <w:rFonts w:hAnsi="Times New Roman" w:ascii="Times New Roman"/>
          <w:sz w:val="24"/>
          <w:szCs w:val="24"/>
        </w:rPr>
        <w:t>Privremeni stečajni upravitelj je</w:t>
      </w:r>
      <w:r w:rsidR="001B3AF8" w:rsidRPr="00A73270">
        <w:rPr>
          <w:rFonts w:hAnsi="Times New Roman" w:ascii="Times New Roman"/>
          <w:sz w:val="24"/>
          <w:szCs w:val="24"/>
        </w:rPr>
        <w:t xml:space="preserve"> na ročištu od </w:t>
      </w:r>
      <w:r w:rsidR="00A73270">
        <w:rPr>
          <w:rFonts w:hAnsi="Times New Roman" w:ascii="Times New Roman"/>
          <w:sz w:val="24"/>
          <w:szCs w:val="24"/>
        </w:rPr>
        <w:t>24</w:t>
      </w:r>
      <w:r w:rsidR="001B3AF8" w:rsidRPr="00A73270">
        <w:rPr>
          <w:rFonts w:hAnsi="Times New Roman" w:ascii="Times New Roman"/>
          <w:sz w:val="24"/>
          <w:szCs w:val="24"/>
        </w:rPr>
        <w:t>. studenog 2016. g.  predložio da mu se odredi nagrada za obavljene poslove privremenog stečajnog upravitelja.</w:t>
      </w:r>
    </w:p>
    <w:p w:rsidRDefault="00966898" w:rsidP="00966898" w:rsidR="00966898" w:rsidRPr="00597F2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ab/>
        <w:t>Sukladno čl. 4</w:t>
      </w:r>
      <w:r w:rsidR="00A73270">
        <w:rPr>
          <w:rFonts w:hAnsi="Times New Roman" w:ascii="Times New Roman"/>
          <w:sz w:val="24"/>
          <w:szCs w:val="24"/>
        </w:rPr>
        <w:t>.</w:t>
      </w:r>
      <w:r w:rsidRPr="00597F2F">
        <w:rPr>
          <w:rFonts w:hAnsi="Times New Roman" w:ascii="Times New Roman"/>
          <w:sz w:val="24"/>
          <w:szCs w:val="24"/>
        </w:rPr>
        <w:t xml:space="preserve"> u vezi s čl. 15</w:t>
      </w:r>
      <w:r w:rsidR="00A73270">
        <w:rPr>
          <w:rFonts w:hAnsi="Times New Roman" w:ascii="Times New Roman"/>
          <w:sz w:val="24"/>
          <w:szCs w:val="24"/>
        </w:rPr>
        <w:t>.</w:t>
      </w:r>
      <w:r w:rsidRPr="00597F2F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966898" w:rsidP="00966898" w:rsidR="00966898" w:rsidRPr="00597F2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 xml:space="preserve"> </w:t>
      </w:r>
    </w:p>
    <w:p w:rsidRDefault="00966898" w:rsidP="00A7044F" w:rsidR="0096689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Budući je stečajni upravitelj obavio poslove u prethodnom postupku određena mu je nagrada u iznosu od 3.500,00 kn bruto valjalo je odlučiti kao u izreci.</w:t>
      </w:r>
    </w:p>
    <w:p w:rsidRDefault="00A7044F" w:rsidP="00A7044F" w:rsidR="00A7044F" w:rsidRPr="00597F2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 xml:space="preserve">U Osijeku </w:t>
      </w:r>
      <w:r w:rsidR="004B6400">
        <w:rPr>
          <w:rFonts w:hAnsi="Times New Roman" w:ascii="Times New Roman"/>
          <w:sz w:val="24"/>
          <w:szCs w:val="24"/>
        </w:rPr>
        <w:t>30</w:t>
      </w:r>
      <w:r w:rsidR="008E08A3">
        <w:rPr>
          <w:rFonts w:hAnsi="Times New Roman" w:ascii="Times New Roman"/>
          <w:sz w:val="24"/>
          <w:szCs w:val="24"/>
        </w:rPr>
        <w:t>. studenog</w:t>
      </w:r>
      <w:r w:rsidRPr="00597F2F">
        <w:rPr>
          <w:rFonts w:hAnsi="Times New Roman" w:ascii="Times New Roman"/>
          <w:sz w:val="24"/>
          <w:szCs w:val="24"/>
        </w:rPr>
        <w:t xml:space="preserve"> 2016. g.</w:t>
      </w: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>
      <w:pPr>
        <w:pStyle w:val="Bezproreda1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  <w:t>STEČAJNA SUTKINJA</w:t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</w:r>
      <w:r w:rsidRPr="00597F2F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A7044F" w:rsidP="00966898" w:rsidR="00A7044F">
      <w:pPr>
        <w:pStyle w:val="Bezproreda1"/>
        <w:rPr>
          <w:rFonts w:hAnsi="Times New Roman" w:ascii="Times New Roman"/>
          <w:sz w:val="24"/>
          <w:szCs w:val="24"/>
        </w:rPr>
      </w:pPr>
    </w:p>
    <w:p w:rsidRDefault="00A7044F" w:rsidP="00966898" w:rsidR="00A7044F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762086" w:rsidP="00762086" w:rsidR="00762086" w:rsidRPr="00597F2F">
      <w:pPr>
        <w:pStyle w:val="Bezproreda1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 xml:space="preserve">Zapisničar: Danijela </w:t>
      </w:r>
      <w:r>
        <w:rPr>
          <w:rFonts w:hAnsi="Times New Roman" w:ascii="Times New Roman"/>
          <w:sz w:val="24"/>
          <w:szCs w:val="24"/>
        </w:rPr>
        <w:t>Špeletić</w:t>
      </w: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POUKA O PRAVNOM LIJEKU</w:t>
      </w:r>
    </w:p>
    <w:p w:rsidRDefault="00966898" w:rsidP="00DB6A8B" w:rsidR="00966898" w:rsidRPr="00597F2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597F2F">
      <w:pPr>
        <w:pStyle w:val="Bezproreda1"/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DNA:</w:t>
      </w:r>
    </w:p>
    <w:p w:rsidRDefault="00966898" w:rsidP="00966898" w:rsidR="00966898" w:rsidRPr="00597F2F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e-ogl. pl.</w:t>
      </w:r>
    </w:p>
    <w:p w:rsidRDefault="00966898" w:rsidP="00966898" w:rsidR="00966898" w:rsidRPr="00597F2F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>st. uprav. Perica Mitrović</w:t>
      </w:r>
    </w:p>
    <w:p w:rsidRDefault="00966898" w:rsidP="00966898" w:rsidR="00966898" w:rsidRPr="00597F2F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597F2F">
        <w:rPr>
          <w:rFonts w:hAnsi="Times New Roman" w:ascii="Times New Roman"/>
          <w:sz w:val="24"/>
          <w:szCs w:val="24"/>
        </w:rPr>
        <w:t xml:space="preserve">Računovodstvo – </w:t>
      </w:r>
      <w:r w:rsidRPr="00A7044F">
        <w:rPr>
          <w:rFonts w:hAnsi="Times New Roman" w:ascii="Times New Roman"/>
          <w:b/>
          <w:sz w:val="24"/>
          <w:szCs w:val="24"/>
        </w:rPr>
        <w:t>nakon pravomoćnosti</w:t>
      </w:r>
    </w:p>
    <w:p w:rsidRDefault="00966898" w:rsidP="00966898" w:rsidR="008A6DA0" w:rsidRPr="00A73270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A73270">
        <w:rPr>
          <w:rFonts w:hAnsi="Times New Roman" w:ascii="Times New Roman"/>
          <w:sz w:val="24"/>
          <w:szCs w:val="24"/>
        </w:rPr>
        <w:t>K-</w:t>
      </w:r>
      <w:r w:rsidR="00A73270">
        <w:rPr>
          <w:rFonts w:hAnsi="Times New Roman" w:ascii="Times New Roman"/>
          <w:sz w:val="24"/>
          <w:szCs w:val="24"/>
        </w:rPr>
        <w:t>30.12</w:t>
      </w:r>
      <w:r w:rsidRPr="00A73270">
        <w:rPr>
          <w:rFonts w:hAnsi="Times New Roman" w:ascii="Times New Roman"/>
          <w:sz w:val="24"/>
          <w:szCs w:val="24"/>
        </w:rPr>
        <w:t>.</w:t>
      </w:r>
    </w:p>
    <w:p w:rsidRDefault="008A6DA0" w:rsidP="008A6DA0" w:rsidR="008A6DA0" w:rsidRPr="00597F2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597F2F"/>
    <w:p w:rsidRDefault="008A6DA0" w:rsidP="008A6DA0" w:rsidR="008A6DA0" w:rsidRPr="00597F2F">
      <w:pPr>
        <w:pStyle w:val="Tijeloteksta"/>
        <w:jc w:val="left"/>
        <w:rPr>
          <w:sz w:val="24"/>
        </w:rPr>
      </w:pP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  <w:t xml:space="preserve"> </w:t>
      </w:r>
      <w:r w:rsidRPr="00597F2F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B95AC2" w:rsidP="00B95AC2" w:rsidR="00B95AC2" w:rsidRPr="00597F2F">
      <w:pPr>
        <w:ind w:left="360"/>
        <w:jc w:val="both"/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>
      <w:pPr>
        <w:pStyle w:val="Tijeloteksta"/>
        <w:jc w:val="left"/>
        <w:rPr>
          <w:sz w:val="24"/>
        </w:rPr>
      </w:pPr>
      <w:r w:rsidRPr="00597F2F">
        <w:rPr>
          <w:sz w:val="24"/>
        </w:rPr>
        <w:t xml:space="preserve">                                                                                                                                </w:t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</w:p>
    <w:p w:rsidRDefault="008A6DA0" w:rsidP="008A6DA0" w:rsidR="008A6DA0" w:rsidRPr="00597F2F">
      <w:pPr>
        <w:pStyle w:val="Tijeloteksta"/>
        <w:jc w:val="left"/>
        <w:rPr>
          <w:sz w:val="24"/>
        </w:rPr>
      </w:pP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</w:r>
      <w:r w:rsidRPr="00597F2F">
        <w:rPr>
          <w:sz w:val="24"/>
        </w:rPr>
        <w:tab/>
        <w:t xml:space="preserve">   </w:t>
      </w:r>
      <w:r w:rsidRPr="00597F2F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597F2F">
      <w:pPr>
        <w:pStyle w:val="Tijeloteksta"/>
        <w:jc w:val="left"/>
        <w:rPr>
          <w:sz w:val="24"/>
        </w:rPr>
      </w:pPr>
    </w:p>
    <w:p w:rsidRDefault="008A6DA0" w:rsidP="008A6DA0" w:rsidR="008A6DA0" w:rsidRPr="00597F2F"/>
    <w:p w:rsidRDefault="008A6DA0" w:rsidP="008A6DA0" w:rsidR="008A6DA0" w:rsidRPr="00597F2F"/>
    <w:p w:rsidRDefault="00207758" w:rsidR="00207758" w:rsidRPr="00597F2F"/>
    <w:p w:rsidRDefault="004A1A44" w:rsidR="004A1A44" w:rsidRPr="00597F2F"/>
    <w:sectPr w:rsidSect="00606835" w:rsidR="004A1A44" w:rsidRPr="00597F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EC6" w:rsidR="00B61EC6">
      <w:r>
        <w:separator/>
      </w:r>
    </w:p>
  </w:endnote>
  <w:endnote w:id="0" w:type="continuationSeparator">
    <w:p w:rsidRDefault="00B61EC6" w:rsidR="00B61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EC6" w:rsidR="00B61EC6">
      <w:r>
        <w:separator/>
      </w:r>
    </w:p>
  </w:footnote>
  <w:footnote w:id="0" w:type="continuationSeparator">
    <w:p w:rsidRDefault="00B61EC6" w:rsidR="00B61E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1EC6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0B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00320" w:rsidRPr="00DE5F8A">
      <w:rPr>
        <w:rFonts w:cs="Tahoma" w:hAnsi="Tahoma" w:ascii="Tahoma"/>
      </w:rPr>
      <w:tab/>
    </w:r>
    <w:r w:rsidR="00B11B6D">
      <w:t>6 St-1212/15-16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B11B6D">
      <w:t>1212</w:t>
    </w:r>
    <w:r>
      <w:t>/</w:t>
    </w:r>
    <w:r w:rsidR="00B11B6D">
      <w:t>15-16</w:t>
    </w:r>
  </w:p>
  <w:p w:rsidRDefault="00B61EC6" w:rsidP="00546D11" w:rsidR="00546D11">
    <w:pPr>
      <w:jc w:val="right"/>
    </w:pPr>
  </w:p>
  <w:p w:rsidRDefault="00B61EC6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101407"/>
    <w:rsid w:val="001415B0"/>
    <w:rsid w:val="00141BD6"/>
    <w:rsid w:val="00154F2C"/>
    <w:rsid w:val="001607D2"/>
    <w:rsid w:val="0016115B"/>
    <w:rsid w:val="001633A9"/>
    <w:rsid w:val="001743E4"/>
    <w:rsid w:val="001A3B3E"/>
    <w:rsid w:val="001A5891"/>
    <w:rsid w:val="001B33DC"/>
    <w:rsid w:val="001B3AF8"/>
    <w:rsid w:val="001C0201"/>
    <w:rsid w:val="001C635E"/>
    <w:rsid w:val="001E19A3"/>
    <w:rsid w:val="002010CC"/>
    <w:rsid w:val="00203CE3"/>
    <w:rsid w:val="00207758"/>
    <w:rsid w:val="002126A9"/>
    <w:rsid w:val="002378A7"/>
    <w:rsid w:val="002522D1"/>
    <w:rsid w:val="00282764"/>
    <w:rsid w:val="002B6C5B"/>
    <w:rsid w:val="002C439F"/>
    <w:rsid w:val="002E191A"/>
    <w:rsid w:val="002E2A89"/>
    <w:rsid w:val="002F0B29"/>
    <w:rsid w:val="00310117"/>
    <w:rsid w:val="003142DB"/>
    <w:rsid w:val="00324996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3014"/>
    <w:rsid w:val="00425C43"/>
    <w:rsid w:val="00437E25"/>
    <w:rsid w:val="00440A6B"/>
    <w:rsid w:val="004445B5"/>
    <w:rsid w:val="0044680C"/>
    <w:rsid w:val="004627C0"/>
    <w:rsid w:val="00473591"/>
    <w:rsid w:val="004A0456"/>
    <w:rsid w:val="004A1A44"/>
    <w:rsid w:val="004A1BE0"/>
    <w:rsid w:val="004A3DCB"/>
    <w:rsid w:val="004B6400"/>
    <w:rsid w:val="004C1965"/>
    <w:rsid w:val="004D13F4"/>
    <w:rsid w:val="004E1613"/>
    <w:rsid w:val="00502B8D"/>
    <w:rsid w:val="00531D16"/>
    <w:rsid w:val="005408FD"/>
    <w:rsid w:val="00556767"/>
    <w:rsid w:val="00577013"/>
    <w:rsid w:val="0058380C"/>
    <w:rsid w:val="00597F2F"/>
    <w:rsid w:val="005B2FE6"/>
    <w:rsid w:val="005C158A"/>
    <w:rsid w:val="005E147B"/>
    <w:rsid w:val="005F39F6"/>
    <w:rsid w:val="005F702C"/>
    <w:rsid w:val="0060372C"/>
    <w:rsid w:val="00630962"/>
    <w:rsid w:val="006478A3"/>
    <w:rsid w:val="00654736"/>
    <w:rsid w:val="00684C8D"/>
    <w:rsid w:val="006A1793"/>
    <w:rsid w:val="006B1D89"/>
    <w:rsid w:val="006B23B0"/>
    <w:rsid w:val="006C3480"/>
    <w:rsid w:val="006D2F24"/>
    <w:rsid w:val="006E1B5C"/>
    <w:rsid w:val="006F19F3"/>
    <w:rsid w:val="00707D74"/>
    <w:rsid w:val="00712941"/>
    <w:rsid w:val="0074532C"/>
    <w:rsid w:val="00754992"/>
    <w:rsid w:val="00762086"/>
    <w:rsid w:val="00784800"/>
    <w:rsid w:val="007849CF"/>
    <w:rsid w:val="007A04D3"/>
    <w:rsid w:val="007B5BF6"/>
    <w:rsid w:val="007D217C"/>
    <w:rsid w:val="007E05E0"/>
    <w:rsid w:val="007F03F0"/>
    <w:rsid w:val="00800B4A"/>
    <w:rsid w:val="008368D8"/>
    <w:rsid w:val="00850AF8"/>
    <w:rsid w:val="00850ED2"/>
    <w:rsid w:val="00870A14"/>
    <w:rsid w:val="008A0198"/>
    <w:rsid w:val="008A256A"/>
    <w:rsid w:val="008A6DA0"/>
    <w:rsid w:val="008A7573"/>
    <w:rsid w:val="008D3F18"/>
    <w:rsid w:val="008E08A3"/>
    <w:rsid w:val="008E69C0"/>
    <w:rsid w:val="008F6F35"/>
    <w:rsid w:val="008F70F4"/>
    <w:rsid w:val="00900320"/>
    <w:rsid w:val="00900997"/>
    <w:rsid w:val="009029CE"/>
    <w:rsid w:val="009160C7"/>
    <w:rsid w:val="00924C72"/>
    <w:rsid w:val="0093594C"/>
    <w:rsid w:val="00944F2B"/>
    <w:rsid w:val="00963CBE"/>
    <w:rsid w:val="00963FAF"/>
    <w:rsid w:val="00966898"/>
    <w:rsid w:val="009705EA"/>
    <w:rsid w:val="0098061D"/>
    <w:rsid w:val="009836D5"/>
    <w:rsid w:val="00993EC0"/>
    <w:rsid w:val="009A0B5A"/>
    <w:rsid w:val="009A0D2F"/>
    <w:rsid w:val="009A75CE"/>
    <w:rsid w:val="009B2A82"/>
    <w:rsid w:val="009B2FC8"/>
    <w:rsid w:val="009B639A"/>
    <w:rsid w:val="009D33A6"/>
    <w:rsid w:val="009F16FF"/>
    <w:rsid w:val="00A3614D"/>
    <w:rsid w:val="00A61091"/>
    <w:rsid w:val="00A7044F"/>
    <w:rsid w:val="00A73270"/>
    <w:rsid w:val="00A81A23"/>
    <w:rsid w:val="00AA1592"/>
    <w:rsid w:val="00AE0EB3"/>
    <w:rsid w:val="00AF5059"/>
    <w:rsid w:val="00B11B6D"/>
    <w:rsid w:val="00B12CEE"/>
    <w:rsid w:val="00B17DB8"/>
    <w:rsid w:val="00B52CE5"/>
    <w:rsid w:val="00B54901"/>
    <w:rsid w:val="00B61EC6"/>
    <w:rsid w:val="00B7009B"/>
    <w:rsid w:val="00B95AC2"/>
    <w:rsid w:val="00BA6465"/>
    <w:rsid w:val="00BC1AD9"/>
    <w:rsid w:val="00BC4131"/>
    <w:rsid w:val="00BD7B7E"/>
    <w:rsid w:val="00C0699C"/>
    <w:rsid w:val="00C229A5"/>
    <w:rsid w:val="00C82903"/>
    <w:rsid w:val="00C85869"/>
    <w:rsid w:val="00C85D65"/>
    <w:rsid w:val="00C91F82"/>
    <w:rsid w:val="00C96A1A"/>
    <w:rsid w:val="00CC00BC"/>
    <w:rsid w:val="00CC66C8"/>
    <w:rsid w:val="00CF2B1A"/>
    <w:rsid w:val="00D70451"/>
    <w:rsid w:val="00DB04C4"/>
    <w:rsid w:val="00DB0D69"/>
    <w:rsid w:val="00DB6A8B"/>
    <w:rsid w:val="00DD0C83"/>
    <w:rsid w:val="00DD2EE2"/>
    <w:rsid w:val="00DE4E72"/>
    <w:rsid w:val="00DF587A"/>
    <w:rsid w:val="00E0588D"/>
    <w:rsid w:val="00E26B49"/>
    <w:rsid w:val="00E31AEE"/>
    <w:rsid w:val="00E47CE8"/>
    <w:rsid w:val="00E914A6"/>
    <w:rsid w:val="00EE2C7F"/>
    <w:rsid w:val="00EE3442"/>
    <w:rsid w:val="00EF605A"/>
    <w:rsid w:val="00F010EA"/>
    <w:rsid w:val="00F22C70"/>
    <w:rsid w:val="00F23EC7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customStyle="true" w:styleId="Bezproreda2" w:type="paragraph">
    <w:name w:val="Bez proreda2"/>
    <w:uiPriority w:val="1"/>
    <w:qFormat/>
    <w:rsid w:val="00900320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A04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A04D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04D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4D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4D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customStyle="1" w:styleId="Bezproreda2" w:type="paragraph">
    <w:name w:val="Bez proreda2"/>
    <w:uiPriority w:val="1"/>
    <w:qFormat/>
    <w:rsid w:val="00900320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7A04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A04D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04D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4D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4D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06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283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0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St-1212/2015</izvorni_sadrzaj>
    <derivirana_varijabla naziv="DomainObject.Predmet.OznakaBroj_1">St-1212/2015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IZIS d.o.o. za trgovinu</izvorni_sadrzaj>
    <derivirana_varijabla naziv="DomainObject.Predmet.ProtustrankaFormated_1">  IZIS d.o.o. za trgovinu</derivirana_varijabla>
  </DomainObject.Predmet.ProtustrankaFormated>
  <DomainObject.Predmet.ProtustrankaFormatedOIB>
    <izvorni_sadrzaj>  IZIS d.o.o. za trgovinu, OIB 48996722005</izvorni_sadrzaj>
    <derivirana_varijabla naziv="DomainObject.Predmet.ProtustrankaFormatedOIB_1">  IZIS d.o.o. za trgovinu, OIB 48996722005</derivirana_varijabla>
  </DomainObject.Predmet.ProtustrankaFormatedOIB>
  <DomainObject.Predmet.ProtustrankaFormatedWithAdress>
    <izvorni_sadrzaj> IZIS d.o.o. za trgovinu, Belišćanska 35, 31000 Osijek</izvorni_sadrzaj>
    <derivirana_varijabla naziv="DomainObject.Predmet.ProtustrankaFormatedWithAdress_1"> IZIS d.o.o. za trgovinu, Belišćanska 35, 31000 Osijek</derivirana_varijabla>
  </DomainObject.Predmet.ProtustrankaFormatedWithAdress>
  <DomainObject.Predmet.ProtustrankaFormatedWithAdressOIB>
    <izvorni_sadrzaj> IZIS d.o.o. za trgovinu, OIB 48996722005, Belišćanska 35, 31000 Osijek</izvorni_sadrzaj>
    <derivirana_varijabla naziv="DomainObject.Predmet.ProtustrankaFormatedWithAdressOIB_1"> IZIS d.o.o. za trgovinu, OIB 48996722005, Belišćanska 35, 31000 Osijek</derivirana_varijabla>
  </DomainObject.Predmet.ProtustrankaFormatedWithAdressOIB>
  <DomainObject.Predmet.ProtustrankaWithAdress>
    <izvorni_sadrzaj>IZIS d.o.o. za trgovinu Belišćanska 35, 31000 Osijek</izvorni_sadrzaj>
    <derivirana_varijabla naziv="DomainObject.Predmet.ProtustrankaWithAdress_1">IZIS d.o.o. za trgovinu Belišćanska 35, 31000 Osijek</derivirana_varijabla>
  </DomainObject.Predmet.ProtustrankaWithAdress>
  <DomainObject.Predmet.ProtustrankaWithAdressOIB>
    <izvorni_sadrzaj>IZIS d.o.o. za trgovinu, OIB 48996722005, Belišćanska 35, 31000 Osijek</izvorni_sadrzaj>
    <derivirana_varijabla naziv="DomainObject.Predmet.ProtustrankaWithAdressOIB_1">IZIS d.o.o. za trgovinu, OIB 48996722005, Belišćanska 35, 31000 Osijek</derivirana_varijabla>
  </DomainObject.Predmet.ProtustrankaWithAdressOIB>
  <DomainObject.Predmet.ProtustrankaNazivFormated>
    <izvorni_sadrzaj>IZIS d.o.o. za trgovinu</izvorni_sadrzaj>
    <derivirana_varijabla naziv="DomainObject.Predmet.ProtustrankaNazivFormated_1">IZIS d.o.o. za trgovinu</derivirana_varijabla>
  </DomainObject.Predmet.ProtustrankaNazivFormated>
  <DomainObject.Predmet.ProtustrankaNazivFormatedOIB>
    <izvorni_sadrzaj>IZIS d.o.o. za trgovinu, OIB 48996722005</izvorni_sadrzaj>
    <derivirana_varijabla naziv="DomainObject.Predmet.ProtustrankaNazivFormatedOIB_1">IZIS d.o.o. za trgovinu, OIB 48996722005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IZIS d.o.o. za trgovinu</item>
    </izvorni_sadrzaj>
    <derivirana_varijabla naziv="DomainObject.Predmet.ProtuStrankaListFormated_1">
      <item>IZIS d.o.o. za trgovinu</item>
    </derivirana_varijabla>
  </DomainObject.Predmet.ProtuStrankaListFormated>
  <DomainObject.Predmet.ProtuStrankaListFormatedOIB>
    <izvorni_sadrzaj>
      <item>IZIS d.o.o. za trgovinu, OIB 48996722005</item>
    </izvorni_sadrzaj>
    <derivirana_varijabla naziv="DomainObject.Predmet.ProtuStrankaListFormatedOIB_1">
      <item>IZIS d.o.o. za trgovinu, OIB 48996722005</item>
    </derivirana_varijabla>
  </DomainObject.Predmet.ProtuStrankaListFormatedOIB>
  <DomainObject.Predmet.ProtuStrankaListFormatedWithAdress>
    <izvorni_sadrzaj>
      <item>IZIS d.o.o. za trgovinu, Belišćanska 35, 31000 Osijek</item>
    </izvorni_sadrzaj>
    <derivirana_varijabla naziv="DomainObject.Predmet.ProtuStrankaListFormatedWithAdress_1">
      <item>IZIS d.o.o. za trgovinu, Belišćanska 35, 31000 Osijek</item>
    </derivirana_varijabla>
  </DomainObject.Predmet.ProtuStrankaListFormatedWithAdress>
  <DomainObject.Predmet.ProtuStrankaListFormatedWithAdressOIB>
    <izvorni_sadrzaj>
      <item>IZIS d.o.o. za trgovinu, OIB 48996722005, Belišćanska 35, 31000 Osijek</item>
    </izvorni_sadrzaj>
    <derivirana_varijabla naziv="DomainObject.Predmet.ProtuStrankaListFormatedWithAdressOIB_1">
      <item>IZIS d.o.o. za trgovinu, OIB 48996722005, Belišćanska 35, 31000 Osijek</item>
    </derivirana_varijabla>
  </DomainObject.Predmet.ProtuStrankaListFormatedWithAdressOIB>
  <DomainObject.Predmet.ProtuStrankaListNazivFormated>
    <izvorni_sadrzaj>
      <item>IZIS d.o.o. za trgovinu</item>
    </izvorni_sadrzaj>
    <derivirana_varijabla naziv="DomainObject.Predmet.ProtuStrankaListNazivFormated_1">
      <item>IZIS d.o.o. za trgovinu</item>
    </derivirana_varijabla>
  </DomainObject.Predmet.ProtuStrankaListNazivFormated>
  <DomainObject.Predmet.ProtuStrankaListNazivFormatedOIB>
    <izvorni_sadrzaj>
      <item>IZIS d.o.o. za trgovinu, OIB 48996722005</item>
    </izvorni_sadrzaj>
    <derivirana_varijabla naziv="DomainObject.Predmet.ProtuStrankaListNazivFormatedOIB_1">
      <item>IZIS d.o.o. za trgovinu, OIB 48996722005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IZIS d.o.o. za trgovinu</izvorni_sadrzaj>
    <derivirana_varijabla naziv="DomainObject.Predmet.ProtustrankaIDrugi_1">IZIS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IZIS d.o.o. za trgovinu, OIB 48996722005, Belišćanska 35, 31000 Osijek</izvorni_sadrzaj>
    <derivirana_varijabla naziv="DomainObject.Predmet.ProtustrankaIDrugiAdressOIB_1">IZIS d.o.o. za trgovinu, OIB 48996722005, Belišćanska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IZIS d.o.o. za trgovinu</item>
    </izvorni_sadrzaj>
    <derivirana_varijabla naziv="DomainObject.Predmet.SudioniciListNaziv_1">
      <item>FINA RC OSIJEK</item>
      <item>IZIS d.o.o. za trgovinu</item>
    </derivirana_varijabla>
  </DomainObject.Predmet.SudioniciListNaziv>
  <DomainObject.Predmet.SudioniciListAdressOIB>
    <izvorni_sadrzaj>
      <item>FINA RC OSIJEK, OIB 85821130368</item>
      <item>IZIS d.o.o. za trgovinu, OIB 48996722005, Belišćanska 35,31000 Osijek</item>
    </izvorni_sadrzaj>
    <derivirana_varijabla naziv="DomainObject.Predmet.SudioniciListAdressOIB_1">
      <item>FINA RC OSIJEK, OIB 85821130368</item>
      <item>IZIS d.o.o. za trgovinu, OIB 48996722005, Belišćanska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48996722005</item>
    </izvorni_sadrzaj>
    <derivirana_varijabla naziv="DomainObject.Predmet.SudioniciListNazivOIB_1">
      <item>, OIB 85821130368</item>
      <item>, OIB 48996722005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F4CBC9-07EB-4C8A-B560-122B2D742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463</properties:Words>
  <properties:Characters>2527</properties:Characters>
  <properties:Lines>118</properties:Lines>
  <properties:Paragraphs>25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2016-11-23T13:13:00Z</cp:lastPrinted>
  <dcterms:modified xmlns:xsi="http://www.w3.org/2001/XMLSchema-instance" xsi:type="dcterms:W3CDTF">2016-11-30T07:51:00Z</dcterms:modified>
  <cp:revision>220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