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47e1" w14:paraId="acc47e1" w:rsidRDefault="00E76E22" w:rsidP="00E76E22" w:rsidR="00E76E22">
      <w:pPr>
        <w:jc w:val="right"/>
        <w15:collapsed w:val="false"/>
      </w:pPr>
      <w:r>
        <w:t xml:space="preserve">Broj: </w:t>
      </w:r>
      <w:r w:rsidR="00693611">
        <w:t xml:space="preserve">6 </w:t>
      </w:r>
      <w:r>
        <w:t>St-</w:t>
      </w:r>
      <w:r w:rsidR="00561661">
        <w:t>1479/17-21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561661">
        <w:rPr>
          <w:b/>
        </w:rPr>
        <w:t>MAG j.d.o.o. za ugostiteljstvo, trgovinu i usluge, Osijek, Hrvatske Republike 2, MBS: 030165134, OIB: 66073093278</w:t>
      </w:r>
      <w:r w:rsidR="006139EC">
        <w:t xml:space="preserve">, </w:t>
      </w:r>
      <w:r w:rsidR="003B4C28">
        <w:t xml:space="preserve">dana </w:t>
      </w:r>
      <w:r w:rsidR="00561661">
        <w:t>1. veljače 2018.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561661">
        <w:rPr>
          <w:b/>
        </w:rPr>
        <w:t xml:space="preserve">MAG j.d.o.o. za ugostiteljstvo, trgovinu i usluge, Osijek, Hrvatske Republike 2, MBS: 030165134, OIB: 66073093278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561661">
        <w:rPr>
          <w:b/>
        </w:rPr>
        <w:t>1479-17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561661">
        <w:rPr>
          <w:b/>
        </w:rPr>
        <w:t>21.005,10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se </w:t>
      </w:r>
      <w:r w:rsidR="00561661">
        <w:t>čini</w:t>
      </w:r>
      <w:r w:rsidR="00503C1F">
        <w:t>:</w:t>
      </w:r>
    </w:p>
    <w:p w:rsidRDefault="00561661" w:rsidP="00561661" w:rsidR="00561661" w:rsidRPr="00561661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6079"/>
        <w:gridCol w:w="2587"/>
      </w:tblGrid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jc w:val="center"/>
            </w:pPr>
            <w:r>
              <w:t>Vrsta troška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jc w:val="center"/>
            </w:pPr>
            <w:r>
              <w:t>Iznos u kunama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1.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jc w:val="right"/>
            </w:pPr>
            <w:r>
              <w:t>9,50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o vozilima iz Policijske uprave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61661" w:rsidR="00561661">
            <w:pPr>
              <w:jc w:val="right"/>
            </w:pPr>
          </w:p>
          <w:p w:rsidRDefault="00561661" w:rsidR="00561661">
            <w:pPr>
              <w:jc w:val="right"/>
            </w:pPr>
            <w:r>
              <w:t>9,50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61661" w:rsidR="00561661">
            <w:r>
              <w:t>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61661" w:rsidR="00561661">
            <w:r>
              <w:t>Trošak poštarine za poziv upućen zakonskom zastupniku dužnika za dostavu dokumentacije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61661" w:rsidR="00561661">
            <w:pPr>
              <w:jc w:val="right"/>
            </w:pPr>
          </w:p>
          <w:p w:rsidRDefault="00561661" w:rsidR="00561661">
            <w:pPr>
              <w:jc w:val="right"/>
            </w:pPr>
            <w:r>
              <w:t>11,10</w:t>
            </w:r>
          </w:p>
        </w:tc>
      </w:tr>
      <w:tr w:rsidTr="00561661" w:rsidR="00561661">
        <w:trPr>
          <w:trHeight w:val="480"/>
        </w:trPr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pStyle w:val="Bezproreda"/>
            </w:pPr>
            <w:r>
              <w:t>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pStyle w:val="Bezproreda"/>
            </w:pPr>
            <w:r>
              <w:t>Plaćena naknada FINA-i za Potvrdu o blokadi i Očevidnik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pStyle w:val="Bezproreda"/>
              <w:jc w:val="right"/>
            </w:pPr>
            <w:r>
              <w:t>50,00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Sudska pristojba za potvrdu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jc w:val="right"/>
            </w:pPr>
            <w:r>
              <w:t>20,00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Upravna pristojba za uvjerenje o vozilima iz Policijske uprave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jc w:val="right"/>
            </w:pPr>
            <w:r>
              <w:t>20,00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7.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61661" w:rsidR="00561661">
            <w:pPr>
              <w:jc w:val="right"/>
            </w:pPr>
          </w:p>
          <w:p w:rsidRDefault="00561661" w:rsidR="00561661">
            <w:pPr>
              <w:jc w:val="right"/>
            </w:pPr>
          </w:p>
          <w:p w:rsidRDefault="00561661" w:rsidR="00561661">
            <w:pPr>
              <w:jc w:val="right"/>
            </w:pPr>
          </w:p>
          <w:p w:rsidRDefault="00561661" w:rsidR="00561661">
            <w:pPr>
              <w:jc w:val="right"/>
            </w:pPr>
            <w:r>
              <w:t>3.500,00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8.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Trošak izrade pečata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jc w:val="right"/>
            </w:pPr>
            <w:r>
              <w:t>150,00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9.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 xml:space="preserve">Naknada banke za vođenje računa – mjesečno </w:t>
            </w:r>
            <w:proofErr w:type="spellStart"/>
            <w:r>
              <w:t>cca</w:t>
            </w:r>
            <w:proofErr w:type="spellEnd"/>
            <w:r>
              <w:t xml:space="preserve"> 40,00 kn x 12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61661" w:rsidR="00561661">
            <w:pPr>
              <w:jc w:val="right"/>
            </w:pPr>
          </w:p>
          <w:p w:rsidRDefault="00561661" w:rsidR="00561661">
            <w:pPr>
              <w:jc w:val="right"/>
            </w:pPr>
            <w:r>
              <w:t>480,00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10.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Trošak knjigovodstvenih usluga – mjesečno 350,00 kn x 18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61661" w:rsidR="00561661">
            <w:pPr>
              <w:jc w:val="right"/>
            </w:pPr>
          </w:p>
          <w:p w:rsidRDefault="00561661" w:rsidR="00561661">
            <w:pPr>
              <w:jc w:val="right"/>
            </w:pPr>
            <w:r>
              <w:t>4.200,00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11.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Sudski troškovi za vođenje parnica za naplatu potraživanja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jc w:val="right"/>
            </w:pPr>
            <w:r>
              <w:t>5.000,00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12.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61661" w:rsidR="00561661">
            <w:pPr>
              <w:jc w:val="right"/>
            </w:pPr>
          </w:p>
          <w:p w:rsidRDefault="00561661" w:rsidR="00561661">
            <w:pPr>
              <w:jc w:val="right"/>
            </w:pPr>
            <w:r>
              <w:t>95,00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lastRenderedPageBreak/>
              <w:t>13.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 xml:space="preserve">Paušalna sudska pristojba u stečajnom postupku, </w:t>
            </w:r>
            <w:proofErr w:type="spellStart"/>
            <w:r>
              <w:t>Tbr</w:t>
            </w:r>
            <w:proofErr w:type="spellEnd"/>
            <w:r>
              <w:t>. 24. Zakona o sudskim pristojbama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61661" w:rsidR="00561661">
            <w:pPr>
              <w:jc w:val="right"/>
            </w:pPr>
          </w:p>
          <w:p w:rsidRDefault="00561661" w:rsidR="00561661">
            <w:pPr>
              <w:jc w:val="right"/>
            </w:pPr>
            <w:r>
              <w:t>2.000,00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14.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Nagrada stečajnom upravitelju – 16% od očekivanog unovčenja stečajne mase od 30.000,00 kn, čl. 7. Uredbe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61661" w:rsidR="00561661">
            <w:pPr>
              <w:jc w:val="right"/>
            </w:pPr>
          </w:p>
          <w:p w:rsidRDefault="00561661" w:rsidR="00561661">
            <w:pPr>
              <w:jc w:val="right"/>
            </w:pPr>
            <w:r>
              <w:t xml:space="preserve">4.800,00 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15.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 xml:space="preserve">Trošak zatvaranja žiro računa 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jc w:val="right"/>
            </w:pPr>
            <w:r>
              <w:t>200,00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16.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r>
              <w:t>Naknada FINA-i za 2 objave GFI- 1 objava 230,00 kn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jc w:val="right"/>
            </w:pPr>
            <w:r>
              <w:t>460,00</w:t>
            </w:r>
          </w:p>
        </w:tc>
      </w:tr>
      <w:tr w:rsidTr="00561661" w:rsidR="00561661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61661" w:rsidR="00561661">
            <w:pPr>
              <w:rPr>
                <w:b/>
              </w:rPr>
            </w:pP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61661" w:rsidR="00561661">
            <w:pPr>
              <w:jc w:val="right"/>
              <w:rPr>
                <w:b/>
              </w:rPr>
            </w:pPr>
            <w:r>
              <w:rPr>
                <w:b/>
              </w:rPr>
              <w:t>21.005,10</w:t>
            </w:r>
          </w:p>
        </w:tc>
      </w:tr>
    </w:tbl>
    <w:p w:rsidRDefault="00561661" w:rsidP="00561661" w:rsidR="00561661" w:rsidRPr="00561661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p w:rsidRDefault="009B61F0" w:rsidP="00503C1F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37DA">
        <w:t>RH MF Porezna uprava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2B37DA">
        <w:t>22. rujna</w:t>
      </w:r>
      <w:bookmarkStart w:name="_GoBack" w:id="0"/>
      <w:bookmarkEnd w:id="0"/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561661">
        <w:rPr>
          <w:b/>
        </w:rPr>
        <w:t>MAG j.d.o.o. za ugostiteljstvo, trgovinu i usluge, Osijek, Hrvatske Republike 2, MBS: 030165134, OIB: 66073093278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561661">
        <w:t>1479/17-15 od 30. studenog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561661">
        <w:t>31. siječnja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561661">
        <w:t>21.005,10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81535">
        <w:t xml:space="preserve">1. </w:t>
      </w:r>
      <w:r w:rsidR="00561661">
        <w:t>veljače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61661">
        <w:t>2.3.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28B" w:rsidR="00F2028B">
      <w:r>
        <w:separator/>
      </w:r>
    </w:p>
  </w:endnote>
  <w:endnote w:id="0" w:type="continuationSeparator">
    <w:p w:rsidRDefault="00F2028B" w:rsidR="00F20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28B" w:rsidR="00F2028B">
      <w:r>
        <w:separator/>
      </w:r>
    </w:p>
  </w:footnote>
  <w:footnote w:id="0" w:type="continuationSeparator">
    <w:p w:rsidRDefault="00F2028B" w:rsidR="00F202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37DA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1F75C6"/>
    <w:rsid w:val="002142C7"/>
    <w:rsid w:val="0021564C"/>
    <w:rsid w:val="00217878"/>
    <w:rsid w:val="00223C8E"/>
    <w:rsid w:val="00252C63"/>
    <w:rsid w:val="00255E1A"/>
    <w:rsid w:val="00291B9C"/>
    <w:rsid w:val="002B2C69"/>
    <w:rsid w:val="002B37DA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A0B20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028B"/>
    <w:rsid w:val="00F23FA1"/>
    <w:rsid w:val="00F306C1"/>
    <w:rsid w:val="00F435F7"/>
    <w:rsid w:val="00F4731D"/>
    <w:rsid w:val="00F55EB2"/>
    <w:rsid w:val="00F618C3"/>
    <w:rsid w:val="00F634F2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B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0B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B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B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B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B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0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B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St-1479/2017-21</izvorni_sadrzaj>
    <derivirana_varijabla naziv="DomainObject.Oznaka_1">St-1479/2017-21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St-1479/2017</izvorni_sadrzaj>
    <derivirana_varijabla naziv="DomainObject.Predmet.OznakaBroj_1">St-1479/2017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 j.d.o.o. za ugostiteljstvo, trgovinu i usluge</izvorni_sadrzaj>
    <derivirana_varijabla naziv="DomainObject.Predmet.ProtustrankaFormated_1">  MAG j.d.o.o. za ugostiteljstvo, trgovinu i usluge</derivirana_varijabla>
  </DomainObject.Predmet.ProtustrankaFormated>
  <DomainObject.Predmet.ProtustrankaFormatedOIB>
    <izvorni_sadrzaj>  MAG j.d.o.o. za ugostiteljstvo, trgovinu i usluge, OIB 66073093278</izvorni_sadrzaj>
    <derivirana_varijabla naziv="DomainObject.Predmet.ProtustrankaFormatedOIB_1">  MAG j.d.o.o. za ugostiteljstvo, trgovinu i usluge, OIB 66073093278</derivirana_varijabla>
  </DomainObject.Predmet.ProtustrankaFormatedOIB>
  <DomainObject.Predmet.ProtustrankaFormatedWithAdress>
    <izvorni_sadrzaj> MAG j.d.o.o. za ugostiteljstvo, trgovinu i usluge, Hrvatske republike 2, 31000 Osijek</izvorni_sadrzaj>
    <derivirana_varijabla naziv="DomainObject.Predmet.ProtustrankaFormatedWithAdress_1"> MAG j.d.o.o. za ugostiteljstvo, trgovinu i usluge, Hrvatske republike 2, 31000 Osijek</derivirana_varijabla>
  </DomainObject.Predmet.ProtustrankaFormatedWithAdress>
  <DomainObject.Predmet.ProtustrankaFormatedWithAdressOIB>
    <izvorni_sadrzaj> MAG j.d.o.o. za ugostiteljstvo, trgovinu i usluge, OIB 66073093278, Hrvatske republike 2, 31000 Osijek</izvorni_sadrzaj>
    <derivirana_varijabla naziv="DomainObject.Predmet.ProtustrankaFormatedWithAdressOIB_1"> MAG j.d.o.o. za ugostiteljstvo, trgovinu i usluge, OIB 66073093278, Hrvatske republike 2, 31000 Osijek</derivirana_varijabla>
  </DomainObject.Predmet.ProtustrankaFormatedWithAdressOIB>
  <DomainObject.Predmet.ProtustrankaWithAdress>
    <izvorni_sadrzaj>MAG j.d.o.o. za ugostiteljstvo, trgovinu i usluge Hrvatske republike 2, 31000 Osijek</izvorni_sadrzaj>
    <derivirana_varijabla naziv="DomainObject.Predmet.ProtustrankaWithAdress_1">MAG j.d.o.o. za ugostiteljstvo, trgovinu i usluge Hrvatske republike 2, 31000 Osijek</derivirana_varijabla>
  </DomainObject.Predmet.ProtustrankaWithAdress>
  <DomainObject.Predmet.ProtustrankaWithAdressOIB>
    <izvorni_sadrzaj>MAG j.d.o.o. za ugostiteljstvo, trgovinu i usluge, OIB 66073093278, Hrvatske republike 2, 31000 Osijek</izvorni_sadrzaj>
    <derivirana_varijabla naziv="DomainObject.Predmet.ProtustrankaWithAdressOIB_1">MAG j.d.o.o. za ugostiteljstvo, trgovinu i usluge, OIB 66073093278, Hrvatske republike 2, 31000 Osijek</derivirana_varijabla>
  </DomainObject.Predmet.ProtustrankaWithAdressOIB>
  <DomainObject.Predmet.ProtustrankaNazivFormated>
    <izvorni_sadrzaj>MAG j.d.o.o. za ugostiteljstvo, trgovinu i usluge</izvorni_sadrzaj>
    <derivirana_varijabla naziv="DomainObject.Predmet.ProtustrankaNazivFormated_1">MAG j.d.o.o. za ugostiteljstvo, trgovinu i usluge</derivirana_varijabla>
  </DomainObject.Predmet.ProtustrankaNazivFormated>
  <DomainObject.Predmet.ProtustrankaNazivFormatedOIB>
    <izvorni_sadrzaj>MAG j.d.o.o. za ugostiteljstvo, trgovinu i usluge, OIB 66073093278</izvorni_sadrzaj>
    <derivirana_varijabla naziv="DomainObject.Predmet.ProtustrankaNazivFormatedOIB_1">MAG j.d.o.o. za ugostiteljstvo, trgovinu i usluge, OIB 66073093278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52634238587</izvorni_sadrzaj>
    <derivirana_varijabla naziv="DomainObject.Predmet.StrankaFormatedOIB_1">  RH MR PU PODRUČNI URED OSIJEK, OIB 52634238587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52634238587</izvorni_sadrzaj>
    <derivirana_varijabla naziv="DomainObject.Predmet.StrankaFormatedWithAdressOIB_1"> RH MR PU PODRUČNI URED OSIJEK, OIB 52634238587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52634238587</izvorni_sadrzaj>
    <derivirana_varijabla naziv="DomainObject.Predmet.StrankaWithAdressOIB_1">RH MR PU PODRUČNI URED OSIJEK, OIB 52634238587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52634238587</izvorni_sadrzaj>
    <derivirana_varijabla naziv="DomainObject.Predmet.StrankaNazivFormatedOIB_1">RH MR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52634238587</item>
    </izvorni_sadrzaj>
    <derivirana_varijabla naziv="DomainObject.Predmet.StrankaListFormatedOIB_1">
      <item>RH MR PU PODRUČNI URED OSIJEK, OIB 52634238587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52634238587</item>
    </izvorni_sadrzaj>
    <derivirana_varijabla naziv="DomainObject.Predmet.StrankaListFormatedWithAdressOIB_1">
      <item>RH MR PU PODRUČNI URED OSIJEK, OIB 52634238587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52634238587</item>
    </izvorni_sadrzaj>
    <derivirana_varijabla naziv="DomainObject.Predmet.StrankaListNazivFormatedOIB_1">
      <item>RH MR PU PODRUČNI URED OSIJEK, OIB 52634238587</item>
    </derivirana_varijabla>
  </DomainObject.Predmet.StrankaListNazivFormatedOIB>
  <DomainObject.Predmet.ProtuStrankaListFormated>
    <izvorni_sadrzaj>
      <item>MAG j.d.o.o. za ugostiteljstvo, trgovinu i usluge</item>
    </izvorni_sadrzaj>
    <derivirana_varijabla naziv="DomainObject.Predmet.ProtuStrankaListFormated_1">
      <item>MAG j.d.o.o. za ugostiteljstvo, trgovinu i usluge</item>
    </derivirana_varijabla>
  </DomainObject.Predmet.ProtuStrankaListFormated>
  <DomainObject.Predmet.ProtuStrankaListFormatedOIB>
    <izvorni_sadrzaj>
      <item>MAG j.d.o.o. za ugostiteljstvo, trgovinu i usluge, OIB 66073093278</item>
    </izvorni_sadrzaj>
    <derivirana_varijabla naziv="DomainObject.Predmet.ProtuStrankaListFormatedOIB_1">
      <item>MAG j.d.o.o. za ugostiteljstvo, trgovinu i usluge, OIB 66073093278</item>
    </derivirana_varijabla>
  </DomainObject.Predmet.ProtuStrankaListFormatedOIB>
  <DomainObject.Predmet.ProtuStrankaListFormatedWithAdress>
    <izvorni_sadrzaj>
      <item>MAG j.d.o.o. za ugostiteljstvo, trgovinu i usluge, Hrvatske republike 2, 31000 Osijek</item>
    </izvorni_sadrzaj>
    <derivirana_varijabla naziv="DomainObject.Predmet.ProtuStrankaListFormatedWithAdress_1">
      <item>MAG j.d.o.o. za ugostiteljstvo, trgovinu i usluge, Hrvatske republike 2, 31000 Osijek</item>
    </derivirana_varijabla>
  </DomainObject.Predmet.ProtuStrankaListFormatedWithAdress>
  <DomainObject.Predmet.ProtuStrankaListFormatedWithAdressOIB>
    <izvorni_sadrzaj>
      <item>MAG j.d.o.o. za ugostiteljstvo, trgovinu i usluge, OIB 66073093278, Hrvatske republike 2, 31000 Osijek</item>
    </izvorni_sadrzaj>
    <derivirana_varijabla naziv="DomainObject.Predmet.ProtuStrankaListFormatedWithAdressOIB_1">
      <item>MAG j.d.o.o. za ugostiteljstvo, trgovinu i usluge, OIB 66073093278, Hrvatske republike 2, 31000 Osijek</item>
    </derivirana_varijabla>
  </DomainObject.Predmet.ProtuStrankaListFormatedWithAdressOIB>
  <DomainObject.Predmet.ProtuStrankaListNazivFormated>
    <izvorni_sadrzaj>
      <item>MAG j.d.o.o. za ugostiteljstvo, trgovinu i usluge</item>
    </izvorni_sadrzaj>
    <derivirana_varijabla naziv="DomainObject.Predmet.ProtuStrankaListNazivFormated_1">
      <item>MAG j.d.o.o. za ugostiteljstvo, trgovinu i usluge</item>
    </derivirana_varijabla>
  </DomainObject.Predmet.ProtuStrankaListNazivFormated>
  <DomainObject.Predmet.ProtuStrankaListNazivFormatedOIB>
    <izvorni_sadrzaj>
      <item>MAG j.d.o.o. za ugostiteljstvo, trgovinu i usluge, OIB 66073093278</item>
    </izvorni_sadrzaj>
    <derivirana_varijabla naziv="DomainObject.Predmet.ProtuStrankaListNazivFormatedOIB_1">
      <item>MAG j.d.o.o. za ugostiteljstvo, trgovinu i usluge, OIB 66073093278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St-1479/2017-21</izvorni_sadrzaj>
    <derivirana_varijabla naziv="DomainObject.PoslovniBrojDokumenta_1">St-1479/2017-21</derivirana_varijabla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MAG j.d.o.o. za ugostiteljstvo, trgovinu i usluge</izvorni_sadrzaj>
    <derivirana_varijabla naziv="DomainObject.Predmet.ProtustrankaIDrugi_1">MAG j.d.o.o. za ugostiteljstvo, trgovinu i usluge</derivirana_varijabla>
  </DomainObject.Predmet.ProtustrankaIDrugi>
  <DomainObject.Predmet.StrankaIDrugiAdressOIB>
    <izvorni_sadrzaj>RH MR PU PODRUČNI URED OSIJEK, OIB 52634238587</izvorni_sadrzaj>
    <derivirana_varijabla naziv="DomainObject.Predmet.StrankaIDrugiAdressOIB_1">RH MR PU PODRUČNI URED OSIJEK, OIB 52634238587</derivirana_varijabla>
  </DomainObject.Predmet.StrankaIDrugiAdressOIB>
  <DomainObject.Predmet.ProtustrankaIDrugiAdressOIB>
    <izvorni_sadrzaj>MAG j.d.o.o. za ugostiteljstvo, trgovinu i usluge, OIB 66073093278, Hrvatske republike 2, 31000 Osijek</izvorni_sadrzaj>
    <derivirana_varijabla naziv="DomainObject.Predmet.ProtustrankaIDrugiAdressOIB_1">MAG j.d.o.o. za ugostiteljstvo, trgovinu i usluge, OIB 66073093278, Hrvatske republike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 j.d.o.o. za ugostiteljstvo, trgovinu i usluge</item>
      <item>RH MR PU PODRUČNI URED OSIJEK</item>
    </izvorni_sadrzaj>
    <derivirana_varijabla naziv="DomainObject.Predmet.SudioniciListNaziv_1">
      <item>MAG j.d.o.o. za ugostiteljstvo, trgovinu i usluge</item>
      <item>RH MR PU PODRUČNI URED OSIJEK</item>
    </derivirana_varijabla>
  </DomainObject.Predmet.SudioniciListNaziv>
  <DomainObject.Predmet.SudioniciListAdressOIB>
    <izvorni_sadrzaj>
      <item>MAG j.d.o.o. za ugostiteljstvo, trgovinu i usluge, OIB 66073093278, Hrvatske republike 2,31000 Osijek</item>
      <item>RH MR PU PODRUČNI URED OSIJEK, OIB 52634238587</item>
    </izvorni_sadrzaj>
    <derivirana_varijabla naziv="DomainObject.Predmet.SudioniciListAdressOIB_1">
      <item>MAG j.d.o.o. za ugostiteljstvo, trgovinu i usluge, OIB 66073093278, Hrvatske republike 2,31000 Osijek</item>
      <item>RH MR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66073093278</item>
      <item>, OIB 52634238587</item>
    </izvorni_sadrzaj>
    <derivirana_varijabla naziv="DomainObject.Predmet.SudioniciListNazivOIB_1">
      <item>, OIB 66073093278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927FA-B891-450D-81D7-EAFD11D82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644</properties:Words>
  <properties:Characters>3468</properties:Characters>
  <properties:Lines>160</properties:Lines>
  <properties:Paragraphs>76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2017-06-20T12:02:00Z</dcterms:created>
  <dc:creator>hermanj</dc:creator>
  <cp:lastModifiedBy>Danijela Sekulić</cp:lastModifiedBy>
  <cp:lastPrinted>2018-02-01T07:25:00Z</cp:lastPrinted>
  <dcterms:modified xmlns:xsi="http://www.w3.org/2001/XMLSchema-instance" xsi:type="dcterms:W3CDTF">2018-02-01T07:25:00Z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St-1479/2017-21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