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3c68" w14:paraId="b303c6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2390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C118EE">
        <w:t>DRUŠTVO ANĐELA jednostavno</w:t>
      </w:r>
      <w:r w:rsidR="00BB001A">
        <w:t xml:space="preserve"> društvo s ograničenom odgovornošću </w:t>
      </w:r>
      <w:r w:rsidR="00C118EE">
        <w:t>za</w:t>
      </w:r>
      <w:r w:rsidR="00BB001A">
        <w:t xml:space="preserve"> usluge</w:t>
      </w:r>
      <w:r w:rsidR="00C118EE">
        <w:t>,</w:t>
      </w:r>
      <w:r w:rsidR="00BB001A">
        <w:t xml:space="preserve"> Zagreb, </w:t>
      </w:r>
      <w:r w:rsidR="00C118EE">
        <w:t>Zagrebačka</w:t>
      </w:r>
      <w:r w:rsidR="00BB001A">
        <w:t xml:space="preserve"> cesta </w:t>
      </w:r>
      <w:r w:rsidR="00C118EE">
        <w:t>164 a</w:t>
      </w:r>
      <w:r w:rsidR="00BB001A">
        <w:t>, MBS: 080</w:t>
      </w:r>
      <w:r w:rsidR="00C118EE">
        <w:t>828673</w:t>
      </w:r>
      <w:r w:rsidR="00BB001A">
        <w:t xml:space="preserve">, OIB: </w:t>
      </w:r>
      <w:r w:rsidR="00C118EE">
        <w:t>70292783320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17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C118EE">
        <w:t>DRUŠTVO ANĐELA jednostavno društvo s ograničenom odgovornošću za usluge, Zagreb, Zagrebačka cesta 164 a, MBS: 080828673, OIB: 70292783320</w:t>
      </w:r>
      <w:r w:rsidR="005E4F97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C118EE">
        <w:t>18</w:t>
      </w:r>
      <w:r w:rsidR="00780AF6">
        <w:t>.</w:t>
      </w:r>
      <w:r w:rsidR="00C118EE">
        <w:t>144</w:t>
      </w:r>
      <w:r w:rsidR="00B20F95">
        <w:t>,</w:t>
      </w:r>
      <w:r w:rsidR="00C118EE">
        <w:t>98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C118EE">
        <w:t>2390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17.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6F2D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6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96F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96F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F2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F2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6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96F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96F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F2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F2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2390</izvorni_sadrzaj>
    <derivirana_varijabla naziv="DomainObject.Predmet.Broj_1">2390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St-2390/2016</izvorni_sadrzaj>
    <derivirana_varijabla naziv="DomainObject.Predmet.OznakaBroj_1">St-2390/2016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ANĐELA jednostavno društvo s ograničenom odgovornošću za usluge</izvorni_sadrzaj>
    <derivirana_varijabla naziv="DomainObject.Predmet.ProtustrankaFormated_1">  DRUŠTVO ANĐELA jednostavno društvo s ograničenom odgovornošću za usluge</derivirana_varijabla>
  </DomainObject.Predmet.ProtustrankaFormated>
  <DomainObject.Predmet.ProtustrankaFormatedOIB>
    <izvorni_sadrzaj>  DRUŠTVO ANĐELA jednostavno društvo s ograničenom odgovornošću za usluge, OIB 70292783320</izvorni_sadrzaj>
    <derivirana_varijabla naziv="DomainObject.Predmet.ProtustrankaFormatedOIB_1">  DRUŠTVO ANĐELA jednostavno društvo s ograničenom odgovornošću za usluge, OIB 70292783320</derivirana_varijabla>
  </DomainObject.Predmet.ProtustrankaFormatedOIB>
  <DomainObject.Predmet.ProtustrankaFormatedWithAdress>
    <izvorni_sadrzaj> DRUŠTVO ANĐELA jednostavno društvo s ograničenom odgovornošću za usluge, Zagrebačka cesta 164 a, 10000 Zagreb</izvorni_sadrzaj>
    <derivirana_varijabla naziv="DomainObject.Predmet.ProtustrankaFormatedWithAdress_1"> DRUŠTVO ANĐELA jednostavno društvo s ograničenom odgovornošću za usluge, Zagrebačka cesta 164 a, 10000 Zagreb</derivirana_varijabla>
  </DomainObject.Predmet.ProtustrankaFormatedWithAdress>
  <DomainObject.Predmet.ProtustrankaFormatedWithAdressOIB>
    <izvorni_sadrzaj> DRUŠTVO ANĐELA jednostavno društvo s ograničenom odgovornošću za usluge, OIB 70292783320, Zagrebačka cesta 164 a, 10000 Zagreb</izvorni_sadrzaj>
    <derivirana_varijabla naziv="DomainObject.Predmet.ProtustrankaFormatedWithAdressOIB_1"> DRUŠTVO ANĐELA jednostavno društvo s ograničenom odgovornošću za usluge, OIB 70292783320, Zagrebačka cesta 164 a, 10000 Zagreb</derivirana_varijabla>
  </DomainObject.Predmet.ProtustrankaFormatedWithAdressOIB>
  <DomainObject.Predmet.ProtustrankaWithAdress>
    <izvorni_sadrzaj>DRUŠTVO ANĐELA jednostavno društvo s ograničenom odgovornošću za usluge Zagrebačka cesta 164 a, 10000 Zagreb</izvorni_sadrzaj>
    <derivirana_varijabla naziv="DomainObject.Predmet.ProtustrankaWithAdress_1">DRUŠTVO ANĐELA jednostavno društvo s ograničenom odgovornošću za usluge Zagrebačka cesta 164 a, 10000 Zagreb</derivirana_varijabla>
  </DomainObject.Predmet.ProtustrankaWithAdress>
  <DomainObject.Predmet.ProtustrankaWithAdressOIB>
    <izvorni_sadrzaj>DRUŠTVO ANĐELA jednostavno društvo s ograničenom odgovornošću za usluge, OIB 70292783320, Zagrebačka cesta 164 a, 10000 Zagreb</izvorni_sadrzaj>
    <derivirana_varijabla naziv="DomainObject.Predmet.ProtustrankaWithAdressOIB_1">DRUŠTVO ANĐELA jednostavno društvo s ograničenom odgovornošću za usluge, OIB 70292783320, Zagrebačka cesta 164 a, 10000 Zagreb</derivirana_varijabla>
  </DomainObject.Predmet.ProtustrankaWithAdressOIB>
  <DomainObject.Predmet.ProtustrankaNazivFormated>
    <izvorni_sadrzaj>DRUŠTVO ANĐELA jednostavno društvo s ograničenom odgovornošću za usluge</izvorni_sadrzaj>
    <derivirana_varijabla naziv="DomainObject.Predmet.ProtustrankaNazivFormated_1">DRUŠTVO ANĐELA jednostavno društvo s ograničenom odgovornošću za usluge</derivirana_varijabla>
  </DomainObject.Predmet.ProtustrankaNazivFormated>
  <DomainObject.Predmet.ProtustrankaNazivFormatedOIB>
    <izvorni_sadrzaj>DRUŠTVO ANĐELA jednostavno društvo s ograničenom odgovornošću za usluge, OIB 70292783320</izvorni_sadrzaj>
    <derivirana_varijabla naziv="DomainObject.Predmet.ProtustrankaNazivFormatedOIB_1">DRUŠTVO ANĐELA jednostavno društvo s ograničenom odgovornošću za usluge, OIB 70292783320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ANĐELA jednostavno društvo s ograničenom odgovornošću za usluge</item>
    </izvorni_sadrzaj>
    <derivirana_varijabla naziv="DomainObject.Predmet.ProtuStrankaListFormated_1">
      <item>DRUŠTVO ANĐELA jednostavno društvo s ograničenom odgovornošću za usluge</item>
    </derivirana_varijabla>
  </DomainObject.Predmet.ProtuStrankaListFormated>
  <DomainObject.Predmet.ProtuStrankaListFormatedOIB>
    <izvorni_sadrzaj>
      <item>DRUŠTVO ANĐELA jednostavno društvo s ograničenom odgovornošću za usluge, OIB 70292783320</item>
    </izvorni_sadrzaj>
    <derivirana_varijabla naziv="DomainObject.Predmet.ProtuStrankaListFormatedOIB_1">
      <item>DRUŠTVO ANĐELA jednostavno društvo s ograničenom odgovornošću za usluge, OIB 70292783320</item>
    </derivirana_varijabla>
  </DomainObject.Predmet.ProtuStrankaListFormatedOIB>
  <DomainObject.Predmet.ProtuStrankaListFormatedWithAdress>
    <izvorni_sadrzaj>
      <item>DRUŠTVO ANĐELA jednostavno društvo s ograničenom odgovornošću za usluge, Zagrebačka cesta 164 a, 10000 Zagreb</item>
    </izvorni_sadrzaj>
    <derivirana_varijabla naziv="DomainObject.Predmet.ProtuStrankaListFormatedWithAdress_1">
      <item>DRUŠTVO ANĐELA jednostavno društvo s ograničenom odgovornošću za usluge, Zagrebačka cesta 164 a, 10000 Zagreb</item>
    </derivirana_varijabla>
  </DomainObject.Predmet.ProtuStrankaListFormatedWithAdress>
  <DomainObject.Predmet.ProtuStrankaListFormatedWithAdressOIB>
    <izvorni_sadrzaj>
      <item>DRUŠTVO ANĐELA jednostavno društvo s ograničenom odgovornošću za usluge, OIB 70292783320, Zagrebačka cesta 164 a, 10000 Zagreb</item>
    </izvorni_sadrzaj>
    <derivirana_varijabla naziv="DomainObject.Predmet.ProtuStrankaListFormatedWithAdressOIB_1">
      <item>DRUŠTVO ANĐELA jednostavno društvo s ograničenom odgovornošću za usluge, OIB 70292783320, Zagrebačka cesta 164 a, 10000 Zagreb</item>
    </derivirana_varijabla>
  </DomainObject.Predmet.ProtuStrankaListFormatedWithAdressOIB>
  <DomainObject.Predmet.ProtuStrankaListNazivFormated>
    <izvorni_sadrzaj>
      <item>DRUŠTVO ANĐELA jednostavno društvo s ograničenom odgovornošću za usluge</item>
    </izvorni_sadrzaj>
    <derivirana_varijabla naziv="DomainObject.Predmet.ProtuStrankaListNazivFormated_1">
      <item>DRUŠTVO ANĐELA jednostavno društvo s ograničenom odgovornošću za usluge</item>
    </derivirana_varijabla>
  </DomainObject.Predmet.ProtuStrankaListNazivFormated>
  <DomainObject.Predmet.ProtuStrankaListNazivFormatedOIB>
    <izvorni_sadrzaj>
      <item>DRUŠTVO ANĐELA jednostavno društvo s ograničenom odgovornošću za usluge, OIB 70292783320</item>
    </izvorni_sadrzaj>
    <derivirana_varijabla naziv="DomainObject.Predmet.ProtuStrankaListNazivFormatedOIB_1">
      <item>DRUŠTVO ANĐELA jednostavno društvo s ograničenom odgovornošću za usluge, OIB 70292783320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ANĐELA jednostavno društvo s ograničenom odgovornošću za usluge</izvorni_sadrzaj>
    <derivirana_varijabla naziv="DomainObject.Predmet.ProtustrankaIDrugi_1">DRUŠTVO ANĐELA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ANĐELA jednostavno društvo s ograničenom odgovornošću za usluge, OIB 70292783320, Zagrebačka cesta 164 a, 10000 Zagreb</izvorni_sadrzaj>
    <derivirana_varijabla naziv="DomainObject.Predmet.ProtustrankaIDrugiAdressOIB_1">DRUŠTVO ANĐELA jednostavno društvo s ograničenom odgovornošću za usluge, OIB 70292783320, Zagrebačka cesta 164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ANĐELA jednostavno društvo s ograničenom odgovornošću za usluge</item>
      <item>FINA Regionalni centar Zagreb</item>
    </izvorni_sadrzaj>
    <derivirana_varijabla naziv="DomainObject.Predmet.SudioniciListNaziv_1">
      <item>DRUŠTVO ANĐELA jednostavno društvo s ograničenom odgovornošću za usluge</item>
      <item>FINA Regionalni centar Zagreb</item>
    </derivirana_varijabla>
  </DomainObject.Predmet.SudioniciListNaziv>
  <DomainObject.Predmet.SudioniciListAdressOIB>
    <izvorni_sadrzaj>
      <item>DRUŠTVO ANĐELA jednostavno društvo s ograničenom odgovornošću za usluge, OIB 70292783320, Zagrebačka cesta 164 a,10000 Zagreb</item>
      <item>FINA Regionalni centar Zagreb, OIB 85821130368, Trg svibanjskih žrtava 1995. br. 1,10000 Zagreb</item>
    </izvorni_sadrzaj>
    <derivirana_varijabla naziv="DomainObject.Predmet.SudioniciListAdressOIB_1">
      <item>DRUŠTVO ANĐELA jednostavno društvo s ograničenom odgovornošću za usluge, OIB 70292783320, Zagrebačka cesta 164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70292783320</item>
      <item>, OIB 85821130368</item>
    </izvorni_sadrzaj>
    <derivirana_varijabla naziv="DomainObject.Predmet.SudioniciListNazivOIB_1">
      <item>, OIB 70292783320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A2ECE5-CF5D-407B-80C8-84D3EF2FC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2130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2016-10-17T07:52:00Z</dcterms:created>
  <dc:creator>Korisnik</dc:creator>
  <cp:lastModifiedBy>Maja Videnović</cp:lastModifiedBy>
  <cp:lastPrinted>2016-10-17T07:44:00Z</cp:lastPrinted>
  <dcterms:modified xmlns:xsi="http://www.w3.org/2001/XMLSchema-instance" xsi:type="dcterms:W3CDTF">2016-10-17T08:00:00Z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