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904a" w14:paraId="796904a" w:rsidRDefault="008275B4" w:rsidP="008275B4" w:rsidR="008275B4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8275B4" w:rsidP="008275B4" w:rsidR="008275B4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8275B4" w:rsidP="008275B4" w:rsidR="008275B4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8275B4" w:rsidP="008275B4" w:rsidR="008275B4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Posl.br.: 2 St-1045/16-8</w:t>
      </w:r>
    </w:p>
    <w:p w:rsidRDefault="008275B4" w:rsidP="008275B4" w:rsidR="008275B4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8275B4" w:rsidP="008275B4" w:rsidR="008275B4" w:rsidRPr="000A3A0F">
      <w:pPr>
        <w:jc w:val="both"/>
        <w:rPr>
          <w:sz w:val="23"/>
          <w:szCs w:val="23"/>
        </w:rPr>
      </w:pPr>
    </w:p>
    <w:p w:rsidRDefault="008275B4" w:rsidP="008275B4" w:rsidR="008275B4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8275B4" w:rsidP="008275B4" w:rsidR="008275B4" w:rsidRPr="000A3A0F">
      <w:pPr>
        <w:rPr>
          <w:sz w:val="23"/>
          <w:szCs w:val="23"/>
        </w:rPr>
      </w:pPr>
    </w:p>
    <w:p w:rsidRDefault="008275B4" w:rsidP="008275B4" w:rsidR="008275B4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8275B4" w:rsidP="008275B4" w:rsidR="008275B4" w:rsidRPr="00F16219">
      <w:pPr>
        <w:rPr>
          <w:sz w:val="23"/>
          <w:szCs w:val="23"/>
        </w:rPr>
      </w:pPr>
    </w:p>
    <w:p w:rsidRDefault="008275B4" w:rsidP="008275B4" w:rsidR="008275B4" w:rsidRPr="00EA4AE0">
      <w:pPr>
        <w:jc w:val="both"/>
        <w:rPr>
          <w:sz w:val="23"/>
          <w:szCs w:val="23"/>
        </w:rPr>
      </w:pPr>
      <w:r w:rsidRPr="00EA4AE0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>
        <w:rPr>
          <w:sz w:val="23"/>
          <w:szCs w:val="23"/>
        </w:rPr>
        <w:t>Z.I.T.S. j.d.o.o. Buje, Istarska 22, OIB: 07201501542</w:t>
      </w:r>
      <w:r w:rsidRPr="00EA4AE0">
        <w:rPr>
          <w:sz w:val="23"/>
          <w:szCs w:val="23"/>
        </w:rPr>
        <w:t xml:space="preserve">, </w:t>
      </w:r>
      <w:r w:rsidRPr="00015D3C">
        <w:rPr>
          <w:sz w:val="23"/>
          <w:szCs w:val="23"/>
        </w:rPr>
        <w:t>2</w:t>
      </w:r>
      <w:r w:rsidR="00015D3C" w:rsidRPr="00015D3C">
        <w:rPr>
          <w:sz w:val="23"/>
          <w:szCs w:val="23"/>
        </w:rPr>
        <w:t>8</w:t>
      </w:r>
      <w:r w:rsidRPr="00015D3C">
        <w:rPr>
          <w:sz w:val="23"/>
          <w:szCs w:val="23"/>
        </w:rPr>
        <w:t xml:space="preserve">. studenog </w:t>
      </w:r>
      <w:r w:rsidRPr="00EA4AE0">
        <w:rPr>
          <w:sz w:val="23"/>
          <w:szCs w:val="23"/>
        </w:rPr>
        <w:t xml:space="preserve">2016. </w:t>
      </w:r>
    </w:p>
    <w:p w:rsidRDefault="008275B4" w:rsidP="008275B4" w:rsidR="008275B4" w:rsidRPr="0068198E">
      <w:pPr>
        <w:jc w:val="both"/>
        <w:rPr>
          <w:sz w:val="23"/>
          <w:szCs w:val="23"/>
        </w:rPr>
      </w:pPr>
    </w:p>
    <w:p w:rsidRDefault="008275B4" w:rsidP="008275B4" w:rsidR="008275B4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8275B4" w:rsidP="008275B4" w:rsidR="008275B4" w:rsidRPr="000A3A0F">
      <w:pPr>
        <w:jc w:val="both"/>
        <w:rPr>
          <w:sz w:val="23"/>
          <w:szCs w:val="23"/>
        </w:rPr>
      </w:pPr>
    </w:p>
    <w:p w:rsidRDefault="008275B4" w:rsidP="008275B4" w:rsidR="008275B4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>
        <w:rPr>
          <w:sz w:val="23"/>
          <w:szCs w:val="23"/>
        </w:rPr>
        <w:t>Z.I.T.S. j.d.o.o. Buje, Istarska 22, OIB: 07201501542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1045-16</w:t>
      </w:r>
      <w:r>
        <w:rPr>
          <w:bCs w:val="false"/>
          <w:sz w:val="23"/>
          <w:szCs w:val="23"/>
        </w:rPr>
        <w:t>, i dostave dokaz o uplati predujma na gornji poslovni broj.</w:t>
      </w:r>
      <w:r w:rsidRPr="000A3A0F">
        <w:rPr>
          <w:bCs w:val="false"/>
          <w:sz w:val="23"/>
          <w:szCs w:val="23"/>
        </w:rPr>
        <w:t xml:space="preserve">  </w:t>
      </w:r>
    </w:p>
    <w:p w:rsidRDefault="008275B4" w:rsidP="008275B4" w:rsidR="008275B4" w:rsidRPr="000A3A0F">
      <w:pPr>
        <w:jc w:val="both"/>
        <w:rPr>
          <w:sz w:val="23"/>
          <w:szCs w:val="23"/>
        </w:rPr>
      </w:pPr>
    </w:p>
    <w:p w:rsidRDefault="008275B4" w:rsidP="008275B4" w:rsidR="008275B4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8275B4" w:rsidP="008275B4" w:rsidR="008275B4" w:rsidRPr="000A3A0F">
      <w:pPr>
        <w:jc w:val="both"/>
        <w:rPr>
          <w:bCs w:val="false"/>
          <w:sz w:val="23"/>
          <w:szCs w:val="23"/>
        </w:rPr>
      </w:pPr>
    </w:p>
    <w:p w:rsidRDefault="008275B4" w:rsidP="008275B4" w:rsidR="008275B4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8275B4" w:rsidP="008275B4" w:rsidR="008275B4" w:rsidRPr="000A3A0F">
      <w:pPr>
        <w:jc w:val="both"/>
        <w:rPr>
          <w:sz w:val="23"/>
          <w:szCs w:val="23"/>
          <w:lang w:val="pl-PL"/>
        </w:rPr>
      </w:pPr>
    </w:p>
    <w:p w:rsidRDefault="008275B4" w:rsidP="008275B4" w:rsidR="008275B4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8275B4" w:rsidP="008275B4" w:rsidR="008275B4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>Iz prijedloga za otvaranje stečajnog postupka proizlazi da</w:t>
      </w:r>
      <w:r>
        <w:rPr>
          <w:sz w:val="23"/>
          <w:szCs w:val="23"/>
        </w:rPr>
        <w:t xml:space="preserve"> na dan 14. listopada 2016.</w:t>
      </w:r>
      <w:r w:rsidRPr="000A3A0F">
        <w:rPr>
          <w:sz w:val="23"/>
          <w:szCs w:val="23"/>
        </w:rPr>
        <w:t xml:space="preserve"> dužnik u Očevidniku redoslijeda osnova za plaćanje ima evidentirane neizvršene osnove za plaćanje u neprekinutom razdoblju od </w:t>
      </w:r>
      <w:r>
        <w:rPr>
          <w:sz w:val="23"/>
          <w:szCs w:val="23"/>
        </w:rPr>
        <w:t>120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8275B4" w:rsidP="008275B4" w:rsidR="008275B4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8275B4" w:rsidP="008275B4" w:rsidR="008275B4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8275B4" w:rsidP="008275B4" w:rsidR="008275B4" w:rsidRPr="000A3A0F">
      <w:pPr>
        <w:rPr>
          <w:sz w:val="23"/>
          <w:szCs w:val="23"/>
        </w:rPr>
      </w:pPr>
    </w:p>
    <w:p w:rsidRDefault="008275B4" w:rsidP="008275B4" w:rsidR="008275B4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>
        <w:rPr>
          <w:sz w:val="23"/>
          <w:szCs w:val="23"/>
        </w:rPr>
        <w:t>Pazinu</w:t>
      </w:r>
      <w:r w:rsidRPr="0060474B">
        <w:rPr>
          <w:sz w:val="23"/>
          <w:szCs w:val="23"/>
        </w:rPr>
        <w:t xml:space="preserve">, </w:t>
      </w:r>
      <w:r w:rsidR="00015D3C" w:rsidRPr="00015D3C">
        <w:rPr>
          <w:sz w:val="23"/>
          <w:szCs w:val="23"/>
        </w:rPr>
        <w:t>28</w:t>
      </w:r>
      <w:r w:rsidRPr="00015D3C">
        <w:rPr>
          <w:sz w:val="23"/>
          <w:szCs w:val="23"/>
        </w:rPr>
        <w:t xml:space="preserve">. studenog </w:t>
      </w:r>
      <w:r w:rsidRPr="0060474B">
        <w:rPr>
          <w:sz w:val="23"/>
          <w:szCs w:val="23"/>
        </w:rPr>
        <w:t>2016</w:t>
      </w:r>
      <w:r w:rsidRPr="009566D5">
        <w:rPr>
          <w:sz w:val="23"/>
          <w:szCs w:val="23"/>
        </w:rPr>
        <w:t>.</w:t>
      </w:r>
    </w:p>
    <w:p w:rsidRDefault="008275B4" w:rsidP="008275B4" w:rsidR="008275B4">
      <w:pPr>
        <w:ind w:firstLine="720" w:left="2880"/>
        <w:jc w:val="both"/>
        <w:rPr>
          <w:sz w:val="23"/>
          <w:szCs w:val="23"/>
        </w:rPr>
      </w:pPr>
    </w:p>
    <w:p w:rsidRDefault="008275B4" w:rsidP="008275B4" w:rsidR="008275B4" w:rsidRPr="000A3A0F">
      <w:pPr>
        <w:ind w:firstLine="720" w:left="2880"/>
        <w:jc w:val="both"/>
        <w:rPr>
          <w:sz w:val="23"/>
          <w:szCs w:val="23"/>
        </w:rPr>
      </w:pPr>
    </w:p>
    <w:p w:rsidRDefault="008275B4" w:rsidP="008275B4" w:rsidR="008275B4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8275B4" w:rsidP="008275B4" w:rsidR="008275B4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8275B4" w:rsidP="008275B4" w:rsidR="008275B4">
      <w:pPr>
        <w:jc w:val="both"/>
        <w:rPr>
          <w:sz w:val="23"/>
          <w:szCs w:val="23"/>
        </w:rPr>
      </w:pPr>
    </w:p>
    <w:p w:rsidRDefault="008275B4" w:rsidP="008275B4" w:rsidR="008275B4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lastRenderedPageBreak/>
        <w:t>UPUTA O PRAVNOM LIJEKU:</w:t>
      </w:r>
    </w:p>
    <w:p w:rsidRDefault="008275B4" w:rsidP="008275B4" w:rsidR="008275B4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</w:r>
      <w:r>
        <w:rPr>
          <w:sz w:val="23"/>
          <w:szCs w:val="23"/>
        </w:rPr>
        <w:t xml:space="preserve">Protiv ovog rješenja </w:t>
      </w:r>
      <w:r w:rsidRPr="00655A65">
        <w:rPr>
          <w:sz w:val="23"/>
          <w:szCs w:val="23"/>
        </w:rPr>
        <w:t xml:space="preserve">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8275B4" w:rsidP="008275B4" w:rsidR="008275B4" w:rsidRPr="00D95430"/>
    <w:p w:rsidRDefault="008275B4" w:rsidP="008275B4" w:rsidR="008275B4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8275B4" w:rsidP="008275B4" w:rsidR="008275B4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 w:rsidRPr="0060474B">
        <w:rPr>
          <w:sz w:val="23"/>
          <w:szCs w:val="23"/>
        </w:rPr>
        <w:t xml:space="preserve">suda </w:t>
      </w:r>
      <w:r w:rsidR="00015D3C" w:rsidRPr="00015D3C">
        <w:rPr>
          <w:sz w:val="23"/>
          <w:szCs w:val="23"/>
        </w:rPr>
        <w:t>28</w:t>
      </w:r>
      <w:r w:rsidRPr="00015D3C">
        <w:rPr>
          <w:sz w:val="23"/>
          <w:szCs w:val="23"/>
        </w:rPr>
        <w:t xml:space="preserve">. studenog </w:t>
      </w:r>
      <w:r w:rsidRPr="0060474B">
        <w:rPr>
          <w:sz w:val="23"/>
          <w:szCs w:val="23"/>
        </w:rPr>
        <w:t>2016</w:t>
      </w:r>
      <w:r w:rsidRPr="009566D5">
        <w:rPr>
          <w:sz w:val="23"/>
          <w:szCs w:val="23"/>
        </w:rPr>
        <w:t>. (čl. 132. st. 3. SZ-a)</w:t>
      </w:r>
    </w:p>
    <w:p w:rsidRDefault="008275B4" w:rsidP="008275B4" w:rsidR="008275B4" w:rsidRPr="009566D5">
      <w:pPr>
        <w:jc w:val="both"/>
      </w:pPr>
    </w:p>
    <w:p w:rsidRDefault="008275B4" w:rsidP="008275B4" w:rsidR="008275B4" w:rsidRPr="00D95430">
      <w:pPr>
        <w:ind w:left="360"/>
        <w:jc w:val="both"/>
      </w:pPr>
    </w:p>
    <w:p w:rsidRDefault="008275B4" w:rsidP="008275B4" w:rsidR="008275B4" w:rsidRPr="00D95430">
      <w:pPr>
        <w:jc w:val="both"/>
      </w:pPr>
    </w:p>
    <w:p w:rsidRDefault="008275B4" w:rsidP="008275B4" w:rsidR="008275B4"/>
    <w:p w:rsidRDefault="008275B4" w:rsidP="008275B4" w:rsidR="008275B4"/>
    <w:p w:rsidRDefault="008275B4" w:rsidP="008275B4" w:rsidR="008275B4"/>
    <w:p w:rsidRDefault="008275B4" w:rsidP="008275B4" w:rsidR="008275B4"/>
    <w:p w:rsidRDefault="008275B4" w:rsidP="008275B4" w:rsidR="008275B4"/>
    <w:p w:rsidRDefault="008275B4" w:rsidP="008275B4" w:rsidR="008275B4"/>
    <w:p w:rsidRDefault="008275B4" w:rsidP="008275B4" w:rsidR="008275B4"/>
    <w:p w:rsidRDefault="008275B4" w:rsidP="008275B4" w:rsidR="008275B4"/>
    <w:p w:rsidRDefault="008275B4" w:rsidP="008275B4" w:rsidR="008275B4"/>
    <w:p w:rsidRDefault="008275B4" w:rsidP="008275B4" w:rsidR="008275B4"/>
    <w:p w:rsidRDefault="008275B4" w:rsidP="008275B4" w:rsidR="008275B4"/>
    <w:p w:rsidRDefault="008275B4" w:rsidP="008275B4" w:rsidR="008275B4"/>
    <w:p w:rsidRDefault="008275B4" w:rsidP="008275B4" w:rsidR="008275B4"/>
    <w:p w:rsidRDefault="008275B4" w:rsidP="008275B4" w:rsidR="008275B4"/>
    <w:p w:rsidRDefault="008275B4" w:rsidP="008275B4" w:rsidR="008275B4"/>
    <w:p w:rsidRDefault="008275B4" w:rsidP="008275B4" w:rsidR="008275B4"/>
    <w:p w:rsidRDefault="008275B4" w:rsidP="008275B4" w:rsidR="008275B4"/>
    <w:p w:rsidRDefault="008275B4" w:rsidP="008275B4" w:rsidR="008275B4"/>
    <w:p w:rsidRDefault="008275B4" w:rsidP="008275B4" w:rsidR="008275B4"/>
    <w:p w:rsidRDefault="008275B4" w:rsidP="008275B4" w:rsidR="008275B4"/>
    <w:p w:rsidRDefault="0072368A" w:rsidR="0072368A"/>
    <w:sectPr w:rsidSect="006B38AE" w:rsidR="0072368A">
      <w:headerReference w:type="default" r:id="rId9"/>
      <w:headerReference w:type="first" r:id="rId10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75B4" w:rsidP="008275B4" w:rsidR="008275B4">
      <w:r>
        <w:separator/>
      </w:r>
    </w:p>
  </w:endnote>
  <w:endnote w:id="0" w:type="continuationSeparator">
    <w:p w:rsidRDefault="008275B4" w:rsidP="008275B4" w:rsidR="008275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75B4" w:rsidP="008275B4" w:rsidR="008275B4">
      <w:r>
        <w:separator/>
      </w:r>
    </w:p>
  </w:footnote>
  <w:footnote w:id="0" w:type="continuationSeparator">
    <w:p w:rsidRDefault="008275B4" w:rsidP="008275B4" w:rsidR="008275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>
      <w:rPr>
        <w:color w:val="FF0000"/>
      </w:rPr>
    </w:sdtEndPr>
    <w:sdtContent>
      <w:p w:rsidRDefault="008275B4" w:rsidR="00FC7B8B" w:rsidRPr="00EA4AE0">
        <w:pPr>
          <w:pStyle w:val="Zaglavlje"/>
          <w:jc w:val="center"/>
          <w:rPr>
            <w:color w:val="FF0000"/>
          </w:rPr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E7E5A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 xml:space="preserve">        Posl.br.: 2 St-1045/16-8</w:t>
        </w:r>
      </w:p>
    </w:sdtContent>
  </w:sdt>
  <w:p w:rsidRDefault="00CE7E5A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75B4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75B4"/>
    <w:rsid w:val="00015D3C"/>
    <w:rsid w:val="0072368A"/>
    <w:rsid w:val="008275B4"/>
    <w:rsid w:val="00CE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75B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275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75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75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75B4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75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75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7E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E5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E5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E5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E5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75B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275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75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75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75B4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75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75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7E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E5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E5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E5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E5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St-1045/2016</izvorni_sadrzaj>
    <derivirana_varijabla naziv="DomainObject.Predmet.OznakaBroj_1">St-1045/2016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Z.I.T.S. j.d.o.o. BUJE</izvorni_sadrzaj>
    <derivirana_varijabla naziv="DomainObject.Predmet.ProtustrankaFormated_1">  Z.I.T.S. j.d.o.o. BUJE</derivirana_varijabla>
  </DomainObject.Predmet.ProtustrankaFormated>
  <DomainObject.Predmet.ProtustrankaFormatedOIB>
    <izvorni_sadrzaj>  Z.I.T.S. j.d.o.o. BUJE, OIB 07201501542</izvorni_sadrzaj>
    <derivirana_varijabla naziv="DomainObject.Predmet.ProtustrankaFormatedOIB_1">  Z.I.T.S. j.d.o.o. BUJE, OIB 07201501542</derivirana_varijabla>
  </DomainObject.Predmet.ProtustrankaFormatedOIB>
  <DomainObject.Predmet.ProtustrankaFormatedWithAdress>
    <izvorni_sadrzaj> Z.I.T.S. j.d.o.o. BUJE, Istarska 22, 52460 Buje</izvorni_sadrzaj>
    <derivirana_varijabla naziv="DomainObject.Predmet.ProtustrankaFormatedWithAdress_1"> Z.I.T.S. j.d.o.o. BUJE, Istarska 22, 52460 Buje</derivirana_varijabla>
  </DomainObject.Predmet.ProtustrankaFormatedWithAdress>
  <DomainObject.Predmet.ProtustrankaFormatedWithAdressOIB>
    <izvorni_sadrzaj> Z.I.T.S. j.d.o.o. BUJE, OIB 07201501542, Istarska 22, 52460 Buje</izvorni_sadrzaj>
    <derivirana_varijabla naziv="DomainObject.Predmet.ProtustrankaFormatedWithAdressOIB_1"> Z.I.T.S. j.d.o.o. BUJE, OIB 07201501542, Istarska 22, 52460 Buje</derivirana_varijabla>
  </DomainObject.Predmet.ProtustrankaFormatedWithAdressOIB>
  <DomainObject.Predmet.ProtustrankaWithAdress>
    <izvorni_sadrzaj>Z.I.T.S. j.d.o.o. BUJE Istarska 22, 52460 Buje</izvorni_sadrzaj>
    <derivirana_varijabla naziv="DomainObject.Predmet.ProtustrankaWithAdress_1">Z.I.T.S. j.d.o.o. BUJE Istarska 22, 52460 Buje</derivirana_varijabla>
  </DomainObject.Predmet.ProtustrankaWithAdress>
  <DomainObject.Predmet.ProtustrankaWithAdressOIB>
    <izvorni_sadrzaj>Z.I.T.S. j.d.o.o. BUJE, OIB 07201501542, Istarska 22, 52460 Buje</izvorni_sadrzaj>
    <derivirana_varijabla naziv="DomainObject.Predmet.ProtustrankaWithAdressOIB_1">Z.I.T.S. j.d.o.o. BUJE, OIB 07201501542, Istarska 22, 52460 Buje</derivirana_varijabla>
  </DomainObject.Predmet.ProtustrankaWithAdressOIB>
  <DomainObject.Predmet.ProtustrankaNazivFormated>
    <izvorni_sadrzaj>Z.I.T.S. j.d.o.o. BUJE</izvorni_sadrzaj>
    <derivirana_varijabla naziv="DomainObject.Predmet.ProtustrankaNazivFormated_1">Z.I.T.S. j.d.o.o. BUJE</derivirana_varijabla>
  </DomainObject.Predmet.ProtustrankaNazivFormated>
  <DomainObject.Predmet.ProtustrankaNazivFormatedOIB>
    <izvorni_sadrzaj>Z.I.T.S. j.d.o.o. BUJE, OIB 07201501542</izvorni_sadrzaj>
    <derivirana_varijabla naziv="DomainObject.Predmet.ProtustrankaNazivFormatedOIB_1">Z.I.T.S. j.d.o.o. BUJE, OIB 07201501542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8058.24</izvorni_sadrzaj>
    <derivirana_varijabla naziv="DomainObject.Predmet.TrenutnaVrijednost_1">8058.24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Z.I.T.S. j.d.o.o. BUJE</item>
    </izvorni_sadrzaj>
    <derivirana_varijabla naziv="DomainObject.Predmet.ProtuStrankaListFormated_1">
      <item>Z.I.T.S. j.d.o.o. BUJE</item>
    </derivirana_varijabla>
  </DomainObject.Predmet.ProtuStrankaListFormated>
  <DomainObject.Predmet.ProtuStrankaListFormatedOIB>
    <izvorni_sadrzaj>
      <item>Z.I.T.S. j.d.o.o. BUJE, OIB 07201501542</item>
    </izvorni_sadrzaj>
    <derivirana_varijabla naziv="DomainObject.Predmet.ProtuStrankaListFormatedOIB_1">
      <item>Z.I.T.S. j.d.o.o. BUJE, OIB 07201501542</item>
    </derivirana_varijabla>
  </DomainObject.Predmet.ProtuStrankaListFormatedOIB>
  <DomainObject.Predmet.ProtuStrankaListFormatedWithAdress>
    <izvorni_sadrzaj>
      <item>Z.I.T.S. j.d.o.o. BUJE, Istarska 22, 52460 Buje</item>
    </izvorni_sadrzaj>
    <derivirana_varijabla naziv="DomainObject.Predmet.ProtuStrankaListFormatedWithAdress_1">
      <item>Z.I.T.S. j.d.o.o. BUJE, Istarska 22, 52460 Buje</item>
    </derivirana_varijabla>
  </DomainObject.Predmet.ProtuStrankaListFormatedWithAdress>
  <DomainObject.Predmet.ProtuStrankaListFormatedWithAdressOIB>
    <izvorni_sadrzaj>
      <item>Z.I.T.S. j.d.o.o. BUJE, OIB 07201501542, Istarska 22, 52460 Buje</item>
    </izvorni_sadrzaj>
    <derivirana_varijabla naziv="DomainObject.Predmet.ProtuStrankaListFormatedWithAdressOIB_1">
      <item>Z.I.T.S. j.d.o.o. BUJE, OIB 07201501542, Istarska 22, 52460 Buje</item>
    </derivirana_varijabla>
  </DomainObject.Predmet.ProtuStrankaListFormatedWithAdressOIB>
  <DomainObject.Predmet.ProtuStrankaListNazivFormated>
    <izvorni_sadrzaj>
      <item>Z.I.T.S. j.d.o.o. BUJE</item>
    </izvorni_sadrzaj>
    <derivirana_varijabla naziv="DomainObject.Predmet.ProtuStrankaListNazivFormated_1">
      <item>Z.I.T.S. j.d.o.o. BUJE</item>
    </derivirana_varijabla>
  </DomainObject.Predmet.ProtuStrankaListNazivFormated>
  <DomainObject.Predmet.ProtuStrankaListNazivFormatedOIB>
    <izvorni_sadrzaj>
      <item>Z.I.T.S. j.d.o.o. BUJE, OIB 07201501542</item>
    </izvorni_sadrzaj>
    <derivirana_varijabla naziv="DomainObject.Predmet.ProtuStrankaListNazivFormatedOIB_1">
      <item>Z.I.T.S. j.d.o.o. BUJE, OIB 07201501542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Z.I.T.S. j.d.o.o. BUJE</izvorni_sadrzaj>
    <derivirana_varijabla naziv="DomainObject.Predmet.ProtustrankaIDrugi_1">Z.I.T.S. j.d.o.o.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Z.I.T.S. j.d.o.o. BUJE, OIB 07201501542, Istarska 22, 52460 Buje</izvorni_sadrzaj>
    <derivirana_varijabla naziv="DomainObject.Predmet.ProtustrankaIDrugiAdressOIB_1">Z.I.T.S. j.d.o.o. BUJE, OIB 07201501542,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Z.I.T.S. j.d.o.o. BUJE</item>
    </izvorni_sadrzaj>
    <derivirana_varijabla naziv="DomainObject.Predmet.SudioniciListNaziv_1">
      <item>FINANCIJSKA AGENCIJA, RC RIJEKA, PODRUŽNICA PULA, PULA</item>
      <item>Z.I.T.S. j.d.o.o.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Z.I.T.S. j.d.o.o. BUJE, OIB 07201501542, Istarska 22,52460 Buje</item>
    </izvorni_sadrzaj>
    <derivirana_varijabla naziv="DomainObject.Predmet.SudioniciListAdressOIB_1">
      <item>FINANCIJSKA AGENCIJA, RC RIJEKA, PODRUŽNICA PULA, PULA, OIB 85821130368, Giardini 5,52100 Pula</item>
      <item>Z.I.T.S. j.d.o.o. BUJE, OIB 07201501542,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07201501542</item>
    </izvorni_sadrzaj>
    <derivirana_varijabla naziv="DomainObject.Predmet.SudioniciListNazivOIB_1">
      <item>, OIB 85821130368</item>
      <item>, OIB 07201501542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2310</properties:Characters>
  <properties:Lines>80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2016-11-22T09:00:00Z</dcterms:created>
  <dc:creator>Jasmina Matika</dc:creator>
  <cp:lastModifiedBy>Jasmina Matika</cp:lastModifiedBy>
  <dcterms:modified xmlns:xsi="http://www.w3.org/2001/XMLSchema-instance" xsi:type="dcterms:W3CDTF">2016-11-28T12:36:00Z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