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dc523" w14:paraId="bedc523" w:rsidRDefault="00D667B9" w:rsidP="00AD18BE" w:rsidR="00D667B9" w:rsidRPr="001A23D7">
      <w:pPr>
        <w:jc w:val="right"/>
        <w15:collapsed w:val="false"/>
      </w:pPr>
      <w:bookmarkStart w:name="_GoBack" w:id="0"/>
      <w:bookmarkEnd w:id="0"/>
      <w:r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</w:p>
    <w:p w:rsidRDefault="00F224E7" w:rsidP="00F224E7" w:rsidR="00F224E7">
      <w:pPr>
        <w:ind w:firstLine="567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Republika H</w:t>
      </w:r>
      <w:r w:rsidRPr="001A23D7">
        <w:rPr>
          <w:lang w:eastAsia="en-US"/>
        </w:rPr>
        <w:t>rvatska</w:t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 w:rsidRPr="001A23D7">
        <w:rPr>
          <w:lang w:eastAsia="en-US"/>
        </w:rPr>
        <w:t>Trgovački sud u zagrebu</w:t>
      </w:r>
    </w:p>
    <w:p w:rsidRDefault="00F12564" w:rsidP="00F12564" w:rsidR="003748ED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9C093A" w:rsidRPr="001A23D7">
        <w:rPr>
          <w:lang w:eastAsia="en-US"/>
        </w:rPr>
        <w:t xml:space="preserve">Zagreb, </w:t>
      </w:r>
      <w:proofErr w:type="spellStart"/>
      <w:r w:rsidR="009C093A" w:rsidRPr="001A23D7">
        <w:rPr>
          <w:lang w:eastAsia="en-US"/>
        </w:rPr>
        <w:t>Amruševa</w:t>
      </w:r>
      <w:proofErr w:type="spellEnd"/>
      <w:r w:rsidR="009C093A" w:rsidRPr="001A23D7">
        <w:rPr>
          <w:lang w:eastAsia="en-US"/>
        </w:rPr>
        <w:t xml:space="preserve"> 2/II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67739">
        <w:rPr>
          <w:lang w:eastAsia="en-US"/>
        </w:rPr>
        <w:t xml:space="preserve">          </w:t>
      </w:r>
      <w:r w:rsidR="003748ED" w:rsidRPr="001A23D7">
        <w:rPr>
          <w:lang w:eastAsia="en-US"/>
        </w:rPr>
        <w:t>66 St-</w:t>
      </w:r>
      <w:r w:rsidR="00984307">
        <w:rPr>
          <w:lang w:eastAsia="en-US"/>
        </w:rPr>
        <w:t>6</w:t>
      </w:r>
      <w:r w:rsidR="00810609">
        <w:rPr>
          <w:lang w:eastAsia="en-US"/>
        </w:rPr>
        <w:t>676</w:t>
      </w:r>
      <w:r w:rsidR="003748ED" w:rsidRPr="001A23D7">
        <w:rPr>
          <w:lang w:eastAsia="en-US"/>
        </w:rPr>
        <w:t>/1</w:t>
      </w:r>
      <w:r w:rsidR="00462B12">
        <w:rPr>
          <w:lang w:eastAsia="en-US"/>
        </w:rPr>
        <w:t>6</w:t>
      </w:r>
    </w:p>
    <w:p w:rsidRDefault="00F12564" w:rsidP="00F12564" w:rsidR="00F12564">
      <w:pPr>
        <w:widowControl w:val="false"/>
        <w:jc w:val="both"/>
        <w:rPr>
          <w:lang w:eastAsia="en-US"/>
        </w:rPr>
      </w:pPr>
    </w:p>
    <w:p w:rsidRDefault="00F12564" w:rsidP="00F12564" w:rsidR="00F12564">
      <w:pPr>
        <w:widowControl w:val="false"/>
        <w:jc w:val="center"/>
        <w:rPr>
          <w:lang w:eastAsia="en-US"/>
        </w:rPr>
      </w:pPr>
      <w:r>
        <w:rPr>
          <w:lang w:eastAsia="en-US"/>
        </w:rPr>
        <w:t>R E P U B L I K A   H R V A T S K A</w:t>
      </w:r>
    </w:p>
    <w:p w:rsidRDefault="00F12564" w:rsidP="00F12564" w:rsidR="00F12564" w:rsidRPr="001A23D7">
      <w:pPr>
        <w:widowControl w:val="false"/>
        <w:jc w:val="center"/>
        <w:rPr>
          <w:lang w:eastAsia="en-US"/>
        </w:rPr>
      </w:pPr>
    </w:p>
    <w:p w:rsidRDefault="008C50C5" w:rsidP="008C50C5" w:rsidR="008C50C5" w:rsidRPr="00F12564">
      <w:pPr>
        <w:jc w:val="center"/>
      </w:pPr>
      <w:r w:rsidRPr="00F12564">
        <w:t>R J E Š E N J E</w:t>
      </w:r>
    </w:p>
    <w:p w:rsidRDefault="00F224E7" w:rsidP="008C50C5" w:rsidR="00F224E7" w:rsidRPr="00462B12">
      <w:pPr>
        <w:jc w:val="both"/>
      </w:pPr>
    </w:p>
    <w:p w:rsidRDefault="008C50C5" w:rsidP="00512F88" w:rsidR="00D667B9" w:rsidRPr="00462B12">
      <w:pPr>
        <w:jc w:val="both"/>
      </w:pPr>
      <w:r w:rsidRPr="00462B12">
        <w:tab/>
      </w:r>
      <w:r w:rsidR="00F12564" w:rsidRPr="00462B12">
        <w:t xml:space="preserve">Trgovački sud u Zagrebu po sucu tog suda Mislavu Kolakušiću, postupajući po </w:t>
      </w:r>
      <w:r w:rsidR="00AE2EA8" w:rsidRPr="00462B12">
        <w:t>prijedlogu</w:t>
      </w:r>
      <w:r w:rsidR="00F12564" w:rsidRPr="00462B12">
        <w:t xml:space="preserve"> </w:t>
      </w:r>
      <w:r w:rsidR="003748ED" w:rsidRPr="00462B12">
        <w:t>FINANCIJSKA AGENCIJA,</w:t>
      </w:r>
      <w:r w:rsidR="00D1627A" w:rsidRPr="00462B12">
        <w:t xml:space="preserve"> Zagreb, </w:t>
      </w:r>
      <w:r w:rsidR="00C95F44" w:rsidRPr="00462B12">
        <w:t xml:space="preserve">Trg svibanjskih žrtava 1995. broj 1, </w:t>
      </w:r>
      <w:r w:rsidR="003748ED" w:rsidRPr="00462B12">
        <w:t xml:space="preserve">za otvaranje stečajnog postupka nad </w:t>
      </w:r>
      <w:r w:rsidR="00984307" w:rsidRPr="00984307">
        <w:t xml:space="preserve">dužnikom </w:t>
      </w:r>
      <w:r w:rsidR="00810609" w:rsidRPr="00810609">
        <w:t xml:space="preserve">KRI-MA Gradnja j.d.o.o. za trgovinu i građevinarstvo, Sesvete, 2. Savski </w:t>
      </w:r>
      <w:proofErr w:type="spellStart"/>
      <w:r w:rsidR="00810609" w:rsidRPr="00810609">
        <w:t>odv</w:t>
      </w:r>
      <w:proofErr w:type="spellEnd"/>
      <w:r w:rsidR="00810609" w:rsidRPr="00810609">
        <w:t xml:space="preserve">. 9, </w:t>
      </w:r>
      <w:proofErr w:type="spellStart"/>
      <w:r w:rsidR="00810609" w:rsidRPr="00810609">
        <w:t>MBS</w:t>
      </w:r>
      <w:proofErr w:type="spellEnd"/>
      <w:r w:rsidR="00810609" w:rsidRPr="00810609">
        <w:t xml:space="preserve">: 080856401, </w:t>
      </w:r>
      <w:proofErr w:type="spellStart"/>
      <w:r w:rsidR="00810609" w:rsidRPr="00810609">
        <w:t>OIB</w:t>
      </w:r>
      <w:proofErr w:type="spellEnd"/>
      <w:r w:rsidR="00810609" w:rsidRPr="00810609">
        <w:t>: 12873091078</w:t>
      </w:r>
      <w:r w:rsidR="00C6000B" w:rsidRPr="00462B12">
        <w:t xml:space="preserve">, </w:t>
      </w:r>
      <w:r w:rsidR="00CD49E8">
        <w:t>24</w:t>
      </w:r>
      <w:r w:rsidR="00283691" w:rsidRPr="00462B12">
        <w:t>.</w:t>
      </w:r>
      <w:r w:rsidR="00224DA6" w:rsidRPr="00462B12">
        <w:t xml:space="preserve"> </w:t>
      </w:r>
      <w:r w:rsidR="00136EF0">
        <w:t>ožujka</w:t>
      </w:r>
      <w:r w:rsidR="00D667B9" w:rsidRPr="00462B12">
        <w:t xml:space="preserve"> 20</w:t>
      </w:r>
      <w:r w:rsidR="00E7150A" w:rsidRPr="00462B12">
        <w:t>1</w:t>
      </w:r>
      <w:r w:rsidR="00397737">
        <w:t>7</w:t>
      </w:r>
      <w:r w:rsidR="00D667B9" w:rsidRPr="00462B12">
        <w:t>.</w:t>
      </w:r>
      <w:r w:rsidR="003748ED" w:rsidRPr="00462B12">
        <w:t>,</w:t>
      </w:r>
    </w:p>
    <w:p w:rsidRDefault="003F23E4" w:rsidP="003748ED" w:rsidR="003F23E4" w:rsidRPr="00F12564">
      <w:pPr>
        <w:jc w:val="both"/>
      </w:pPr>
    </w:p>
    <w:p w:rsidRDefault="00C95F44" w:rsidP="00C95F44" w:rsidR="00C95F44">
      <w:pPr>
        <w:jc w:val="center"/>
      </w:pPr>
      <w:r>
        <w:t>r i j e š i o   j 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>Obustav</w:t>
      </w:r>
      <w:r w:rsidR="00507A29">
        <w:t>lj</w:t>
      </w:r>
      <w:r>
        <w:t xml:space="preserve">a se stečajni postupak nad </w:t>
      </w:r>
      <w:r w:rsidR="00810609" w:rsidRPr="00810609">
        <w:t xml:space="preserve">KRI-MA Gradnja j.d.o.o. za trgovinu i građevinarstvo, Sesvete, 2. Savski </w:t>
      </w:r>
      <w:proofErr w:type="spellStart"/>
      <w:r w:rsidR="00810609" w:rsidRPr="00810609">
        <w:t>odv</w:t>
      </w:r>
      <w:proofErr w:type="spellEnd"/>
      <w:r w:rsidR="00810609" w:rsidRPr="00810609">
        <w:t>. 9, MBS: 080856401, OIB: 12873091078</w:t>
      </w:r>
      <w:r>
        <w:t>.</w:t>
      </w:r>
    </w:p>
    <w:p w:rsidRDefault="00C95F44" w:rsidP="00C95F44" w:rsidR="00C95F44">
      <w:pPr>
        <w:jc w:val="center"/>
      </w:pPr>
    </w:p>
    <w:p w:rsidRDefault="00C95F44" w:rsidP="00C95F44" w:rsidR="00C95F44">
      <w:pPr>
        <w:jc w:val="center"/>
      </w:pPr>
      <w:r>
        <w:t>Obrazloženje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 xml:space="preserve">Financijska agencija, podnijela je ovom sudu dana </w:t>
      </w:r>
      <w:r w:rsidR="00AA34BD">
        <w:t>1</w:t>
      </w:r>
      <w:r w:rsidR="00810609">
        <w:t>7</w:t>
      </w:r>
      <w:r>
        <w:t xml:space="preserve">. </w:t>
      </w:r>
      <w:r w:rsidR="00397737">
        <w:t>studenoga</w:t>
      </w:r>
      <w:r w:rsidR="00AE2EA8">
        <w:t xml:space="preserve"> </w:t>
      </w:r>
      <w:r w:rsidR="00507A29">
        <w:t>201</w:t>
      </w:r>
      <w:r w:rsidR="00462B12">
        <w:t>6</w:t>
      </w:r>
      <w:r w:rsidR="00AE2EA8">
        <w:t>.</w:t>
      </w:r>
      <w:r w:rsidR="00507A29">
        <w:t xml:space="preserve"> </w:t>
      </w:r>
      <w:r w:rsidR="006069A3">
        <w:t>prijedlog</w:t>
      </w:r>
      <w:r w:rsidR="00C6000B">
        <w:t xml:space="preserve"> </w:t>
      </w:r>
      <w:r>
        <w:t xml:space="preserve">za otvaranje stečajnog postupka nad dužnikom temeljem odredbe čl. </w:t>
      </w:r>
      <w:r w:rsidR="006069A3">
        <w:t>110</w:t>
      </w:r>
      <w:r>
        <w:t>. st. 1. Stečajnog zakona (NN 71/15).</w:t>
      </w:r>
    </w:p>
    <w:p w:rsidRDefault="00C6000B" w:rsidP="00507A29" w:rsidR="00C95F44">
      <w:pPr>
        <w:ind w:firstLine="708"/>
        <w:jc w:val="both"/>
      </w:pPr>
      <w:r>
        <w:t xml:space="preserve">Nakon podnošenja </w:t>
      </w:r>
      <w:r w:rsidR="00810609">
        <w:t xml:space="preserve">dužnik je u spis predmeta dostavio </w:t>
      </w:r>
      <w:r w:rsidR="00B71CCF">
        <w:t>podnesak</w:t>
      </w:r>
      <w:r w:rsidR="00397737" w:rsidRPr="00397737">
        <w:t xml:space="preserve"> od </w:t>
      </w:r>
      <w:r w:rsidR="00810609">
        <w:t>20</w:t>
      </w:r>
      <w:r w:rsidR="00397737" w:rsidRPr="00397737">
        <w:t xml:space="preserve">. </w:t>
      </w:r>
      <w:r w:rsidR="00810609">
        <w:t>ožujka</w:t>
      </w:r>
      <w:r w:rsidR="00397737" w:rsidRPr="00397737">
        <w:t xml:space="preserve"> 2017. u koj</w:t>
      </w:r>
      <w:r w:rsidR="00AA34BD">
        <w:t>oj</w:t>
      </w:r>
      <w:r w:rsidR="00397737" w:rsidRPr="00397737">
        <w:t xml:space="preserve"> </w:t>
      </w:r>
      <w:r w:rsidR="00AA34BD">
        <w:t>j</w:t>
      </w:r>
      <w:r w:rsidR="00397737">
        <w:t xml:space="preserve">e </w:t>
      </w:r>
      <w:r w:rsidR="00397737" w:rsidRPr="00397737">
        <w:t>nav</w:t>
      </w:r>
      <w:r w:rsidR="00AA34BD">
        <w:t>edeno</w:t>
      </w:r>
      <w:r w:rsidR="00397737" w:rsidRPr="00397737">
        <w:t xml:space="preserve"> da </w:t>
      </w:r>
      <w:r w:rsidR="00AA34BD">
        <w:t>dužnik nema nepodmirenih obveza</w:t>
      </w:r>
      <w:r w:rsidR="00810609">
        <w:t xml:space="preserve"> od 14. veljače 2017., čemu u prilog je dostavio izvornik potvrde FINA-e od 20. ožujka 2017. iz koje proizlazi da račun dužnika nije u blokadi</w:t>
      </w:r>
      <w:r w:rsidR="00397737" w:rsidRPr="00397737">
        <w:t>.</w:t>
      </w:r>
      <w:r w:rsidR="00C95F44">
        <w:t xml:space="preserve"> </w:t>
      </w:r>
    </w:p>
    <w:p w:rsidRDefault="00C95F44" w:rsidP="00C95F44" w:rsidR="00FC0B95" w:rsidRPr="001A23D7">
      <w:pPr>
        <w:jc w:val="both"/>
      </w:pPr>
      <w:r>
        <w:tab/>
        <w:t xml:space="preserve">Slijedom navedenog, utvrđeno je da </w:t>
      </w:r>
      <w:r w:rsidR="0091757B">
        <w:t xml:space="preserve">je </w:t>
      </w:r>
      <w:r>
        <w:t xml:space="preserve">dužnik </w:t>
      </w:r>
      <w:r w:rsidR="0091757B">
        <w:t xml:space="preserve">postao </w:t>
      </w:r>
      <w:r>
        <w:t xml:space="preserve">sposoban za plaćanje te je odlučeno kao u izreci </w:t>
      </w:r>
      <w:r w:rsidR="00C6000B">
        <w:t xml:space="preserve">rješenja </w:t>
      </w:r>
      <w:r w:rsidR="0091757B">
        <w:t xml:space="preserve">temeljem odredbe </w:t>
      </w:r>
      <w:r>
        <w:t xml:space="preserve">članka 128. stavak </w:t>
      </w:r>
      <w:r w:rsidR="00507A29">
        <w:t>9</w:t>
      </w:r>
      <w:r>
        <w:t>. SZ-a.</w:t>
      </w:r>
    </w:p>
    <w:p w:rsidRDefault="00C95F44" w:rsidP="0073359E" w:rsidR="00C95F44">
      <w:pPr>
        <w:jc w:val="center"/>
      </w:pPr>
    </w:p>
    <w:p w:rsidRDefault="0073359E" w:rsidP="0073359E" w:rsidR="0073359E">
      <w:pPr>
        <w:jc w:val="center"/>
      </w:pPr>
      <w:r w:rsidRPr="001A23D7">
        <w:t xml:space="preserve">U </w:t>
      </w:r>
      <w:r w:rsidR="00FC0B95" w:rsidRPr="001A23D7">
        <w:t>Zagrebu</w:t>
      </w:r>
      <w:r w:rsidRPr="001A23D7">
        <w:t xml:space="preserve"> </w:t>
      </w:r>
      <w:r w:rsidR="00CD49E8">
        <w:t>24</w:t>
      </w:r>
      <w:r w:rsidR="00AD18BE" w:rsidRPr="001A23D7">
        <w:t xml:space="preserve">. </w:t>
      </w:r>
      <w:r w:rsidR="00136EF0">
        <w:t>ožujka</w:t>
      </w:r>
      <w:r w:rsidR="00AD18BE" w:rsidRPr="001A23D7">
        <w:t xml:space="preserve"> </w:t>
      </w:r>
      <w:r w:rsidR="001341CA" w:rsidRPr="001A23D7">
        <w:t>201</w:t>
      </w:r>
      <w:r w:rsidR="00136EF0">
        <w:t>7</w:t>
      </w:r>
      <w:r w:rsidR="001341CA" w:rsidRPr="001A23D7">
        <w:t>.</w:t>
      </w:r>
    </w:p>
    <w:p w:rsidRDefault="00F12564" w:rsidP="0073359E" w:rsidR="00F12564" w:rsidRPr="001A23D7">
      <w:pPr>
        <w:jc w:val="center"/>
      </w:pPr>
    </w:p>
    <w:p w:rsidRDefault="0073359E" w:rsidP="00F12564" w:rsidR="003748ED" w:rsidRPr="001A23D7">
      <w:pPr>
        <w:pStyle w:val="Bezproreda"/>
      </w:pP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="007F76CF" w:rsidRPr="001A23D7">
        <w:t xml:space="preserve">         </w:t>
      </w:r>
      <w:r w:rsidRPr="001A23D7">
        <w:t>Stečajni sudac:</w:t>
      </w:r>
      <w:r w:rsidRPr="001A23D7">
        <w:tab/>
      </w:r>
    </w:p>
    <w:p w:rsidRDefault="003748ED" w:rsidP="00F12564" w:rsidR="00512F88">
      <w:pPr>
        <w:pStyle w:val="Bezproreda"/>
      </w:pPr>
      <w:r w:rsidRPr="001A23D7">
        <w:t xml:space="preserve">                                                                                                  </w:t>
      </w:r>
      <w:r w:rsidR="00F12564">
        <w:t xml:space="preserve">             </w:t>
      </w:r>
      <w:r w:rsidRPr="001A23D7">
        <w:t xml:space="preserve">    Mislav Kolakušić</w:t>
      </w:r>
      <w:r w:rsidR="00B406FD">
        <w:t xml:space="preserve"> v.r.</w:t>
      </w: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A23D7">
        <w:t>UPUTA  O PRAVNOM LIJEKU:</w:t>
      </w:r>
    </w:p>
    <w:p w:rsidRDefault="00383D72" w:rsidP="00383D72" w:rsidR="00383D72" w:rsidRPr="001A23D7">
      <w:r w:rsidRPr="001A23D7">
        <w:t xml:space="preserve">Protiv ovog rješenja </w:t>
      </w:r>
      <w:r w:rsidR="002E6DF8" w:rsidRPr="001A23D7">
        <w:t xml:space="preserve">pravo na žalbu ima </w:t>
      </w:r>
      <w:r w:rsidR="002069CA" w:rsidRPr="001A23D7">
        <w:t xml:space="preserve">samo </w:t>
      </w:r>
      <w:r w:rsidR="002E6DF8" w:rsidRPr="001A23D7">
        <w:t>predlagatelj</w:t>
      </w:r>
      <w:r w:rsidR="002069CA" w:rsidRPr="001A23D7">
        <w:t xml:space="preserve"> (čl. 53. st. 8. SZ).</w:t>
      </w:r>
      <w:r w:rsidR="002E6DF8" w:rsidRPr="001A23D7">
        <w:t xml:space="preserve"> </w:t>
      </w:r>
      <w:r w:rsidR="002069CA" w:rsidRPr="001A23D7">
        <w:t>Ž</w:t>
      </w:r>
      <w:r w:rsidR="002E6DF8" w:rsidRPr="001A23D7">
        <w:t xml:space="preserve">alba se </w:t>
      </w:r>
      <w:r w:rsidRPr="001A23D7">
        <w:t>podnosi ovome sudu u roku od osam dana, u dva primjerka</w:t>
      </w:r>
      <w:r w:rsidR="002069CA" w:rsidRPr="001A23D7">
        <w:t xml:space="preserve"> a o žalbi odlučuje Visoki trgovački sud Republike Hrvatske</w:t>
      </w:r>
      <w:r w:rsidRPr="001A23D7">
        <w:t>.</w:t>
      </w:r>
    </w:p>
    <w:p w:rsidRDefault="00F12564" w:rsidP="009C093A" w:rsidR="00F1256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6000B" w:rsidP="00B406FD" w:rsidR="00C6000B"/>
    <w:p w:rsidRDefault="00B406FD" w:rsidP="007A1486" w:rsidR="00B406FD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B406FD" w:rsidP="007A1486" w:rsidR="00B406FD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B406FD" w:rsidP="007A1486" w:rsidR="00B406FD" w:rsidRPr="007A1486">
      <w:pPr>
        <w:ind w:left="720"/>
      </w:pPr>
    </w:p>
    <w:p w:rsidRDefault="00B406FD" w:rsidP="00B406FD" w:rsidR="00B406FD"/>
    <w:p w:rsidRDefault="00B406FD" w:rsidP="00B406FD" w:rsidR="00B406FD" w:rsidRPr="001A23D7"/>
    <w:sectPr w:rsidSect="00F224E7" w:rsidR="00B406FD" w:rsidRPr="001A23D7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CB4" w:rsidR="00C76CB4">
      <w:r>
        <w:separator/>
      </w:r>
    </w:p>
  </w:endnote>
  <w:endnote w:id="0" w:type="continuationSeparator">
    <w:p w:rsidRDefault="00C76CB4" w:rsidR="00C7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CB4" w:rsidR="00C76CB4">
      <w:r>
        <w:separator/>
      </w:r>
    </w:p>
  </w:footnote>
  <w:footnote w:id="0" w:type="continuationSeparator">
    <w:p w:rsidRDefault="00C76CB4" w:rsidR="00C7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00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48ED" w:rsidP="00E11ADC" w:rsidR="00AD18BE" w:rsidRPr="003748ED">
    <w:pPr>
      <w:jc w:val="right"/>
      <w:rPr>
        <w:sz w:val="22"/>
        <w:szCs w:val="22"/>
      </w:rPr>
    </w:pPr>
    <w:r w:rsidRPr="003748ED">
      <w:rPr>
        <w:sz w:val="22"/>
        <w:szCs w:val="22"/>
      </w:rPr>
      <w:t>66</w:t>
    </w:r>
    <w:r w:rsidR="00AD18BE" w:rsidRPr="003748ED">
      <w:rPr>
        <w:sz w:val="22"/>
        <w:szCs w:val="22"/>
      </w:rPr>
      <w:t xml:space="preserve"> St-</w:t>
    </w:r>
    <w:r w:rsidR="0091757B">
      <w:rPr>
        <w:sz w:val="22"/>
        <w:szCs w:val="22"/>
      </w:rPr>
      <w:t>759</w:t>
    </w:r>
    <w:r w:rsidR="002069CA" w:rsidRPr="003748ED">
      <w:t>/1</w:t>
    </w:r>
    <w:r w:rsidR="00DC292D">
      <w:t>5</w:t>
    </w:r>
  </w:p>
  <w:p w:rsidRDefault="00E730F8" w:rsidR="00E730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45061AA"/>
    <w:multiLevelType w:val="singleLevel"/>
    <w:tmpl w:val="39D2A57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3">
    <w:nsid w:val="7A8D547B"/>
    <w:multiLevelType w:val="hybridMultilevel"/>
    <w:tmpl w:val="3580C2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113C3"/>
    <w:rsid w:val="00033433"/>
    <w:rsid w:val="0004526C"/>
    <w:rsid w:val="00073FD6"/>
    <w:rsid w:val="000864C6"/>
    <w:rsid w:val="000A0A25"/>
    <w:rsid w:val="000A16C4"/>
    <w:rsid w:val="000D4B7A"/>
    <w:rsid w:val="000D5C36"/>
    <w:rsid w:val="001032D8"/>
    <w:rsid w:val="00120099"/>
    <w:rsid w:val="00130C37"/>
    <w:rsid w:val="001341CA"/>
    <w:rsid w:val="00135CBE"/>
    <w:rsid w:val="00136EF0"/>
    <w:rsid w:val="0014076E"/>
    <w:rsid w:val="001423ED"/>
    <w:rsid w:val="0015280F"/>
    <w:rsid w:val="001631C1"/>
    <w:rsid w:val="001666A4"/>
    <w:rsid w:val="00194952"/>
    <w:rsid w:val="001A23D7"/>
    <w:rsid w:val="001D3593"/>
    <w:rsid w:val="002069CA"/>
    <w:rsid w:val="0022275C"/>
    <w:rsid w:val="00224DA6"/>
    <w:rsid w:val="00227B1C"/>
    <w:rsid w:val="00233FE6"/>
    <w:rsid w:val="00245EF7"/>
    <w:rsid w:val="00261A5D"/>
    <w:rsid w:val="00282D6F"/>
    <w:rsid w:val="00283691"/>
    <w:rsid w:val="00286877"/>
    <w:rsid w:val="002C4F56"/>
    <w:rsid w:val="002C6A60"/>
    <w:rsid w:val="002D7679"/>
    <w:rsid w:val="002E6DF8"/>
    <w:rsid w:val="003162BB"/>
    <w:rsid w:val="00365019"/>
    <w:rsid w:val="003748ED"/>
    <w:rsid w:val="00383D72"/>
    <w:rsid w:val="00397737"/>
    <w:rsid w:val="003A3C64"/>
    <w:rsid w:val="003B3508"/>
    <w:rsid w:val="003E4E27"/>
    <w:rsid w:val="003F23E4"/>
    <w:rsid w:val="003F757A"/>
    <w:rsid w:val="00401EA2"/>
    <w:rsid w:val="00417C74"/>
    <w:rsid w:val="00420C26"/>
    <w:rsid w:val="00430920"/>
    <w:rsid w:val="004403A8"/>
    <w:rsid w:val="00446007"/>
    <w:rsid w:val="00462B12"/>
    <w:rsid w:val="0047682B"/>
    <w:rsid w:val="004825ED"/>
    <w:rsid w:val="00486ED0"/>
    <w:rsid w:val="00492118"/>
    <w:rsid w:val="00493516"/>
    <w:rsid w:val="004A2521"/>
    <w:rsid w:val="004C2B58"/>
    <w:rsid w:val="004F7863"/>
    <w:rsid w:val="005010F6"/>
    <w:rsid w:val="0050383D"/>
    <w:rsid w:val="00507A29"/>
    <w:rsid w:val="00512F88"/>
    <w:rsid w:val="00554B8C"/>
    <w:rsid w:val="00584A83"/>
    <w:rsid w:val="005A3F17"/>
    <w:rsid w:val="005B3F20"/>
    <w:rsid w:val="005C619E"/>
    <w:rsid w:val="005F79D4"/>
    <w:rsid w:val="00603F3F"/>
    <w:rsid w:val="006069A3"/>
    <w:rsid w:val="006136EE"/>
    <w:rsid w:val="0063029A"/>
    <w:rsid w:val="00656BF3"/>
    <w:rsid w:val="00664901"/>
    <w:rsid w:val="00673515"/>
    <w:rsid w:val="00676CCC"/>
    <w:rsid w:val="006B2EDB"/>
    <w:rsid w:val="006D319A"/>
    <w:rsid w:val="006D4D40"/>
    <w:rsid w:val="006E180B"/>
    <w:rsid w:val="006E5E64"/>
    <w:rsid w:val="00701A2D"/>
    <w:rsid w:val="00703CEB"/>
    <w:rsid w:val="007079A7"/>
    <w:rsid w:val="00716C91"/>
    <w:rsid w:val="0073359E"/>
    <w:rsid w:val="007461F3"/>
    <w:rsid w:val="00746F58"/>
    <w:rsid w:val="00794C30"/>
    <w:rsid w:val="007C5A43"/>
    <w:rsid w:val="007D7088"/>
    <w:rsid w:val="007E1D2B"/>
    <w:rsid w:val="007E4390"/>
    <w:rsid w:val="007F76CF"/>
    <w:rsid w:val="00803C55"/>
    <w:rsid w:val="00810609"/>
    <w:rsid w:val="00830CCF"/>
    <w:rsid w:val="008420F9"/>
    <w:rsid w:val="00846336"/>
    <w:rsid w:val="00864F65"/>
    <w:rsid w:val="00873B13"/>
    <w:rsid w:val="008769C5"/>
    <w:rsid w:val="00882A4B"/>
    <w:rsid w:val="00885A65"/>
    <w:rsid w:val="00892415"/>
    <w:rsid w:val="00895CBC"/>
    <w:rsid w:val="008A3574"/>
    <w:rsid w:val="008A7450"/>
    <w:rsid w:val="008C4E07"/>
    <w:rsid w:val="008C50C5"/>
    <w:rsid w:val="008D5540"/>
    <w:rsid w:val="008F1547"/>
    <w:rsid w:val="00916F06"/>
    <w:rsid w:val="0091757B"/>
    <w:rsid w:val="00922587"/>
    <w:rsid w:val="009348B2"/>
    <w:rsid w:val="0094146A"/>
    <w:rsid w:val="0096290F"/>
    <w:rsid w:val="00974603"/>
    <w:rsid w:val="00981687"/>
    <w:rsid w:val="00984307"/>
    <w:rsid w:val="009C093A"/>
    <w:rsid w:val="009E0B13"/>
    <w:rsid w:val="009F6DFE"/>
    <w:rsid w:val="00A00DEA"/>
    <w:rsid w:val="00A23486"/>
    <w:rsid w:val="00A311F3"/>
    <w:rsid w:val="00A61C0B"/>
    <w:rsid w:val="00A81FF7"/>
    <w:rsid w:val="00A92BC9"/>
    <w:rsid w:val="00AA34BD"/>
    <w:rsid w:val="00AD18BE"/>
    <w:rsid w:val="00AE2EA8"/>
    <w:rsid w:val="00AF0B32"/>
    <w:rsid w:val="00AF7BB4"/>
    <w:rsid w:val="00B122AE"/>
    <w:rsid w:val="00B220D4"/>
    <w:rsid w:val="00B34315"/>
    <w:rsid w:val="00B406FD"/>
    <w:rsid w:val="00B51168"/>
    <w:rsid w:val="00B53445"/>
    <w:rsid w:val="00B70CFD"/>
    <w:rsid w:val="00B71CCF"/>
    <w:rsid w:val="00BA49E3"/>
    <w:rsid w:val="00BB08CD"/>
    <w:rsid w:val="00BB2C87"/>
    <w:rsid w:val="00BB61CD"/>
    <w:rsid w:val="00BE6160"/>
    <w:rsid w:val="00C03DBA"/>
    <w:rsid w:val="00C16797"/>
    <w:rsid w:val="00C30FF1"/>
    <w:rsid w:val="00C45389"/>
    <w:rsid w:val="00C546CB"/>
    <w:rsid w:val="00C5615A"/>
    <w:rsid w:val="00C6000B"/>
    <w:rsid w:val="00C67739"/>
    <w:rsid w:val="00C76CB4"/>
    <w:rsid w:val="00C909FF"/>
    <w:rsid w:val="00C95F44"/>
    <w:rsid w:val="00CC6576"/>
    <w:rsid w:val="00CC673E"/>
    <w:rsid w:val="00CD23D5"/>
    <w:rsid w:val="00CD49E8"/>
    <w:rsid w:val="00CE13EE"/>
    <w:rsid w:val="00D03BE6"/>
    <w:rsid w:val="00D1627A"/>
    <w:rsid w:val="00D6017A"/>
    <w:rsid w:val="00D60990"/>
    <w:rsid w:val="00D65EAE"/>
    <w:rsid w:val="00D66584"/>
    <w:rsid w:val="00D667B9"/>
    <w:rsid w:val="00D66B12"/>
    <w:rsid w:val="00DC292D"/>
    <w:rsid w:val="00DF3BC6"/>
    <w:rsid w:val="00E11ADC"/>
    <w:rsid w:val="00E27D15"/>
    <w:rsid w:val="00E33004"/>
    <w:rsid w:val="00E40770"/>
    <w:rsid w:val="00E55444"/>
    <w:rsid w:val="00E56FBE"/>
    <w:rsid w:val="00E5731D"/>
    <w:rsid w:val="00E7150A"/>
    <w:rsid w:val="00E730F8"/>
    <w:rsid w:val="00E75782"/>
    <w:rsid w:val="00E761F7"/>
    <w:rsid w:val="00E93497"/>
    <w:rsid w:val="00ED463D"/>
    <w:rsid w:val="00EE3C2A"/>
    <w:rsid w:val="00EE649E"/>
    <w:rsid w:val="00EF6BEF"/>
    <w:rsid w:val="00F0362C"/>
    <w:rsid w:val="00F12564"/>
    <w:rsid w:val="00F224E7"/>
    <w:rsid w:val="00F26848"/>
    <w:rsid w:val="00F43556"/>
    <w:rsid w:val="00F4481F"/>
    <w:rsid w:val="00F46A3E"/>
    <w:rsid w:val="00F72F0A"/>
    <w:rsid w:val="00F776BF"/>
    <w:rsid w:val="00F85055"/>
    <w:rsid w:val="00F91FC0"/>
    <w:rsid w:val="00FA5E17"/>
    <w:rsid w:val="00FA689D"/>
    <w:rsid w:val="00FB037D"/>
    <w:rsid w:val="00FB12EE"/>
    <w:rsid w:val="00FC0B95"/>
    <w:rsid w:val="00FC2211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true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06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06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06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06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06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1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06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06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06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06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06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7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6676</izvorni_sadrzaj>
    <derivirana_varijabla naziv="DomainObject.Predmet.Broj_1">6676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St-6676/2016</izvorni_sadrzaj>
    <derivirana_varijabla naziv="DomainObject.Predmet.OznakaBroj_1">St-6676/2016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KRI-MA Gradnja j.d.o.o.</izvorni_sadrzaj>
    <derivirana_varijabla naziv="DomainObject.Predmet.ProtustrankaFormated_1">  KRI-MA Gradnja j.d.o.o.</derivirana_varijabla>
  </DomainObject.Predmet.ProtustrankaFormated>
  <DomainObject.Predmet.ProtustrankaFormatedOIB>
    <izvorni_sadrzaj>  KRI-MA Gradnja j.d.o.o., OIB 12873091078</izvorni_sadrzaj>
    <derivirana_varijabla naziv="DomainObject.Predmet.ProtustrankaFormatedOIB_1">  KRI-MA Gradnja j.d.o.o., OIB 12873091078</derivirana_varijabla>
  </DomainObject.Predmet.ProtustrankaFormatedOIB>
  <DomainObject.Predmet.ProtustrankaFormatedWithAdress>
    <izvorni_sadrzaj> KRI-MA Gradnja j.d.o.o., 2. Savski odv. 9, 10360 Sesvete</izvorni_sadrzaj>
    <derivirana_varijabla naziv="DomainObject.Predmet.ProtustrankaFormatedWithAdress_1"> KRI-MA Gradnja j.d.o.o., 2. Savski odv. 9, 10360 Sesvete</derivirana_varijabla>
  </DomainObject.Predmet.ProtustrankaFormatedWithAdress>
  <DomainObject.Predmet.ProtustrankaFormatedWithAdressOIB>
    <izvorni_sadrzaj> KRI-MA Gradnja j.d.o.o., OIB 12873091078, 2. Savski odv. 9, 10360 Sesvete</izvorni_sadrzaj>
    <derivirana_varijabla naziv="DomainObject.Predmet.ProtustrankaFormatedWithAdressOIB_1"> KRI-MA Gradnja j.d.o.o., OIB 12873091078, 2. Savski odv. 9, 10360 Sesvete</derivirana_varijabla>
  </DomainObject.Predmet.ProtustrankaFormatedWithAdressOIB>
  <DomainObject.Predmet.ProtustrankaWithAdress>
    <izvorni_sadrzaj>KRI-MA Gradnja j.d.o.o. 2. Savski odv. 9, 10360 Sesvete</izvorni_sadrzaj>
    <derivirana_varijabla naziv="DomainObject.Predmet.ProtustrankaWithAdress_1">KRI-MA Gradnja j.d.o.o. 2. Savski odv. 9, 10360 Sesvete</derivirana_varijabla>
  </DomainObject.Predmet.ProtustrankaWithAdress>
  <DomainObject.Predmet.ProtustrankaWithAdressOIB>
    <izvorni_sadrzaj>KRI-MA Gradnja j.d.o.o., OIB 12873091078, 2. Savski odv. 9, 10360 Sesvete</izvorni_sadrzaj>
    <derivirana_varijabla naziv="DomainObject.Predmet.ProtustrankaWithAdressOIB_1">KRI-MA Gradnja j.d.o.o., OIB 12873091078, 2. Savski odv. 9, 10360 Sesvete</derivirana_varijabla>
  </DomainObject.Predmet.ProtustrankaWithAdressOIB>
  <DomainObject.Predmet.ProtustrankaNazivFormated>
    <izvorni_sadrzaj>KRI-MA Gradnja j.d.o.o.</izvorni_sadrzaj>
    <derivirana_varijabla naziv="DomainObject.Predmet.ProtustrankaNazivFormated_1">KRI-MA Gradnja j.d.o.o.</derivirana_varijabla>
  </DomainObject.Predmet.ProtustrankaNazivFormated>
  <DomainObject.Predmet.ProtustrankaNazivFormatedOIB>
    <izvorni_sadrzaj>KRI-MA Gradnja j.d.o.o., OIB 12873091078</izvorni_sadrzaj>
    <derivirana_varijabla naziv="DomainObject.Predmet.ProtustrankaNazivFormatedOIB_1">KRI-MA Gradnja j.d.o.o., OIB 12873091078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KRI-MA Gradnja j.d.o.o.</item>
    </izvorni_sadrzaj>
    <derivirana_varijabla naziv="DomainObject.Predmet.ProtuStrankaListFormated_1">
      <item>KRI-MA Gradnja j.d.o.o.</item>
    </derivirana_varijabla>
  </DomainObject.Predmet.ProtuStrankaListFormated>
  <DomainObject.Predmet.ProtuStrankaListFormatedOIB>
    <izvorni_sadrzaj>
      <item>KRI-MA Gradnja j.d.o.o., OIB 12873091078</item>
    </izvorni_sadrzaj>
    <derivirana_varijabla naziv="DomainObject.Predmet.ProtuStrankaListFormatedOIB_1">
      <item>KRI-MA Gradnja j.d.o.o., OIB 12873091078</item>
    </derivirana_varijabla>
  </DomainObject.Predmet.ProtuStrankaListFormatedOIB>
  <DomainObject.Predmet.ProtuStrankaListFormatedWithAdress>
    <izvorni_sadrzaj>
      <item>KRI-MA Gradnja j.d.o.o., 2. Savski odv. 9, 10360 Sesvete</item>
    </izvorni_sadrzaj>
    <derivirana_varijabla naziv="DomainObject.Predmet.ProtuStrankaListFormatedWithAdress_1">
      <item>KRI-MA Gradnja j.d.o.o., 2. Savski odv. 9, 10360 Sesvete</item>
    </derivirana_varijabla>
  </DomainObject.Predmet.ProtuStrankaListFormatedWithAdress>
  <DomainObject.Predmet.ProtuStrankaListFormatedWithAdressOIB>
    <izvorni_sadrzaj>
      <item>KRI-MA Gradnja j.d.o.o., OIB 12873091078, 2. Savski odv. 9, 10360 Sesvete</item>
    </izvorni_sadrzaj>
    <derivirana_varijabla naziv="DomainObject.Predmet.ProtuStrankaListFormatedWithAdressOIB_1">
      <item>KRI-MA Gradnja j.d.o.o., OIB 12873091078, 2. Savski odv. 9, 10360 Sesvete</item>
    </derivirana_varijabla>
  </DomainObject.Predmet.ProtuStrankaListFormatedWithAdressOIB>
  <DomainObject.Predmet.ProtuStrankaListNazivFormated>
    <izvorni_sadrzaj>
      <item>KRI-MA Gradnja j.d.o.o.</item>
    </izvorni_sadrzaj>
    <derivirana_varijabla naziv="DomainObject.Predmet.ProtuStrankaListNazivFormated_1">
      <item>KRI-MA Gradnja j.d.o.o.</item>
    </derivirana_varijabla>
  </DomainObject.Predmet.ProtuStrankaListNazivFormated>
  <DomainObject.Predmet.ProtuStrankaListNazivFormatedOIB>
    <izvorni_sadrzaj>
      <item>KRI-MA Gradnja j.d.o.o., OIB 12873091078</item>
    </izvorni_sadrzaj>
    <derivirana_varijabla naziv="DomainObject.Predmet.ProtuStrankaListNazivFormatedOIB_1">
      <item>KRI-MA Gradnja j.d.o.o., OIB 12873091078</item>
    </derivirana_varijabla>
  </DomainObject.Predmet.ProtuStrankaListNazivFormatedOIB>
  <DomainObject.Predmet.OstaliListFormated>
    <izvorni_sadrzaj>
      <item>KRISTIJAN PAVLOVIĆ</item>
    </izvorni_sadrzaj>
    <derivirana_varijabla naziv="DomainObject.Predmet.OstaliListFormated_1">
      <item>KRISTIJAN PAVLOVIĆ</item>
    </derivirana_varijabla>
  </DomainObject.Predmet.OstaliListFormated>
  <DomainObject.Predmet.OstaliListFormatedOIB>
    <izvorni_sadrzaj>
      <item>KRISTIJAN PAVLOVIĆ, OIB 04672380992</item>
    </izvorni_sadrzaj>
    <derivirana_varijabla naziv="DomainObject.Predmet.OstaliListFormatedOIB_1">
      <item>KRISTIJAN PAVLOVIĆ, OIB 04672380992</item>
    </derivirana_varijabla>
  </DomainObject.Predmet.OstaliListFormatedOIB>
  <DomainObject.Predmet.OstaliListFormatedWithAdress>
    <izvorni_sadrzaj>
      <item>KRISTIJAN PAVLOVIĆ, 2. Savski odv. 9, 10360 Sesvete</item>
    </izvorni_sadrzaj>
    <derivirana_varijabla naziv="DomainObject.Predmet.OstaliListFormatedWithAdress_1">
      <item>KRISTIJAN PAVLOVIĆ, 2. Savski odv. 9, 10360 Sesvete</item>
    </derivirana_varijabla>
  </DomainObject.Predmet.OstaliListFormatedWithAdress>
  <DomainObject.Predmet.OstaliListFormatedWithAdressOIB>
    <izvorni_sadrzaj>
      <item>KRISTIJAN PAVLOVIĆ, OIB 04672380992, 2. Savski odv. 9, 10360 Sesvete</item>
    </izvorni_sadrzaj>
    <derivirana_varijabla naziv="DomainObject.Predmet.OstaliListFormatedWithAdressOIB_1">
      <item>KRISTIJAN PAVLOVIĆ, OIB 04672380992, 2. Savski odv. 9, 10360 Sesvete</item>
    </derivirana_varijabla>
  </DomainObject.Predmet.OstaliListFormatedWithAdressOIB>
  <DomainObject.Predmet.OstaliListNazivFormated>
    <izvorni_sadrzaj>
      <item>KRISTIJAN PAVLOVIĆ</item>
    </izvorni_sadrzaj>
    <derivirana_varijabla naziv="DomainObject.Predmet.OstaliListNazivFormated_1">
      <item>KRISTIJAN PAVLOVIĆ</item>
    </derivirana_varijabla>
  </DomainObject.Predmet.OstaliListNazivFormated>
  <DomainObject.Predmet.OstaliListNazivFormatedOIB>
    <izvorni_sadrzaj>
      <item>KRISTIJAN PAVLOVIĆ, OIB 04672380992</item>
    </izvorni_sadrzaj>
    <derivirana_varijabla naziv="DomainObject.Predmet.OstaliListNazivFormatedOIB_1">
      <item>KRISTIJAN PAVLOVIĆ, OIB 04672380992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KRI-MA Gradnja j.d.o.o.</izvorni_sadrzaj>
    <derivirana_varijabla naziv="DomainObject.Predmet.ProtustrankaIDrugi_1">KRI-MA Gradnja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KRI-MA Gradnja j.d.o.o., OIB 12873091078, 2. Savski odv. 9, 10360 Sesvete</izvorni_sadrzaj>
    <derivirana_varijabla naziv="DomainObject.Predmet.ProtustrankaIDrugiAdressOIB_1">KRI-MA Gradnja j.d.o.o., OIB 12873091078, 2. Savski odv.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KRI-MA Gradnja j.d.o.o.</item>
      <item>KRISTIJAN PAVLOVIĆ</item>
    </izvorni_sadrzaj>
    <derivirana_varijabla naziv="DomainObject.Predmet.SudioniciListNaziv_1">
      <item>FINA Regionalni centar Zagreb</item>
      <item>KRI-MA Gradnja j.d.o.o.</item>
      <item>KRISTIJAN PAVLOVIĆ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KRI-MA Gradnja j.d.o.o., OIB 12873091078, 2. Savski odv. 9,10360 Sesvete</item>
      <item>KRISTIJAN PAVLOVIĆ, OIB 04672380992, 2. Savski odv. 9,10360 Sesvete</item>
    </izvorni_sadrzaj>
    <derivirana_varijabla naziv="DomainObject.Predmet.SudioniciListAdressOIB_1">
      <item>FINA Regionalni centar Zagreb, OIB 85821130368, Trg svibanjskih žrtava 1995. 1,10000 Zagreb</item>
      <item>KRI-MA Gradnja j.d.o.o., OIB 12873091078, 2. Savski odv. 9,10360 Sesvete</item>
      <item>KRISTIJAN PAVLOVIĆ, OIB 04672380992, 2. Savski odv.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12873091078</item>
      <item>, OIB 04672380992</item>
    </izvorni_sadrzaj>
    <derivirana_varijabla naziv="DomainObject.Predmet.SudioniciListNazivOIB_1">
      <item>, OIB 85821130368</item>
      <item>, OIB 12873091078</item>
      <item>, OIB 04672380992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5CDAB4-375D-4A80-9B4B-C7AF94FFD3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271</properties:Words>
  <properties:Characters>1341</properties:Characters>
  <properties:Lines>48</properties:Lines>
  <properties:Paragraphs>19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2017-03-23T08:21:00Z</dcterms:created>
  <dc:creator>Jelena</dc:creator>
  <cp:lastModifiedBy>Ivana Stampf</cp:lastModifiedBy>
  <cp:lastPrinted>2010-12-20T11:38:00Z</cp:lastPrinted>
  <dcterms:modified xmlns:xsi="http://www.w3.org/2001/XMLSchema-instance" xsi:type="dcterms:W3CDTF">2017-03-24T08:40:00Z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