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3cde" w14:paraId="0503cd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482905">
        <w:t>2</w:t>
      </w:r>
      <w:r w:rsidR="00C2563F">
        <w:t>436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>Trgovački sud u Osijeku, po sucu mr.sc. Mirjani Baran, u steč</w:t>
      </w:r>
      <w:r w:rsidR="0086498D">
        <w:t xml:space="preserve">ajnom predmetu povodom zahtjeva Financijske agencije OIB: 85821130368, </w:t>
      </w:r>
      <w:r w:rsidR="0028430A">
        <w:t>Regionalni centar Zagreb, Podružnica ZAGREB, Trg svibanjskih žrtava 1995. broj 1, za pokretanje skraćenog stečajnog postupka nad dužnikom OZBILJNO KREATIVNI d.o.o. u likvidaciji, OIB: 99564372987, MBS: 080609034, Zagreb, Domagojeva 19</w:t>
      </w:r>
      <w:r w:rsidR="007F3C43">
        <w:t xml:space="preserve">, </w:t>
      </w:r>
      <w:r w:rsidR="0086498D">
        <w:t>dana 6</w:t>
      </w:r>
      <w:r w:rsidR="0049346A">
        <w:t xml:space="preserve">. </w:t>
      </w:r>
      <w:r w:rsidR="0086498D">
        <w:t>veljače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28430A">
        <w:t>OZBILJNO KREATIVNI d.o.o. u likvidaciji, OIB: 99564372987, MBS: 080609034, Zagreb, Domagojeva 19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AB72B3">
        <w:t>KREŠIMIR FUČKAR</w:t>
      </w:r>
      <w:r w:rsidR="00230785">
        <w:t xml:space="preserve">, OIB: </w:t>
      </w:r>
      <w:r w:rsidR="00AB72B3">
        <w:t>01195634741</w:t>
      </w:r>
      <w:r w:rsidR="00230785">
        <w:t xml:space="preserve">, </w:t>
      </w:r>
      <w:r w:rsidR="00AB72B3">
        <w:t>Sladojevci, Braće Radića 63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28430A">
        <w:t>OZBILJNO KREATIVNI d.o.o. u likvidaciji, OIB: 99564372987, MBS: 080609034, Zagreb, Domagojeva 19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6498D" w:rsidR="0086498D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9346A">
        <w:t xml:space="preserve">Financijske agencije </w:t>
      </w:r>
      <w:r w:rsidR="0086498D">
        <w:t xml:space="preserve">Regionalni centar </w:t>
      </w:r>
      <w:r w:rsidR="0028430A">
        <w:t>Regionalni centar Zagreb, Podružnica ZAGREB</w:t>
      </w:r>
      <w:r w:rsidR="0086498D">
        <w:t xml:space="preserve">, </w:t>
      </w:r>
      <w:r w:rsidR="002F01CE">
        <w:t xml:space="preserve">podnijela </w:t>
      </w:r>
      <w:r>
        <w:t xml:space="preserve">je dana </w:t>
      </w:r>
      <w:r w:rsidR="0028430A">
        <w:t>6. lipnja</w:t>
      </w:r>
      <w:r w:rsidR="0049346A">
        <w:t xml:space="preserve"> 2016</w:t>
      </w:r>
      <w:r>
        <w:t xml:space="preserve">. zahtjev </w:t>
      </w:r>
      <w:r w:rsidR="00D6035C">
        <w:t>broj Klasa: 110-07/1</w:t>
      </w:r>
      <w:r w:rsidR="0049346A">
        <w:t>6</w:t>
      </w:r>
      <w:r w:rsidR="00D6035C">
        <w:t>-01/04, Ur. broj: 04-06-1</w:t>
      </w:r>
      <w:r w:rsidR="0049346A">
        <w:t>6</w:t>
      </w:r>
      <w:r w:rsidR="00D6035C">
        <w:t>-</w:t>
      </w:r>
      <w:r w:rsidR="0028430A">
        <w:t>9634</w:t>
      </w:r>
      <w:r w:rsidR="007176DF">
        <w:t xml:space="preserve"> </w:t>
      </w:r>
      <w:r w:rsidR="0086498D">
        <w:t>Trgovačkom</w:t>
      </w:r>
      <w:r w:rsidR="007F3C43">
        <w:t xml:space="preserve"> sudu</w:t>
      </w:r>
      <w:r w:rsidR="0086498D">
        <w:t xml:space="preserve"> u </w:t>
      </w:r>
      <w:r w:rsidR="0028430A">
        <w:t>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28430A">
        <w:t>OZBILJNO KREATIVNI d.o.o. u likvidaciji, OIB: 99564372987, MBS: 080609034, Zagreb, Domagojeva 19.</w:t>
      </w:r>
    </w:p>
    <w:p w:rsidRDefault="0086498D" w:rsidP="0086498D" w:rsidR="0086498D">
      <w:pPr>
        <w:jc w:val="both"/>
      </w:pPr>
    </w:p>
    <w:p w:rsidRDefault="0040522B" w:rsidP="0086498D" w:rsidR="002F01CE">
      <w:pPr>
        <w:ind w:firstLine="1416"/>
        <w:jc w:val="both"/>
      </w:pPr>
      <w:r>
        <w:t xml:space="preserve">Trgovački sud u Osijeku je dana </w:t>
      </w:r>
      <w:r w:rsidR="0028430A">
        <w:t>14. studenog</w:t>
      </w:r>
      <w:r w:rsidR="00C91D98">
        <w:t xml:space="preserve"> 2016</w:t>
      </w:r>
      <w:r>
        <w:t>. objavio oglas na mrežnoj stranici e-Oglasna ploča sudova pod posl. brojem St-</w:t>
      </w:r>
      <w:r w:rsidR="0049346A">
        <w:t>2</w:t>
      </w:r>
      <w:r w:rsidR="0028430A">
        <w:t>436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86498D">
        <w:t>6. veljače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F3C43">
        <w:t>15</w:t>
      </w:r>
      <w:r w:rsidR="0049346A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18AB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49346A">
      <w:t>2</w:t>
    </w:r>
    <w:r w:rsidR="0028430A">
      <w:t>436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615EE"/>
    <w:rsid w:val="0028430A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82905"/>
    <w:rsid w:val="0049346A"/>
    <w:rsid w:val="004A40EA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3C43"/>
    <w:rsid w:val="007F4289"/>
    <w:rsid w:val="007F5576"/>
    <w:rsid w:val="0086498D"/>
    <w:rsid w:val="00897DA1"/>
    <w:rsid w:val="008B67CD"/>
    <w:rsid w:val="008D6180"/>
    <w:rsid w:val="008D7500"/>
    <w:rsid w:val="00917B69"/>
    <w:rsid w:val="0095467A"/>
    <w:rsid w:val="0096162D"/>
    <w:rsid w:val="009718AB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2563F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718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18A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8A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8A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718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18A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8A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8A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2436</izvorni_sadrzaj>
    <derivirana_varijabla naziv="DomainObject.Predmet.Broj_1">2436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St-2436/2016</izvorni_sadrzaj>
    <derivirana_varijabla naziv="DomainObject.Predmet.OznakaBroj_1">St-2436/2016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OZBILJNO KREATIVNI d.o.o.</izvorni_sadrzaj>
    <derivirana_varijabla naziv="DomainObject.Predmet.ProtustrankaFormated_1">  OZBILJNO KREATIVNI d.o.o.</derivirana_varijabla>
  </DomainObject.Predmet.ProtustrankaFormated>
  <DomainObject.Predmet.ProtustrankaFormatedOIB>
    <izvorni_sadrzaj>  OZBILJNO KREATIVNI d.o.o., OIB 99564372987</izvorni_sadrzaj>
    <derivirana_varijabla naziv="DomainObject.Predmet.ProtustrankaFormatedOIB_1">  OZBILJNO KREATIVNI d.o.o., OIB 99564372987</derivirana_varijabla>
  </DomainObject.Predmet.ProtustrankaFormatedOIB>
  <DomainObject.Predmet.ProtustrankaFormatedWithAdress>
    <izvorni_sadrzaj> OZBILJNO KREATIVNI d.o.o., Domagojeva 19, 10000 Zagreb</izvorni_sadrzaj>
    <derivirana_varijabla naziv="DomainObject.Predmet.ProtustrankaFormatedWithAdress_1"> OZBILJNO KREATIVNI d.o.o., Domagojeva 19, 10000 Zagreb</derivirana_varijabla>
  </DomainObject.Predmet.ProtustrankaFormatedWithAdress>
  <DomainObject.Predmet.ProtustrankaFormatedWithAdressOIB>
    <izvorni_sadrzaj> OZBILJNO KREATIVNI d.o.o., OIB 99564372987, Domagojeva 19, 10000 Zagreb</izvorni_sadrzaj>
    <derivirana_varijabla naziv="DomainObject.Predmet.ProtustrankaFormatedWithAdressOIB_1"> OZBILJNO KREATIVNI d.o.o., OIB 99564372987, Domagojeva 19, 10000 Zagreb</derivirana_varijabla>
  </DomainObject.Predmet.ProtustrankaFormatedWithAdressOIB>
  <DomainObject.Predmet.ProtustrankaWithAdress>
    <izvorni_sadrzaj>OZBILJNO KREATIVNI d.o.o. Domagojeva 19, 10000 Zagreb</izvorni_sadrzaj>
    <derivirana_varijabla naziv="DomainObject.Predmet.ProtustrankaWithAdress_1">OZBILJNO KREATIVNI d.o.o. Domagojeva 19, 10000 Zagreb</derivirana_varijabla>
  </DomainObject.Predmet.ProtustrankaWithAdress>
  <DomainObject.Predmet.ProtustrankaWithAdressOIB>
    <izvorni_sadrzaj>OZBILJNO KREATIVNI d.o.o., OIB 99564372987, Domagojeva 19, 10000 Zagreb</izvorni_sadrzaj>
    <derivirana_varijabla naziv="DomainObject.Predmet.ProtustrankaWithAdressOIB_1">OZBILJNO KREATIVNI d.o.o., OIB 99564372987, Domagojeva 19, 10000 Zagreb</derivirana_varijabla>
  </DomainObject.Predmet.ProtustrankaWithAdressOIB>
  <DomainObject.Predmet.ProtustrankaNazivFormated>
    <izvorni_sadrzaj>OZBILJNO KREATIVNI d.o.o.</izvorni_sadrzaj>
    <derivirana_varijabla naziv="DomainObject.Predmet.ProtustrankaNazivFormated_1">OZBILJNO KREATIVNI d.o.o.</derivirana_varijabla>
  </DomainObject.Predmet.ProtustrankaNazivFormated>
  <DomainObject.Predmet.ProtustrankaNazivFormatedOIB>
    <izvorni_sadrzaj>OZBILJNO KREATIVNI d.o.o., OIB 99564372987</izvorni_sadrzaj>
    <derivirana_varijabla naziv="DomainObject.Predmet.ProtustrankaNazivFormatedOIB_1">OZBILJNO KREATIVNI d.o.o., OIB 99564372987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OZBILJNO KREATIVNI d.o.o.</item>
    </izvorni_sadrzaj>
    <derivirana_varijabla naziv="DomainObject.Predmet.ProtuStrankaListFormated_1">
      <item>OZBILJNO KREATIVNI d.o.o.</item>
    </derivirana_varijabla>
  </DomainObject.Predmet.ProtuStrankaListFormated>
  <DomainObject.Predmet.ProtuStrankaListFormatedOIB>
    <izvorni_sadrzaj>
      <item>OZBILJNO KREATIVNI d.o.o., OIB 99564372987</item>
    </izvorni_sadrzaj>
    <derivirana_varijabla naziv="DomainObject.Predmet.ProtuStrankaListFormatedOIB_1">
      <item>OZBILJNO KREATIVNI d.o.o., OIB 99564372987</item>
    </derivirana_varijabla>
  </DomainObject.Predmet.ProtuStrankaListFormatedOIB>
  <DomainObject.Predmet.ProtuStrankaListFormatedWithAdress>
    <izvorni_sadrzaj>
      <item>OZBILJNO KREATIVNI d.o.o., Domagojeva 19, 10000 Zagreb</item>
    </izvorni_sadrzaj>
    <derivirana_varijabla naziv="DomainObject.Predmet.ProtuStrankaListFormatedWithAdress_1">
      <item>OZBILJNO KREATIVNI d.o.o., Domagojeva 19, 10000 Zagreb</item>
    </derivirana_varijabla>
  </DomainObject.Predmet.ProtuStrankaListFormatedWithAdress>
  <DomainObject.Predmet.ProtuStrankaListFormatedWithAdressOIB>
    <izvorni_sadrzaj>
      <item>OZBILJNO KREATIVNI d.o.o., OIB 99564372987, Domagojeva 19, 10000 Zagreb</item>
    </izvorni_sadrzaj>
    <derivirana_varijabla naziv="DomainObject.Predmet.ProtuStrankaListFormatedWithAdressOIB_1">
      <item>OZBILJNO KREATIVNI d.o.o., OIB 99564372987, Domagojeva 19, 10000 Zagreb</item>
    </derivirana_varijabla>
  </DomainObject.Predmet.ProtuStrankaListFormatedWithAdressOIB>
  <DomainObject.Predmet.ProtuStrankaListNazivFormated>
    <izvorni_sadrzaj>
      <item>OZBILJNO KREATIVNI d.o.o.</item>
    </izvorni_sadrzaj>
    <derivirana_varijabla naziv="DomainObject.Predmet.ProtuStrankaListNazivFormated_1">
      <item>OZBILJNO KREATIVNI d.o.o.</item>
    </derivirana_varijabla>
  </DomainObject.Predmet.ProtuStrankaListNazivFormated>
  <DomainObject.Predmet.ProtuStrankaListNazivFormatedOIB>
    <izvorni_sadrzaj>
      <item>OZBILJNO KREATIVNI d.o.o., OIB 99564372987</item>
    </izvorni_sadrzaj>
    <derivirana_varijabla naziv="DomainObject.Predmet.ProtuStrankaListNazivFormatedOIB_1">
      <item>OZBILJNO KREATIVNI d.o.o., OIB 99564372987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OZBILJNO KREATIVNI d.o.o.</izvorni_sadrzaj>
    <derivirana_varijabla naziv="DomainObject.Predmet.ProtustrankaIDrugi_1">OZBILJNO KREATIVNI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OZBILJNO KREATIVNI d.o.o., OIB 99564372987, Domagojeva 19, 10000 Zagreb</izvorni_sadrzaj>
    <derivirana_varijabla naziv="DomainObject.Predmet.ProtustrankaIDrugiAdressOIB_1">OZBILJNO KREATIVNI d.o.o., OIB 99564372987, Domagojeva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OZBILJNO KREATIVNI d.o.o.</item>
      <item>FINA Regionalni centar Zagreb</item>
    </izvorni_sadrzaj>
    <derivirana_varijabla naziv="DomainObject.Predmet.SudioniciListNaziv_1">
      <item>OZBILJNO KREATIVNI d.o.o.</item>
      <item>FINA Regionalni centar Zagreb</item>
    </derivirana_varijabla>
  </DomainObject.Predmet.SudioniciListNaziv>
  <DomainObject.Predmet.SudioniciListAdressOIB>
    <izvorni_sadrzaj>
      <item>OZBILJNO KREATIVNI d.o.o., OIB 99564372987, Domagojeva 19,10000 Zagreb</item>
      <item>FINA Regionalni centar Zagreb, OIB 85821130368, Trg svibanjskih žrtava 1995. 1,10000 Zagreb</item>
    </izvorni_sadrzaj>
    <derivirana_varijabla naziv="DomainObject.Predmet.SudioniciListAdressOIB_1">
      <item>OZBILJNO KREATIVNI d.o.o., OIB 99564372987, Domagojeva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99564372987</item>
      <item>, OIB 85821130368</item>
    </izvorni_sadrzaj>
    <derivirana_varijabla naziv="DomainObject.Predmet.SudioniciListNazivOIB_1">
      <item>, OIB 99564372987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10A87-6E0D-45A4-B4A9-66175E9E1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2338</properties:Characters>
  <properties:Lines>85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2017-02-06T12:06:00Z</dcterms:created>
  <dc:creator>korisnik</dc:creator>
  <cp:lastModifiedBy>Snježana Andrijanić</cp:lastModifiedBy>
  <cp:lastPrinted>2017-02-06T12:07:00Z</cp:lastPrinted>
  <dcterms:modified xmlns:xsi="http://www.w3.org/2001/XMLSchema-instance" xsi:type="dcterms:W3CDTF">2017-02-06T12:08:00Z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