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1496b" w14:paraId="651496b" w:rsidRDefault="001321A8" w:rsidP="001321A8" w:rsidR="001321A8">
      <w:pPr>
        <w:pStyle w:val="Bezproreda"/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950595" cx="721995"/>
            <wp:effectExtent b="1905" r="190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0595" cx="72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21A8" w:rsidP="001321A8" w:rsidR="001321A8">
      <w:pPr>
        <w:pStyle w:val="Bezproreda"/>
      </w:pPr>
      <w:r>
        <w:t xml:space="preserve">         REPUBLIKA HRVATSKA</w:t>
      </w:r>
    </w:p>
    <w:p w:rsidRDefault="001321A8" w:rsidP="001321A8" w:rsidR="001321A8">
      <w:pPr>
        <w:pStyle w:val="Bezproreda"/>
      </w:pPr>
      <w:r>
        <w:t xml:space="preserve"> TRGOVAČKI SUD U VARAŽDINU</w:t>
      </w:r>
    </w:p>
    <w:p w:rsidRDefault="001321A8" w:rsidP="001321A8" w:rsidR="001321A8">
      <w:pPr>
        <w:pStyle w:val="Bezproreda"/>
      </w:pPr>
      <w:r>
        <w:t xml:space="preserve">           Braće Radića 2, Varaždin                                                  Poslovni broj: 1 St-733/16-4</w:t>
      </w:r>
    </w:p>
    <w:p w:rsidRDefault="001321A8" w:rsidP="001321A8" w:rsidR="001321A8"/>
    <w:p w:rsidRDefault="001321A8" w:rsidP="001321A8" w:rsidR="001321A8">
      <w:pPr>
        <w:jc w:val="center"/>
      </w:pPr>
      <w:r>
        <w:t>U  I M E  R E P U B L I K E  H R V A T S K E</w:t>
      </w:r>
    </w:p>
    <w:p w:rsidRDefault="001321A8" w:rsidP="001321A8" w:rsidR="001321A8">
      <w:pPr>
        <w:jc w:val="center"/>
      </w:pPr>
      <w:r>
        <w:t>R J E Š E NJ E</w:t>
      </w:r>
    </w:p>
    <w:p w:rsidRDefault="001321A8" w:rsidP="001321A8" w:rsidR="001321A8" w:rsidRPr="001321A8">
      <w:pPr>
        <w:jc w:val="both"/>
        <w:rPr>
          <w:szCs w:val="20"/>
        </w:rPr>
      </w:pPr>
      <w:r>
        <w:tab/>
        <w:t xml:space="preserve">Trgovački sud u Varaždinu po sudskoj savjetnici toga suda Janji Topol, u stečajnom predmetu povodom zahtjeva Financijske agencije Regionalni centar Zagreb, Podružnica Varaždin, Augusta Cesarca 2, Varaždin, za pokretanje skraćenog stečajnog postupka protiv dužnika KODEKS d.o.o., OIB: 39933067949 sa sjedištem u Stjepana </w:t>
      </w:r>
      <w:proofErr w:type="spellStart"/>
      <w:r>
        <w:t>Mezge</w:t>
      </w:r>
      <w:proofErr w:type="spellEnd"/>
      <w:r>
        <w:t xml:space="preserve"> 19/C, 40318 </w:t>
      </w:r>
      <w:proofErr w:type="spellStart"/>
      <w:r>
        <w:t>Domašinec</w:t>
      </w:r>
      <w:proofErr w:type="spellEnd"/>
      <w:r>
        <w:t xml:space="preserve">, dana 27. srpnja 2016. </w:t>
      </w:r>
    </w:p>
    <w:p w:rsidRDefault="001321A8" w:rsidP="001321A8" w:rsidR="001321A8">
      <w:pPr>
        <w:jc w:val="center"/>
      </w:pPr>
      <w:r>
        <w:t>r i j e š i o  j e</w:t>
      </w:r>
    </w:p>
    <w:p w:rsidRDefault="001321A8" w:rsidP="001321A8" w:rsidR="001321A8">
      <w:pPr>
        <w:ind w:firstLine="708"/>
        <w:jc w:val="both"/>
      </w:pPr>
      <w:r>
        <w:t xml:space="preserve">I/ Otvara se stečajni postupak nad stečajnim dužnikom KODEKS d.o.o., OIB: 39933067949 sa sjedištem u Stjepana </w:t>
      </w:r>
      <w:proofErr w:type="spellStart"/>
      <w:r>
        <w:t>Mezge</w:t>
      </w:r>
      <w:proofErr w:type="spellEnd"/>
      <w:r>
        <w:t xml:space="preserve"> 19/C, 40318 </w:t>
      </w:r>
      <w:proofErr w:type="spellStart"/>
      <w:r>
        <w:t>Domašinec</w:t>
      </w:r>
      <w:proofErr w:type="spellEnd"/>
      <w:r>
        <w:t>, s danom 27. srpnja 2016. u 15,00 sati.</w:t>
      </w:r>
    </w:p>
    <w:p w:rsidRDefault="001321A8" w:rsidP="001321A8" w:rsidR="001321A8" w:rsidRPr="001321A8">
      <w:pPr>
        <w:ind w:firstLine="708"/>
        <w:jc w:val="both"/>
        <w:rPr>
          <w:szCs w:val="20"/>
        </w:rPr>
      </w:pPr>
      <w:r>
        <w:t xml:space="preserve">II/ Zaključuje se stečajni postupak nad stečajnim dužnikom KODEKS d.o.o., OIB: 39933067949 sa sjedištem u Stjepana </w:t>
      </w:r>
      <w:proofErr w:type="spellStart"/>
      <w:r>
        <w:t>Mezge</w:t>
      </w:r>
      <w:proofErr w:type="spellEnd"/>
      <w:r>
        <w:t xml:space="preserve"> 19/C, 40318 </w:t>
      </w:r>
      <w:proofErr w:type="spellStart"/>
      <w:r>
        <w:t>Domašinec</w:t>
      </w:r>
      <w:proofErr w:type="spellEnd"/>
      <w:r>
        <w:t>.</w:t>
      </w:r>
    </w:p>
    <w:p w:rsidRDefault="001321A8" w:rsidP="001321A8" w:rsidR="001321A8" w:rsidRPr="001321A8">
      <w:pPr>
        <w:ind w:firstLine="708"/>
        <w:jc w:val="both"/>
      </w:pPr>
      <w:r>
        <w:t xml:space="preserve">III/ Za stečajnog upravitelja imenuje se David Jakovljević, OIB: 63014812654, </w:t>
      </w:r>
      <w:proofErr w:type="spellStart"/>
      <w:r>
        <w:t>Kašinska</w:t>
      </w:r>
      <w:proofErr w:type="spellEnd"/>
      <w:r>
        <w:t xml:space="preserve"> 7, Sesvete.</w:t>
      </w:r>
    </w:p>
    <w:p w:rsidRDefault="001321A8" w:rsidP="001321A8" w:rsidR="001321A8">
      <w:pPr>
        <w:ind w:firstLine="708"/>
        <w:jc w:val="both"/>
      </w:pPr>
      <w:r>
        <w:t>IV/ Ovo rješenje objavit će se na e-oglasnoj ploči suda.</w:t>
      </w:r>
    </w:p>
    <w:p w:rsidRDefault="001321A8" w:rsidP="001321A8" w:rsidR="001321A8">
      <w:pPr>
        <w:ind w:firstLine="708"/>
        <w:jc w:val="both"/>
      </w:pPr>
      <w:r>
        <w:t xml:space="preserve">V/ Po pravomoćnosti ovoga rješenja stečajni dužnik KODEKS d.o.o., OIB: 39933067949 sa sjedištem u Stjepana </w:t>
      </w:r>
      <w:proofErr w:type="spellStart"/>
      <w:r>
        <w:t>Mezge</w:t>
      </w:r>
      <w:proofErr w:type="spellEnd"/>
      <w:r>
        <w:t xml:space="preserve"> 19/C, 40318 </w:t>
      </w:r>
      <w:proofErr w:type="spellStart"/>
      <w:r>
        <w:t>Domašinec</w:t>
      </w:r>
      <w:proofErr w:type="spellEnd"/>
      <w:r>
        <w:t>, biti će brisan iz sudskog registra.</w:t>
      </w:r>
    </w:p>
    <w:p w:rsidRDefault="001321A8" w:rsidP="001321A8" w:rsidR="001321A8">
      <w:pPr>
        <w:jc w:val="center"/>
      </w:pPr>
      <w:r>
        <w:t>Obrazloženje</w:t>
      </w:r>
    </w:p>
    <w:p w:rsidRDefault="001321A8" w:rsidP="001321A8" w:rsidR="001321A8">
      <w:pPr>
        <w:jc w:val="both"/>
      </w:pPr>
      <w:r>
        <w:tab/>
        <w:t xml:space="preserve">Predlagatelj je dana 5. svibnja 2016.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1321A8" w:rsidP="001321A8" w:rsidR="001321A8"/>
    <w:p w:rsidRDefault="001321A8" w:rsidP="001321A8" w:rsidR="001321A8">
      <w:pPr>
        <w:jc w:val="both"/>
      </w:pPr>
      <w:r>
        <w:lastRenderedPageBreak/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1321A8" w:rsidP="001321A8" w:rsidR="001321A8">
      <w:pPr>
        <w:jc w:val="center"/>
      </w:pPr>
      <w:r>
        <w:t>U Varaždinu, 27. srpnja 2016. godine.</w:t>
      </w:r>
    </w:p>
    <w:p w:rsidRDefault="001321A8" w:rsidP="001321A8" w:rsidR="001321A8">
      <w:pPr>
        <w:jc w:val="center"/>
      </w:pPr>
    </w:p>
    <w:p w:rsidRDefault="001321A8" w:rsidP="001321A8" w:rsidR="001321A8">
      <w:pPr>
        <w:ind w:left="4956"/>
        <w:jc w:val="center"/>
      </w:pPr>
      <w:r>
        <w:t>Sudska savjetnica</w:t>
      </w:r>
    </w:p>
    <w:p w:rsidRDefault="001321A8" w:rsidP="001321A8" w:rsidR="001321A8">
      <w:pPr>
        <w:ind w:left="4956"/>
        <w:jc w:val="center"/>
      </w:pPr>
      <w:r>
        <w:t>Janja Topol</w:t>
      </w:r>
    </w:p>
    <w:p w:rsidRDefault="001321A8" w:rsidP="001321A8" w:rsidR="001321A8">
      <w:r>
        <w:tab/>
        <w:t xml:space="preserve">UPUTA O PRAVNOM LIJEKU: </w:t>
      </w:r>
    </w:p>
    <w:p w:rsidRDefault="001321A8" w:rsidP="001321A8" w:rsidR="001321A8">
      <w:pPr>
        <w:jc w:val="both"/>
      </w:pPr>
      <w:r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1321A8" w:rsidP="001321A8" w:rsidR="001321A8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1321A8" w:rsidP="001321A8" w:rsidR="001321A8">
      <w:r>
        <w:t>DNA:</w:t>
      </w:r>
    </w:p>
    <w:p w:rsidRDefault="001321A8" w:rsidP="001321A8" w:rsidR="001321A8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1321A8" w:rsidP="001321A8" w:rsidR="001321A8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1321A8" w:rsidP="001321A8" w:rsidR="001321A8">
      <w:pPr>
        <w:numPr>
          <w:ilvl w:val="0"/>
          <w:numId w:val="47"/>
        </w:numPr>
        <w:spacing w:after="0"/>
        <w:jc w:val="both"/>
      </w:pPr>
      <w:r>
        <w:t xml:space="preserve">Dužnik KODEKS d.o.o., OIB: 39933067949 sa sjedištem u Stjepana </w:t>
      </w:r>
      <w:proofErr w:type="spellStart"/>
      <w:r>
        <w:t>Mezge</w:t>
      </w:r>
      <w:proofErr w:type="spellEnd"/>
      <w:r>
        <w:t xml:space="preserve"> 19/C, 40318 </w:t>
      </w:r>
      <w:proofErr w:type="spellStart"/>
      <w:r>
        <w:t>Domašinec</w:t>
      </w:r>
      <w:proofErr w:type="spellEnd"/>
    </w:p>
    <w:p w:rsidRDefault="001321A8" w:rsidP="001321A8" w:rsidR="001321A8">
      <w:pPr>
        <w:numPr>
          <w:ilvl w:val="0"/>
          <w:numId w:val="47"/>
        </w:numPr>
        <w:spacing w:after="0"/>
      </w:pPr>
      <w:r>
        <w:t>Sudski registar ovog suda</w:t>
      </w:r>
    </w:p>
    <w:p w:rsidRDefault="001321A8" w:rsidP="001321A8" w:rsidR="001321A8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</w:pPr>
      <w:r>
        <w:t>Ministarstvo financija, Porezna uprava, Ispostava Čakovec, 40000 Čakovec</w:t>
      </w:r>
    </w:p>
    <w:p w:rsidRDefault="001321A8" w:rsidP="001321A8" w:rsidR="001321A8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</w:pPr>
      <w:r>
        <w:t xml:space="preserve">Stečajni upravitelj, David  Jakovljević, OIB: 63014812654, </w:t>
      </w:r>
      <w:proofErr w:type="spellStart"/>
      <w:r>
        <w:t>Kašinska</w:t>
      </w:r>
      <w:proofErr w:type="spellEnd"/>
      <w:r>
        <w:t xml:space="preserve"> 7, Sesvete</w:t>
      </w:r>
    </w:p>
    <w:p w:rsidRDefault="001321A8" w:rsidP="001321A8" w:rsidR="001321A8">
      <w:pPr>
        <w:numPr>
          <w:ilvl w:val="0"/>
          <w:numId w:val="47"/>
        </w:numPr>
        <w:spacing w:after="0"/>
      </w:pPr>
      <w:r>
        <w:t>E-oglasna ploča suda</w:t>
      </w:r>
    </w:p>
    <w:p w:rsidRDefault="001321A8" w:rsidP="001321A8" w:rsidR="001321A8"/>
    <w:p w:rsidRDefault="001321A8" w:rsidP="001321A8" w:rsidR="001321A8"/>
    <w:p w:rsidRDefault="001321A8" w:rsidP="001321A8" w:rsidR="001321A8"/>
    <w:p w:rsidRDefault="001321A8" w:rsidP="001321A8" w:rsidR="001321A8"/>
    <w:p w:rsidRDefault="001321A8" w:rsidP="001321A8" w:rsidR="001321A8"/>
    <w:p w:rsidRDefault="001321A8" w:rsidP="001321A8" w:rsidR="001321A8"/>
    <w:p w:rsidRDefault="001321A8" w:rsidP="001321A8" w:rsidR="001321A8"/>
    <w:p w:rsidRDefault="001321A8" w:rsidP="001321A8" w:rsidR="001321A8"/>
    <w:p w:rsidRDefault="001321A8" w:rsidP="001321A8" w:rsidR="001321A8"/>
    <w:p w:rsidRDefault="001321A8" w:rsidP="001321A8" w:rsidR="001321A8"/>
    <w:p w:rsidRDefault="001321A8" w:rsidP="001321A8" w:rsidR="001321A8"/>
    <w:p w:rsidRDefault="001321A8" w:rsidP="001321A8" w:rsidR="001321A8"/>
    <w:p w:rsidRDefault="001321A8" w:rsidP="001321A8" w:rsidR="001321A8"/>
    <w:p w:rsidRDefault="001321A8" w:rsidP="001321A8" w:rsidR="001321A8">
      <w:pPr>
        <w:pStyle w:val="Odlomakpopisa"/>
        <w:tabs>
          <w:tab w:pos="851" w:val="clear"/>
        </w:tabs>
        <w:spacing w:after="0"/>
        <w:ind w:firstLine="0" w:left="720"/>
        <w:contextualSpacing/>
        <w:jc w:val="left"/>
      </w:pPr>
    </w:p>
    <w:p w:rsidRDefault="001321A8" w:rsidP="001321A8" w:rsidR="001321A8"/>
    <w:p w:rsidRDefault="001321A8" w:rsidP="001321A8" w:rsidR="001321A8"/>
    <w:p w:rsidRDefault="001321A8" w:rsidP="001321A8" w:rsidR="001321A8"/>
    <w:p w:rsidRDefault="00AE649C" w:rsidP="00FA5B5E" w:rsidR="00AE649C" w:rsidRPr="00B76F3C">
      <w:pPr>
        <w:pStyle w:val="Naslov3"/>
      </w:pPr>
    </w:p>
    <w:p w:rsidRDefault="001321A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1321A8" w:rsidR="00DA0242">
      <w:headerReference w:type="default" r:id="rId12"/>
      <w:pgSz w:code="9" w:h="16839" w:w="11907"/>
      <w:pgMar w:gutter="0" w:footer="1134" w:header="1134" w:left="1417" w:bottom="1134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21A8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001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St-733/2016-4</izvorni_sadrzaj>
    <derivirana_varijabla naziv="DomainObject.Oznaka_1">St-733/2016-4</derivirana_varijabla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733</izvorni_sadrzaj>
    <derivirana_varijabla naziv="DomainObject.Predmet.Broj_1">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St-733/2016</izvorni_sadrzaj>
    <derivirana_varijabla naziv="DomainObject.Predmet.OznakaBroj_1">St-733/2016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KODEKS društvo s ograničenom odgovornošću za knjigovodstvo, prevođenje i trgovinu</izvorni_sadrzaj>
    <derivirana_varijabla naziv="DomainObject.Predmet.ProtustrankaFormated_1">  KODEKS društvo s ograničenom odgovornošću za knjigovodstvo, prevođenje i trgovinu</derivirana_varijabla>
  </DomainObject.Predmet.ProtustrankaFormated>
  <DomainObject.Predmet.ProtustrankaFormatedOIB>
    <izvorni_sadrzaj>  KODEKS društvo s ograničenom odgovornošću za knjigovodstvo, prevođenje i trgovinu, OIB 39933067949</izvorni_sadrzaj>
    <derivirana_varijabla naziv="DomainObject.Predmet.ProtustrankaFormatedOIB_1">  KODEKS društvo s ograničenom odgovornošću za knjigovodstvo, prevođenje i trgovinu, OIB 39933067949</derivirana_varijabla>
  </DomainObject.Predmet.ProtustrankaFormatedOIB>
  <DomainObject.Predmet.ProtustrankaFormatedWithAdress>
    <izvorni_sadrzaj> KODEKS društvo s ograničenom odgovornošću za knjigovodstvo, prevođenje i trgovinu, Stjepana Mezge 19/C, 40000 Domašinec</izvorni_sadrzaj>
    <derivirana_varijabla naziv="DomainObject.Predmet.ProtustrankaFormatedWithAdress_1"> KODEKS društvo s ograničenom odgovornošću za knjigovodstvo, prevođenje i trgovinu, Stjepana Mezge 19/C, 40000 Domašinec</derivirana_varijabla>
  </DomainObject.Predmet.ProtustrankaFormatedWithAdress>
  <DomainObject.Predmet.ProtustrankaFormatedWithAdressOIB>
    <izvorni_sadrzaj> KODEKS društvo s ograničenom odgovornošću za knjigovodstvo, prevođenje i trgovinu, OIB 39933067949, Stjepana Mezge 19/C, 40000 Domašinec</izvorni_sadrzaj>
    <derivirana_varijabla naziv="DomainObject.Predmet.ProtustrankaFormatedWithAdressOIB_1"> KODEKS društvo s ograničenom odgovornošću za knjigovodstvo, prevođenje i trgovinu, OIB 39933067949, Stjepana Mezge 19/C, 40000 Domašinec</derivirana_varijabla>
  </DomainObject.Predmet.ProtustrankaFormatedWithAdressOIB>
  <DomainObject.Predmet.ProtustrankaWithAdress>
    <izvorni_sadrzaj>KODEKS društvo s ograničenom odgovornošću za knjigovodstvo, prevođenje i trgovinu Stjepana Mezge 19/C, 40000 Domašinec</izvorni_sadrzaj>
    <derivirana_varijabla naziv="DomainObject.Predmet.ProtustrankaWithAdress_1">KODEKS društvo s ograničenom odgovornošću za knjigovodstvo, prevođenje i trgovinu Stjepana Mezge 19/C, 40000 Domašinec</derivirana_varijabla>
  </DomainObject.Predmet.ProtustrankaWithAdress>
  <DomainObject.Predmet.ProtustrankaWithAdressOIB>
    <izvorni_sadrzaj>KODEKS društvo s ograničenom odgovornošću za knjigovodstvo, prevođenje i trgovinu, OIB 39933067949, Stjepana Mezge 19/C, 40000 Domašinec</izvorni_sadrzaj>
    <derivirana_varijabla naziv="DomainObject.Predmet.ProtustrankaWithAdressOIB_1">KODEKS društvo s ograničenom odgovornošću za knjigovodstvo, prevođenje i trgovinu, OIB 39933067949, Stjepana Mezge 19/C, 40000 Domašinec</derivirana_varijabla>
  </DomainObject.Predmet.ProtustrankaWithAdressOIB>
  <DomainObject.Predmet.ProtustrankaNazivFormated>
    <izvorni_sadrzaj>KODEKS društvo s ograničenom odgovornošću za knjigovodstvo, prevođenje i trgovinu</izvorni_sadrzaj>
    <derivirana_varijabla naziv="DomainObject.Predmet.ProtustrankaNazivFormated_1">KODEKS društvo s ograničenom odgovornošću za knjigovodstvo, prevođenje i trgovinu</derivirana_varijabla>
  </DomainObject.Predmet.ProtustrankaNazivFormated>
  <DomainObject.Predmet.ProtustrankaNazivFormatedOIB>
    <izvorni_sadrzaj>KODEKS društvo s ograničenom odgovornošću za knjigovodstvo, prevođenje i trgovinu, OIB 39933067949</izvorni_sadrzaj>
    <derivirana_varijabla naziv="DomainObject.Predmet.ProtustrankaNazivFormatedOIB_1">KODEKS društvo s ograničenom odgovornošću za knjigovodstvo, prevođenje i trgovinu, OIB 39933067949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411944.57</izvorni_sadrzaj>
    <derivirana_varijabla naziv="DomainObject.Predmet.TrenutnaVrijednost_1">411944.57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KODEKS društvo s ograničenom odgovornošću za knjigovodstvo, prevođenje i trgovinu</item>
    </izvorni_sadrzaj>
    <derivirana_varijabla naziv="DomainObject.Predmet.ProtuStrankaListFormated_1">
      <item>KODEKS društvo s ograničenom odgovornošću za knjigovodstvo, prevođenje i trgovinu</item>
    </derivirana_varijabla>
  </DomainObject.Predmet.ProtuStrankaListFormated>
  <DomainObject.Predmet.ProtuStrankaListFormatedOIB>
    <izvorni_sadrzaj>
      <item>KODEKS društvo s ograničenom odgovornošću za knjigovodstvo, prevođenje i trgovinu, OIB 39933067949</item>
    </izvorni_sadrzaj>
    <derivirana_varijabla naziv="DomainObject.Predmet.ProtuStrankaListFormatedOIB_1">
      <item>KODEKS društvo s ograničenom odgovornošću za knjigovodstvo, prevođenje i trgovinu, OIB 39933067949</item>
    </derivirana_varijabla>
  </DomainObject.Predmet.ProtuStrankaListFormatedOIB>
  <DomainObject.Predmet.ProtuStrankaListFormatedWithAdress>
    <izvorni_sadrzaj>
      <item>KODEKS društvo s ograničenom odgovornošću za knjigovodstvo, prevođenje i trgovinu, Stjepana Mezge 19/C, 40000 Domašinec</item>
    </izvorni_sadrzaj>
    <derivirana_varijabla naziv="DomainObject.Predmet.ProtuStrankaListFormatedWithAdress_1">
      <item>KODEKS društvo s ograničenom odgovornošću za knjigovodstvo, prevođenje i trgovinu, Stjepana Mezge 19/C, 40000 Domašinec</item>
    </derivirana_varijabla>
  </DomainObject.Predmet.ProtuStrankaListFormatedWithAdress>
  <DomainObject.Predmet.ProtuStrankaListFormatedWithAdressOIB>
    <izvorni_sadrzaj>
      <item>KODEKS društvo s ograničenom odgovornošću za knjigovodstvo, prevođenje i trgovinu, OIB 39933067949, Stjepana Mezge 19/C, 40000 Domašinec</item>
    </izvorni_sadrzaj>
    <derivirana_varijabla naziv="DomainObject.Predmet.ProtuStrankaListFormatedWithAdressOIB_1">
      <item>KODEKS društvo s ograničenom odgovornošću za knjigovodstvo, prevođenje i trgovinu, OIB 39933067949, Stjepana Mezge 19/C, 40000 Domašinec</item>
    </derivirana_varijabla>
  </DomainObject.Predmet.ProtuStrankaListFormatedWithAdressOIB>
  <DomainObject.Predmet.ProtuStrankaListNazivFormated>
    <izvorni_sadrzaj>
      <item>KODEKS društvo s ograničenom odgovornošću za knjigovodstvo, prevođenje i trgovinu</item>
    </izvorni_sadrzaj>
    <derivirana_varijabla naziv="DomainObject.Predmet.ProtuStrankaListNazivFormated_1">
      <item>KODEKS društvo s ograničenom odgovornošću za knjigovodstvo, prevođenje i trgovinu</item>
    </derivirana_varijabla>
  </DomainObject.Predmet.ProtuStrankaListNazivFormated>
  <DomainObject.Predmet.ProtuStrankaListNazivFormatedOIB>
    <izvorni_sadrzaj>
      <item>KODEKS društvo s ograničenom odgovornošću za knjigovodstvo, prevođenje i trgovinu, OIB 39933067949</item>
    </izvorni_sadrzaj>
    <derivirana_varijabla naziv="DomainObject.Predmet.ProtuStrankaListNazivFormatedOIB_1">
      <item>KODEKS društvo s ograničenom odgovornošću za knjigovodstvo, prevođenje i trgovinu, OIB 39933067949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>St-733/2016-4</izvorni_sadrzaj>
    <derivirana_varijabla naziv="DomainObject.PoslovniBrojDokumenta_1">St-733/2016-4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KODEKS društvo s ograničenom odgovornošću za knjigovodstvo, prevođenje i trgovinu</izvorni_sadrzaj>
    <derivirana_varijabla naziv="DomainObject.Predmet.ProtustrankaIDrugi_1">KODEKS društvo s ograničenom odgovornošću za knjigovodstvo, prevođenje i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KODEKS društvo s ograničenom odgovornošću za knjigovodstvo, prevođenje i trgovinu, OIB 39933067949, Stjepana Mezge 19/C, 40000 Domašinec</izvorni_sadrzaj>
    <derivirana_varijabla naziv="DomainObject.Predmet.ProtustrankaIDrugiAdressOIB_1">KODEKS društvo s ograničenom odgovornošću za knjigovodstvo, prevođenje i trgovinu, OIB 39933067949, Stjepana Mezge 19/C, 40000 Domašinec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KODEKS društvo s ograničenom odgovornošću za knjigovodstvo, prevođenje i trgovinu</item>
      <item>sudski registar</item>
    </izvorni_sadrzaj>
    <derivirana_varijabla naziv="DomainObject.Predmet.SudioniciListNaziv_1">
      <item>Financijska agencija</item>
      <item>KODEKS društvo s ograničenom odgovornošću za knjigovodstvo, prevođenje i trgovinu</item>
      <item>sudski registar</item>
    </derivirana_varijabla>
  </DomainObject.Predmet.SudioniciListNaziv>
  <DomainObject.Predmet.SudioniciListAdressOIB>
    <izvorni_sadrzaj>
      <item>Financijska agencija, OIB 85821130368</item>
      <item>KODEKS društvo s ograničenom odgovornošću za knjigovodstvo, prevođenje i trgovinu, OIB 39933067949, Stjepana Mezge 19/C,40000 Domašinec</item>
      <item>sudski registar</item>
    </izvorni_sadrzaj>
    <derivirana_varijabla naziv="DomainObject.Predmet.SudioniciListAdressOIB_1">
      <item>Financijska agencija, OIB 85821130368</item>
      <item>KODEKS društvo s ograničenom odgovornošću za knjigovodstvo, prevođenje i trgovinu, OIB 39933067949, Stjepana Mezge 19/C,40000 Domašinec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4CF4F1-A10C-4D73-B082-B46A1E4C6A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526</properties:Words>
  <properties:Characters>2836</properties:Characters>
  <properties:Lines>84</properties:Lines>
  <properties:Paragraphs>29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dcterms:modified xmlns:xsi="http://www.w3.org/2001/XMLSchema-instance" xsi:type="dcterms:W3CDTF">2016-07-27T10:42:00Z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St-733/2016-4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