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3E5A" w:rsidP="00F924C6" w:rsidRDefault="005674B6" w14:paraId="aeeb298" w14:textId="aeeb298">
      <w:pPr>
        <w:tabs>
          <w:tab w:val="right" w:pos="8503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</w:r>
    </w:p>
    <w:p w:rsidR="005674B6" w:rsidP="005674B6" w:rsidRDefault="005674B6">
      <w:pPr>
        <w:tabs>
          <w:tab w:val="left" w:pos="180"/>
          <w:tab w:val="center" w:pos="4251"/>
        </w:tabs>
        <w:rPr>
          <w:b/>
          <w:sz w:val="24"/>
        </w:rPr>
      </w:pPr>
      <w:r>
        <w:rPr>
          <w:b/>
          <w:sz w:val="24"/>
        </w:rPr>
        <w:tab/>
      </w:r>
      <w:r w:rsidR="00DB58BA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A77023" w:rsidR="005674B6" w:rsidTr="009E57C7">
        <w:tc>
          <w:tcPr>
            <w:tcW w:w="3060" w:type="dxa"/>
          </w:tcPr>
          <w:p w:rsidR="005674B6" w:rsidP="009E57C7" w:rsidRDefault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Pr="00A77023" w:rsidR="005674B6" w:rsidP="009E57C7" w:rsidRDefault="005674B6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Pr="00A77023" w:rsidR="005674B6" w:rsidP="009E57C7" w:rsidRDefault="005674B6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="006A2348" w:rsidP="00AA1368" w:rsidRDefault="006A2348">
      <w:pPr>
        <w:jc w:val="right"/>
        <w:rPr>
          <w:b/>
          <w:sz w:val="24"/>
        </w:rPr>
      </w:pPr>
    </w:p>
    <w:p w:rsidRPr="00DE0CE1" w:rsidR="005E738C" w:rsidP="005E738C" w:rsidRDefault="005674B6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Pr="00DE0CE1" w:rsidR="005E738C">
        <w:rPr>
          <w:sz w:val="24"/>
          <w:szCs w:val="24"/>
        </w:rPr>
        <w:t>40. St-</w:t>
      </w:r>
      <w:r w:rsidR="006866C0">
        <w:rPr>
          <w:sz w:val="24"/>
          <w:szCs w:val="24"/>
        </w:rPr>
        <w:t>3390/15</w:t>
      </w:r>
    </w:p>
    <w:p w:rsidR="00293A85" w:rsidP="00293A85" w:rsidRDefault="00293A85">
      <w:pPr>
        <w:jc w:val="right"/>
        <w:rPr>
          <w:sz w:val="24"/>
        </w:rPr>
      </w:pPr>
    </w:p>
    <w:p w:rsidR="00293A85" w:rsidP="00293A85" w:rsidRDefault="00293A85">
      <w:pPr>
        <w:rPr>
          <w:sz w:val="24"/>
        </w:rPr>
      </w:pPr>
    </w:p>
    <w:p w:rsidRPr="00010102" w:rsidR="00293A85" w:rsidP="00293A85" w:rsidRDefault="00293A85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U   I M E   R E P U B L I K E   H R V A T S K  E </w:t>
      </w:r>
    </w:p>
    <w:p w:rsidR="00293A85" w:rsidP="00293A85" w:rsidRDefault="00293A85">
      <w:pPr>
        <w:ind w:left="2880" w:hanging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="00293A85" w:rsidP="00293A85" w:rsidRDefault="00293A85">
      <w:pPr>
        <w:jc w:val="both"/>
        <w:rPr>
          <w:sz w:val="24"/>
        </w:rPr>
      </w:pPr>
    </w:p>
    <w:p w:rsidR="005E738C" w:rsidP="00293A85" w:rsidRDefault="00293A85">
      <w:pPr>
        <w:jc w:val="both"/>
        <w:rPr>
          <w:sz w:val="24"/>
        </w:rPr>
      </w:pPr>
      <w:r w:rsidRPr="00337798">
        <w:rPr>
          <w:sz w:val="24"/>
        </w:rPr>
        <w:tab/>
      </w:r>
      <w:r w:rsidRPr="00B65898" w:rsidR="005E738C">
        <w:rPr>
          <w:sz w:val="24"/>
        </w:rPr>
        <w:t>TRGOVAČKI SUD U ZAGREBU,</w:t>
      </w:r>
      <w:r w:rsidR="005E738C">
        <w:rPr>
          <w:sz w:val="24"/>
        </w:rPr>
        <w:t xml:space="preserve"> po sucu </w:t>
      </w:r>
      <w:r w:rsidR="006866C0">
        <w:rPr>
          <w:sz w:val="24"/>
        </w:rPr>
        <w:t xml:space="preserve">tog suda </w:t>
      </w:r>
      <w:r w:rsidR="005E738C">
        <w:rPr>
          <w:sz w:val="24"/>
        </w:rPr>
        <w:t>Anti Galiću, kao s</w:t>
      </w:r>
      <w:r w:rsidR="006866C0">
        <w:rPr>
          <w:sz w:val="24"/>
        </w:rPr>
        <w:t>ucu pojedincu</w:t>
      </w:r>
      <w:r w:rsidR="005E738C">
        <w:rPr>
          <w:sz w:val="24"/>
        </w:rPr>
        <w:t xml:space="preserve">, postupajući po prijedlogu </w:t>
      </w:r>
      <w:r w:rsidR="006866C0">
        <w:rPr>
          <w:sz w:val="24"/>
        </w:rPr>
        <w:t xml:space="preserve">Republika Hrvatska, Ministarstvo financija, </w:t>
      </w:r>
      <w:r w:rsidR="00010298">
        <w:rPr>
          <w:sz w:val="24"/>
        </w:rPr>
        <w:t>P</w:t>
      </w:r>
      <w:r w:rsidR="006866C0">
        <w:rPr>
          <w:sz w:val="24"/>
        </w:rPr>
        <w:t xml:space="preserve">orezna uprava, u </w:t>
      </w:r>
      <w:r w:rsidR="00010298">
        <w:rPr>
          <w:sz w:val="24"/>
        </w:rPr>
        <w:t xml:space="preserve">stečajnom postupku nad dužnikom SILOTRANSPORTI AGRO-MAR d.o.o., Hrvatski Leskovac, Demerje 8 a, OIB </w:t>
      </w:r>
      <w:r w:rsidR="008E7ABD">
        <w:rPr>
          <w:sz w:val="24"/>
        </w:rPr>
        <w:t>30617987616</w:t>
      </w:r>
      <w:r w:rsidR="005E738C">
        <w:rPr>
          <w:sz w:val="24"/>
        </w:rPr>
        <w:t xml:space="preserve">, dana </w:t>
      </w:r>
      <w:r w:rsidR="008E7ABD">
        <w:rPr>
          <w:sz w:val="24"/>
        </w:rPr>
        <w:t xml:space="preserve">27.kolovoza </w:t>
      </w:r>
      <w:r w:rsidR="005E738C">
        <w:rPr>
          <w:sz w:val="24"/>
        </w:rPr>
        <w:t xml:space="preserve"> 201</w:t>
      </w:r>
      <w:r w:rsidR="008E7ABD">
        <w:rPr>
          <w:sz w:val="24"/>
        </w:rPr>
        <w:t>9</w:t>
      </w:r>
      <w:r w:rsidR="005E738C">
        <w:rPr>
          <w:sz w:val="24"/>
        </w:rPr>
        <w:t>,</w:t>
      </w:r>
    </w:p>
    <w:p w:rsidRPr="00FE0A33" w:rsidR="00D16AFA" w:rsidP="00D16AFA" w:rsidRDefault="00D16AFA">
      <w:pPr>
        <w:jc w:val="both"/>
        <w:rPr>
          <w:b/>
          <w:sz w:val="40"/>
          <w:szCs w:val="40"/>
        </w:rPr>
      </w:pPr>
    </w:p>
    <w:p w:rsidR="00983E5A" w:rsidP="00D16AFA" w:rsidRDefault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="00983E5A" w:rsidRDefault="00983E5A">
      <w:pPr>
        <w:jc w:val="both"/>
        <w:rPr>
          <w:sz w:val="24"/>
        </w:rPr>
      </w:pPr>
    </w:p>
    <w:p w:rsidR="00D16AFA" w:rsidP="007D4DF5" w:rsidRDefault="0081003E">
      <w:pPr>
        <w:ind w:firstLine="709"/>
        <w:jc w:val="both"/>
        <w:rPr>
          <w:sz w:val="24"/>
        </w:rPr>
      </w:pPr>
      <w:r>
        <w:rPr>
          <w:sz w:val="24"/>
        </w:rPr>
        <w:t xml:space="preserve">Odbacuje se </w:t>
      </w:r>
      <w:r w:rsidR="002C12E5">
        <w:rPr>
          <w:sz w:val="24"/>
        </w:rPr>
        <w:t xml:space="preserve">prijedlog </w:t>
      </w:r>
      <w:r w:rsidR="007D4DF5">
        <w:rPr>
          <w:sz w:val="24"/>
        </w:rPr>
        <w:t>vjerovnika Republika Hrvatska, Ministarstvo financija, Porezna uprava od 20.siječnja 2016. za otvaranje stečajnog postupka nad dužnikom SILOTRANSPORTI AGRO-MAR d.o.o., Hrvatski Leskovac, Demerje 8 a, OIB 30617987616</w:t>
      </w:r>
      <w:r w:rsidR="00EA0F0C">
        <w:rPr>
          <w:sz w:val="24"/>
        </w:rPr>
        <w:t xml:space="preserve"> </w:t>
      </w:r>
    </w:p>
    <w:p w:rsidR="00BD7B05" w:rsidP="00C34E8E" w:rsidRDefault="00BD7B05">
      <w:pPr>
        <w:ind w:firstLine="709"/>
        <w:jc w:val="both"/>
        <w:rPr>
          <w:sz w:val="24"/>
        </w:rPr>
      </w:pPr>
    </w:p>
    <w:p w:rsidR="00983E5A" w:rsidRDefault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="00983E5A" w:rsidRDefault="00983E5A">
      <w:pPr>
        <w:ind w:firstLine="720"/>
        <w:jc w:val="both"/>
        <w:rPr>
          <w:sz w:val="24"/>
        </w:rPr>
      </w:pPr>
    </w:p>
    <w:p w:rsidR="00316ECA" w:rsidP="00316ECA" w:rsidRDefault="00316ECA">
      <w:pPr>
        <w:ind w:firstLine="709"/>
        <w:jc w:val="both"/>
        <w:rPr>
          <w:sz w:val="24"/>
        </w:rPr>
      </w:pPr>
      <w:r>
        <w:rPr>
          <w:sz w:val="24"/>
        </w:rPr>
        <w:t>Rješenjem ovg suda od 25.srpnja 2016. obustavljen je skraćeni stečajni postupak nad dužnikom SILOTRANSPORTI AGRO-MAR d.o.o., Hrvatski Leskovac, Demerje 8 a, OIB 30617987616.</w:t>
      </w:r>
    </w:p>
    <w:p w:rsidR="00B41F72" w:rsidP="00316ECA" w:rsidRDefault="00316ECA">
      <w:pPr>
        <w:ind w:firstLine="709"/>
        <w:jc w:val="both"/>
        <w:rPr>
          <w:sz w:val="24"/>
        </w:rPr>
      </w:pPr>
      <w:r>
        <w:rPr>
          <w:sz w:val="24"/>
        </w:rPr>
        <w:t xml:space="preserve">Vjerovnika Republika Hrvatska, Ministarstvo financija, Porezna uprava podnio je dana 20.siječnja 2016. </w:t>
      </w:r>
      <w:r w:rsidR="00B41F72">
        <w:rPr>
          <w:sz w:val="24"/>
        </w:rPr>
        <w:t xml:space="preserve">prijedlog za </w:t>
      </w:r>
      <w:r>
        <w:rPr>
          <w:sz w:val="24"/>
        </w:rPr>
        <w:t xml:space="preserve"> otvaranje stečajnog postupka nad dužnikom SILOTRANSPORTI AGRO-MAR d.o.o., Hrvatski Leskovac, Demerje 8 a, OIB 30617987616</w:t>
      </w:r>
      <w:r w:rsidR="00B41F72">
        <w:rPr>
          <w:sz w:val="24"/>
        </w:rPr>
        <w:t>.</w:t>
      </w:r>
    </w:p>
    <w:p w:rsidR="00B41F72" w:rsidP="00B41F72" w:rsidRDefault="00B41F72">
      <w:pPr>
        <w:ind w:firstLine="709"/>
        <w:jc w:val="both"/>
        <w:rPr>
          <w:sz w:val="24"/>
        </w:rPr>
      </w:pPr>
      <w:r>
        <w:rPr>
          <w:sz w:val="24"/>
        </w:rPr>
        <w:t xml:space="preserve">Uvidom u izvadak iz sudskog registra utvrđeno je kako je dužnik </w:t>
      </w:r>
      <w:r w:rsidR="00316ECA">
        <w:rPr>
          <w:sz w:val="24"/>
        </w:rPr>
        <w:t xml:space="preserve"> </w:t>
      </w:r>
      <w:r>
        <w:rPr>
          <w:sz w:val="24"/>
        </w:rPr>
        <w:t>SILOTRANSPORTI AGRO-MAR d.o.o., Hrvatski Leskovac, Demerje 8 a, OIB 30617987616 brisan iz sudskog registra Trgovačkog suda u Zagrebu, temeljem članka 70 Zakona o sudskom registru.</w:t>
      </w:r>
    </w:p>
    <w:p w:rsidR="00316ECA" w:rsidP="00316ECA" w:rsidRDefault="00316ECA">
      <w:pPr>
        <w:ind w:firstLine="709"/>
        <w:jc w:val="both"/>
        <w:rPr>
          <w:sz w:val="24"/>
        </w:rPr>
      </w:pPr>
    </w:p>
    <w:p w:rsidR="00AA1368" w:rsidP="0081003E" w:rsidRDefault="0081003E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DF08A4">
        <w:rPr>
          <w:sz w:val="24"/>
        </w:rPr>
        <w:t xml:space="preserve">tečajnog zakona (N.N.br. 71/15 i 104/17) </w:t>
      </w:r>
      <w:r w:rsidR="00D16AFA">
        <w:rPr>
          <w:sz w:val="24"/>
        </w:rPr>
        <w:t>stečaj</w:t>
      </w:r>
      <w:r w:rsidR="00DF08A4">
        <w:rPr>
          <w:sz w:val="24"/>
        </w:rPr>
        <w:t xml:space="preserve">ni postupak </w:t>
      </w:r>
      <w:r w:rsidR="00601A7F">
        <w:rPr>
          <w:sz w:val="24"/>
        </w:rPr>
        <w:t xml:space="preserve">se </w:t>
      </w:r>
      <w:r w:rsidR="00D16AFA">
        <w:rPr>
          <w:sz w:val="24"/>
        </w:rPr>
        <w:t>mo</w:t>
      </w:r>
      <w:r w:rsidR="00601A7F">
        <w:rPr>
          <w:sz w:val="24"/>
        </w:rPr>
        <w:t>že</w:t>
      </w:r>
      <w:r>
        <w:rPr>
          <w:sz w:val="24"/>
        </w:rPr>
        <w:t xml:space="preserve"> </w:t>
      </w:r>
      <w:r w:rsidR="00D16AFA">
        <w:rPr>
          <w:sz w:val="24"/>
        </w:rPr>
        <w:t>provesti nad pravnom osobom</w:t>
      </w:r>
      <w:r w:rsidR="00D1233C">
        <w:rPr>
          <w:sz w:val="24"/>
        </w:rPr>
        <w:t xml:space="preserve"> i </w:t>
      </w:r>
      <w:r w:rsidR="00D16AFA">
        <w:rPr>
          <w:sz w:val="24"/>
        </w:rPr>
        <w:t xml:space="preserve">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="000C419A" w:rsidP="0081003E" w:rsidRDefault="0081003E">
      <w:pPr>
        <w:ind w:firstLine="720"/>
        <w:jc w:val="both"/>
        <w:rPr>
          <w:sz w:val="24"/>
        </w:rPr>
      </w:pPr>
      <w:r>
        <w:rPr>
          <w:sz w:val="24"/>
        </w:rPr>
        <w:t>Kako je dakle,</w:t>
      </w:r>
      <w:r w:rsidR="00C007A5">
        <w:rPr>
          <w:sz w:val="24"/>
        </w:rPr>
        <w:t xml:space="preserve"> dužnik brisan iz sudskog registra, te slijedom toga prestao postojati, </w:t>
      </w:r>
      <w:r>
        <w:rPr>
          <w:sz w:val="24"/>
        </w:rPr>
        <w:t xml:space="preserve">te kako je pravna osoba nad kojom se može provesti stečajni postupak prestala postojati, valjalo je odbaciti </w:t>
      </w:r>
      <w:r w:rsidR="002C12E5">
        <w:rPr>
          <w:sz w:val="24"/>
        </w:rPr>
        <w:t xml:space="preserve">prijedlog </w:t>
      </w:r>
      <w:r w:rsidR="000C419A">
        <w:rPr>
          <w:sz w:val="24"/>
        </w:rPr>
        <w:t xml:space="preserve">vjerovnika Republika Hrvatska, Ministarstvo </w:t>
      </w:r>
      <w:r w:rsidR="000C419A">
        <w:rPr>
          <w:sz w:val="24"/>
        </w:rPr>
        <w:lastRenderedPageBreak/>
        <w:t>financija, Porezna uprava od  20.siječnja 2016. za  otvaranje stečajnog postupka nad dužnikom SILOTRANSPORTI AGRO-MAR d.o.o., Hrvatski Leskovac, Demerje 8 a, OIB 30617987616.</w:t>
      </w:r>
    </w:p>
    <w:p w:rsidR="000C419A" w:rsidP="0081003E" w:rsidRDefault="000C419A">
      <w:pPr>
        <w:ind w:firstLine="720"/>
        <w:jc w:val="both"/>
        <w:rPr>
          <w:sz w:val="24"/>
        </w:rPr>
      </w:pPr>
    </w:p>
    <w:p w:rsidR="002C12E5" w:rsidP="0081003E" w:rsidRDefault="00FE0A33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="00C67794" w:rsidP="00C67794" w:rsidRDefault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0C419A">
        <w:rPr>
          <w:sz w:val="24"/>
        </w:rPr>
        <w:t>27.kolovoza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0C419A">
        <w:rPr>
          <w:sz w:val="24"/>
        </w:rPr>
        <w:t>9</w:t>
      </w:r>
      <w:r w:rsidR="00D16AFA">
        <w:rPr>
          <w:sz w:val="24"/>
        </w:rPr>
        <w:t>.</w:t>
      </w:r>
    </w:p>
    <w:p w:rsidR="00983E5A" w:rsidP="00C67794" w:rsidRDefault="005674B6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="00CF0378" w:rsidP="00CE2824" w:rsidRDefault="00983E5A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385FAB">
        <w:rPr>
          <w:sz w:val="24"/>
        </w:rPr>
        <w:t>v.r.</w:t>
      </w:r>
    </w:p>
    <w:p w:rsidR="00983E5A" w:rsidRDefault="005674B6">
      <w:pPr>
        <w:rPr>
          <w:sz w:val="24"/>
        </w:rPr>
      </w:pPr>
      <w:r>
        <w:rPr>
          <w:sz w:val="24"/>
        </w:rPr>
        <w:t>Uputa o pravnom lijeku:</w:t>
      </w:r>
    </w:p>
    <w:p w:rsidR="00B74B9C" w:rsidRDefault="00983E5A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="003E3AFE" w:rsidRDefault="003E3AFE">
      <w:pPr>
        <w:jc w:val="both"/>
        <w:rPr>
          <w:sz w:val="24"/>
        </w:rPr>
      </w:pPr>
    </w:p>
    <w:p w:rsidR="00B74B9C" w:rsidRDefault="00B74B9C">
      <w:pPr>
        <w:jc w:val="both"/>
        <w:rPr>
          <w:sz w:val="24"/>
        </w:rPr>
      </w:pPr>
    </w:p>
    <w:p w:rsidR="00385FAB" w:rsidP="00385FAB" w:rsidRDefault="00385FAB">
      <w:pPr>
        <w:ind w:left="3600" w:firstLine="720"/>
        <w:rPr>
          <w:szCs w:val="22"/>
        </w:rPr>
      </w:pPr>
      <w:r>
        <w:rPr>
          <w:szCs w:val="22"/>
        </w:rPr>
        <w:t>Za točnost otpravka- ovlašteni službenik:</w:t>
      </w:r>
    </w:p>
    <w:p w:rsidR="00385FAB" w:rsidP="0062083B" w:rsidRDefault="00385FAB">
      <w:pPr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               Valentina Považanj</w:t>
      </w:r>
    </w:p>
    <w:p w:rsidRPr="0062083B" w:rsidR="00385FAB" w:rsidP="0062083B" w:rsidRDefault="00385FAB">
      <w:pPr>
        <w:rPr>
          <w:szCs w:val="22"/>
        </w:rPr>
      </w:pPr>
    </w:p>
    <w:p w:rsidRPr="0062083B" w:rsidR="00385FAB" w:rsidP="0062083B" w:rsidRDefault="00385FAB">
      <w:pPr>
        <w:rPr>
          <w:szCs w:val="22"/>
        </w:rPr>
      </w:pPr>
    </w:p>
    <w:p w:rsidR="00385FAB" w:rsidP="0062083B" w:rsidRDefault="00385FAB">
      <w:pPr>
        <w:rPr>
          <w:szCs w:val="22"/>
        </w:rPr>
      </w:pPr>
    </w:p>
    <w:p w:rsidR="00385FAB" w:rsidP="0062083B" w:rsidRDefault="00385FAB">
      <w:pPr>
        <w:rPr>
          <w:szCs w:val="22"/>
        </w:rPr>
      </w:pPr>
    </w:p>
    <w:p w:rsidR="00385FAB" w:rsidP="004B6D6B" w:rsidRDefault="00385FAB">
      <w:pPr>
        <w:rPr>
          <w:lang w:val="pl-PL"/>
        </w:rPr>
      </w:pPr>
      <w:r>
        <w:rPr>
          <w:szCs w:val="22"/>
        </w:rPr>
        <w:t xml:space="preserve"> </w:t>
      </w:r>
    </w:p>
    <w:p w:rsidR="00C67794" w:rsidP="00385FAB" w:rsidRDefault="00C67794">
      <w:pPr>
        <w:ind w:left="720"/>
        <w:jc w:val="both"/>
        <w:rPr>
          <w:sz w:val="24"/>
        </w:rPr>
      </w:pPr>
    </w:p>
    <w:sectPr w:rsidR="00C67794">
      <w:headerReference w:type="default" r:id="rId10"/>
      <w:pgSz w:w="11906" w:h="16838"/>
      <w:pgMar w:top="1440" w:right="1701" w:bottom="851" w:left="1701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45591" w:rsidRDefault="00845591">
      <w:r>
        <w:separator/>
      </w:r>
    </w:p>
  </w:endnote>
  <w:endnote w:type="continuationSeparator" w:id="0">
    <w:p w:rsidR="00845591" w:rsidRDefault="0084559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45591" w:rsidRDefault="00845591">
      <w:r>
        <w:separator/>
      </w:r>
    </w:p>
  </w:footnote>
  <w:footnote w:type="continuationSeparator" w:id="0">
    <w:p w:rsidR="00845591" w:rsidRDefault="0084559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D058A" w:rsidRDefault="00DD058A">
    <w:pPr>
      <w:pStyle w:val="Zaglavlje"/>
      <w:framePr w:wrap="auto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5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DD058A" w:rsidRDefault="00FD3901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DD058A">
      <w:rPr>
        <w:sz w:val="24"/>
      </w:rPr>
      <w:t>40.St-</w:t>
    </w:r>
    <w:r w:rsidR="000C419A">
      <w:rPr>
        <w:sz w:val="24"/>
      </w:rPr>
      <w:t>3390</w:t>
    </w:r>
    <w:r w:rsidR="00DD058A">
      <w:rPr>
        <w:sz w:val="24"/>
      </w:rPr>
      <w:t>/1</w:t>
    </w:r>
    <w:r w:rsidR="000C419A">
      <w:rPr>
        <w:sz w:val="24"/>
      </w:rPr>
      <w:t>5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="true" w:legacySpace="0" w:legacyIndent="283"/>
      <w:lvlJc w:val="left"/>
      <w:pPr>
        <w:ind w:left="1003" w:hanging="28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149"/>
    <w:rsid w:val="00005C5E"/>
    <w:rsid w:val="00010298"/>
    <w:rsid w:val="00047158"/>
    <w:rsid w:val="0004749B"/>
    <w:rsid w:val="00047A32"/>
    <w:rsid w:val="000519D5"/>
    <w:rsid w:val="00052E8B"/>
    <w:rsid w:val="00072189"/>
    <w:rsid w:val="00095D88"/>
    <w:rsid w:val="000C419A"/>
    <w:rsid w:val="000D7644"/>
    <w:rsid w:val="000E41A8"/>
    <w:rsid w:val="000E6B8C"/>
    <w:rsid w:val="000E6F7D"/>
    <w:rsid w:val="00134DAF"/>
    <w:rsid w:val="00137A98"/>
    <w:rsid w:val="001815E9"/>
    <w:rsid w:val="00183C93"/>
    <w:rsid w:val="001A01FF"/>
    <w:rsid w:val="00212617"/>
    <w:rsid w:val="00234A79"/>
    <w:rsid w:val="0023760C"/>
    <w:rsid w:val="00243B08"/>
    <w:rsid w:val="00293A85"/>
    <w:rsid w:val="00294459"/>
    <w:rsid w:val="002C12E5"/>
    <w:rsid w:val="002D296B"/>
    <w:rsid w:val="002D5086"/>
    <w:rsid w:val="002F0823"/>
    <w:rsid w:val="002F5E79"/>
    <w:rsid w:val="002F7C80"/>
    <w:rsid w:val="00303B80"/>
    <w:rsid w:val="00305CDA"/>
    <w:rsid w:val="00316ECA"/>
    <w:rsid w:val="00324EA3"/>
    <w:rsid w:val="00332D96"/>
    <w:rsid w:val="00345190"/>
    <w:rsid w:val="00345C71"/>
    <w:rsid w:val="00385FAB"/>
    <w:rsid w:val="003B2BC0"/>
    <w:rsid w:val="003B7E40"/>
    <w:rsid w:val="003C18D1"/>
    <w:rsid w:val="003D09B7"/>
    <w:rsid w:val="003D51A2"/>
    <w:rsid w:val="003E3AFE"/>
    <w:rsid w:val="00400D20"/>
    <w:rsid w:val="00403903"/>
    <w:rsid w:val="00453D09"/>
    <w:rsid w:val="00456157"/>
    <w:rsid w:val="00461A83"/>
    <w:rsid w:val="00484055"/>
    <w:rsid w:val="004841BB"/>
    <w:rsid w:val="00492EB1"/>
    <w:rsid w:val="004B26A3"/>
    <w:rsid w:val="004B7172"/>
    <w:rsid w:val="004D0D7F"/>
    <w:rsid w:val="004E16CF"/>
    <w:rsid w:val="00503E0C"/>
    <w:rsid w:val="0050671E"/>
    <w:rsid w:val="005413E1"/>
    <w:rsid w:val="00542552"/>
    <w:rsid w:val="005574FF"/>
    <w:rsid w:val="005674B6"/>
    <w:rsid w:val="00570F8C"/>
    <w:rsid w:val="00583A7E"/>
    <w:rsid w:val="0059263A"/>
    <w:rsid w:val="0059736B"/>
    <w:rsid w:val="005A73F5"/>
    <w:rsid w:val="005B1C46"/>
    <w:rsid w:val="005B476B"/>
    <w:rsid w:val="005C15F7"/>
    <w:rsid w:val="005C649B"/>
    <w:rsid w:val="005E738C"/>
    <w:rsid w:val="00601A7F"/>
    <w:rsid w:val="00647AA5"/>
    <w:rsid w:val="00651A23"/>
    <w:rsid w:val="00654600"/>
    <w:rsid w:val="006630EA"/>
    <w:rsid w:val="00664710"/>
    <w:rsid w:val="006806BA"/>
    <w:rsid w:val="00681E60"/>
    <w:rsid w:val="006831B7"/>
    <w:rsid w:val="006866C0"/>
    <w:rsid w:val="006912BE"/>
    <w:rsid w:val="006A2348"/>
    <w:rsid w:val="006A235E"/>
    <w:rsid w:val="006A276E"/>
    <w:rsid w:val="00700550"/>
    <w:rsid w:val="00737229"/>
    <w:rsid w:val="007561EF"/>
    <w:rsid w:val="00766A2A"/>
    <w:rsid w:val="007965E4"/>
    <w:rsid w:val="007B6CDE"/>
    <w:rsid w:val="007D4DF5"/>
    <w:rsid w:val="007D59CD"/>
    <w:rsid w:val="007E1DC0"/>
    <w:rsid w:val="007F08AD"/>
    <w:rsid w:val="007F33B9"/>
    <w:rsid w:val="007F6BA1"/>
    <w:rsid w:val="0081003E"/>
    <w:rsid w:val="008166B4"/>
    <w:rsid w:val="00817164"/>
    <w:rsid w:val="00826BAB"/>
    <w:rsid w:val="00845591"/>
    <w:rsid w:val="008907A5"/>
    <w:rsid w:val="00893A55"/>
    <w:rsid w:val="00894632"/>
    <w:rsid w:val="008A469F"/>
    <w:rsid w:val="008C65D5"/>
    <w:rsid w:val="008E7ABD"/>
    <w:rsid w:val="008F49AE"/>
    <w:rsid w:val="00900EF3"/>
    <w:rsid w:val="0091572F"/>
    <w:rsid w:val="00920A4C"/>
    <w:rsid w:val="0092593B"/>
    <w:rsid w:val="00956527"/>
    <w:rsid w:val="00956FFD"/>
    <w:rsid w:val="00966CAC"/>
    <w:rsid w:val="0097017A"/>
    <w:rsid w:val="00976CFE"/>
    <w:rsid w:val="00983E5A"/>
    <w:rsid w:val="009866F0"/>
    <w:rsid w:val="009E57C7"/>
    <w:rsid w:val="00A04D30"/>
    <w:rsid w:val="00A14AD5"/>
    <w:rsid w:val="00A17827"/>
    <w:rsid w:val="00A24D92"/>
    <w:rsid w:val="00A37AAD"/>
    <w:rsid w:val="00A40753"/>
    <w:rsid w:val="00A94419"/>
    <w:rsid w:val="00AA1368"/>
    <w:rsid w:val="00AD007D"/>
    <w:rsid w:val="00AD0149"/>
    <w:rsid w:val="00AD650B"/>
    <w:rsid w:val="00AE3278"/>
    <w:rsid w:val="00AF01C9"/>
    <w:rsid w:val="00B13588"/>
    <w:rsid w:val="00B250CC"/>
    <w:rsid w:val="00B305B9"/>
    <w:rsid w:val="00B40D43"/>
    <w:rsid w:val="00B41F72"/>
    <w:rsid w:val="00B45A04"/>
    <w:rsid w:val="00B55E61"/>
    <w:rsid w:val="00B63F93"/>
    <w:rsid w:val="00B73642"/>
    <w:rsid w:val="00B74B9C"/>
    <w:rsid w:val="00B93457"/>
    <w:rsid w:val="00B94792"/>
    <w:rsid w:val="00BA2903"/>
    <w:rsid w:val="00BB6480"/>
    <w:rsid w:val="00BD7B05"/>
    <w:rsid w:val="00BE1A49"/>
    <w:rsid w:val="00BF71C6"/>
    <w:rsid w:val="00C007A5"/>
    <w:rsid w:val="00C0434E"/>
    <w:rsid w:val="00C2502A"/>
    <w:rsid w:val="00C34E8E"/>
    <w:rsid w:val="00C35318"/>
    <w:rsid w:val="00C54157"/>
    <w:rsid w:val="00C67794"/>
    <w:rsid w:val="00C70601"/>
    <w:rsid w:val="00C86E38"/>
    <w:rsid w:val="00CD71BB"/>
    <w:rsid w:val="00CE2824"/>
    <w:rsid w:val="00CF0378"/>
    <w:rsid w:val="00CF3AC6"/>
    <w:rsid w:val="00D019C4"/>
    <w:rsid w:val="00D1233C"/>
    <w:rsid w:val="00D139AA"/>
    <w:rsid w:val="00D16AFA"/>
    <w:rsid w:val="00D5700F"/>
    <w:rsid w:val="00D64EFD"/>
    <w:rsid w:val="00D82CF8"/>
    <w:rsid w:val="00DA7BC1"/>
    <w:rsid w:val="00DB58BA"/>
    <w:rsid w:val="00DD058A"/>
    <w:rsid w:val="00DD57A9"/>
    <w:rsid w:val="00DF08A4"/>
    <w:rsid w:val="00E10FD8"/>
    <w:rsid w:val="00E305E3"/>
    <w:rsid w:val="00E36E6F"/>
    <w:rsid w:val="00E81B89"/>
    <w:rsid w:val="00E913BD"/>
    <w:rsid w:val="00EA0F0C"/>
    <w:rsid w:val="00EC415D"/>
    <w:rsid w:val="00ED0F05"/>
    <w:rsid w:val="00ED1B77"/>
    <w:rsid w:val="00ED7085"/>
    <w:rsid w:val="00EE7835"/>
    <w:rsid w:val="00F02F2C"/>
    <w:rsid w:val="00F3746E"/>
    <w:rsid w:val="00F73FFE"/>
    <w:rsid w:val="00F835DD"/>
    <w:rsid w:val="00F924C6"/>
    <w:rsid w:val="00FA24DA"/>
    <w:rsid w:val="00FD3901"/>
    <w:rsid w:val="00FE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semiHidden="false" w:unhideWhenUsed="false" w:qFormat="true"/>
    <w:lsdException w:name="heading 4" w:semiHidden="false" w:unhideWhenUsed="false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slov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slov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slov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pis2">
    <w:name w:val="List 2"/>
    <w:basedOn w:val="Normal"/>
    <w:pPr>
      <w:ind w:left="720" w:hanging="360"/>
    </w:pPr>
  </w:style>
  <w:style w:type="paragraph" w:styleId="Opisslike">
    <w:name w:val="caption"/>
    <w:basedOn w:val="Normal"/>
    <w:next w:val="Normal"/>
    <w:qFormat/>
    <w:pPr>
      <w:spacing w:before="120" w:after="120"/>
    </w:pPr>
    <w:rPr>
      <w:b/>
    </w:rPr>
  </w:style>
  <w:style w:type="paragraph" w:styleId="Tijeloteksta">
    <w:name w:val="Body Text"/>
    <w:basedOn w:val="Normal"/>
    <w:pPr>
      <w:spacing w:after="120"/>
    </w:pPr>
  </w:style>
  <w:style w:type="paragraph" w:styleId="Tijeloteksta21" w:customStyle="true">
    <w:name w:val="Tijelo teksta 21"/>
    <w:basedOn w:val="Normal"/>
    <w:pPr>
      <w:spacing w:after="120"/>
      <w:ind w:left="360"/>
    </w:pPr>
  </w:style>
  <w:style w:type="paragraph" w:styleId="Tijeloteksta31" w:customStyle="true">
    <w:name w:val="Tijelo teksta 31"/>
    <w:basedOn w:val="Tijeloteksta21"/>
  </w:style>
  <w:style w:type="paragraph" w:styleId="Tekstbalonia1" w:customStyle="true">
    <w:name w:val="Tekst balončića1"/>
    <w:basedOn w:val="Normal"/>
    <w:rPr>
      <w:rFonts w:ascii="Tahoma" w:hAnsi="Tahoma"/>
      <w:sz w:val="16"/>
    </w:r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ekstbalonia">
    <w:name w:val="Balloon Text"/>
    <w:basedOn w:val="Normal"/>
    <w:semiHidden/>
    <w:rsid w:val="00D139AA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385FA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85FA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85FAB"/>
    <w:rPr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85FA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85FA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5F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F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FA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F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F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951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kolovoza 2019.</izvorni_sadrzaj>
    <derivirana_varijabla naziv="DomainObject.DatumDonosenjaOdluke_1">27.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3390</izvorni_sadrzaj>
    <derivirana_varijabla naziv="DomainObject.Predmet.Broj_1">3390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srpnja 2016.</izvorni_sadrzaj>
    <derivirana_varijabla naziv="DomainObject.Predmet.DatumRjesavanja_1">25.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St-3390/2015</izvorni_sadrzaj>
    <derivirana_varijabla naziv="DomainObject.Predmet.OznakaBroj_1">St-3390/2015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Božena</izvorni_sadrzaj>
    <derivirana_varijabla naziv="DomainObject.Predmet.PredmetRijesio.Ime_1">Božena</derivirana_varijabla>
  </DomainObject.Predmet.PredmetRijesio.Ime>
  <DomainObject.Predmet.PredmetRijesio.Oib>
    <izvorni_sadrzaj>19978254054</izvorni_sadrzaj>
    <derivirana_varijabla naziv="DomainObject.Predmet.PredmetRijesio.Oib_1">19978254054</derivirana_varijabla>
  </DomainObject.Predmet.PredmetRijesio.Oib>
  <DomainObject.Predmet.PredmetRijesio.Prezime>
    <izvorni_sadrzaj>Zajec</izvorni_sadrzaj>
    <derivirana_varijabla naziv="DomainObject.Predmet.PredmetRijesio.Prezime_1">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SILOTRANSPORTI AGRO-MAR d.o.o. zastupanog po punomoćniku Marijana Marić</izvorni_sadrzaj>
    <derivirana_varijabla naziv="DomainObject.Predmet.ProtustrankaFormated_1">  SILOTRANSPORTI AGRO-MAR d.o.o. zastupanog po punomoćniku Marijana Marić</derivirana_varijabla>
  </DomainObject.Predmet.ProtustrankaFormated>
  <DomainObject.Predmet.ProtustrankaFormatedOIB>
    <izvorni_sadrzaj>  SILOTRANSPORTI AGRO-MAR d.o.o., OIB 30617987616 zastupanog po punomoćniku Marijana Marić</izvorni_sadrzaj>
    <derivirana_varijabla naziv="DomainObject.Predmet.ProtustrankaFormatedOIB_1">  SILOTRANSPORTI AGRO-MAR d.o.o., OIB 30617987616 zastupanog po punomoćniku Marijana Marić</derivirana_varijabla>
  </DomainObject.Predmet.ProtustrankaFormatedOIB>
  <DomainObject.Predmet.ProtustrankaFormatedWithAdress>
    <izvorni_sadrzaj> SILOTRANSPORTI AGRO-MAR d.o.o., Demerje 8/a, 10257 Hrvatski Leskovac zastupanog po punomoćniku Marijana Marić</izvorni_sadrzaj>
    <derivirana_varijabla naziv="DomainObject.Predmet.ProtustrankaFormatedWithAdress_1"> SILOTRANSPORTI AGRO-MAR d.o.o., Demerje 8/a, 10257 Hrvatski Leskovac zastupanog po punomoćniku Marijana Marić</derivirana_varijabla>
  </DomainObject.Predmet.ProtustrankaFormatedWithAdress>
  <DomainObject.Predmet.ProtustrankaFormatedWithAdressOIB>
    <izvorni_sadrzaj> SILOTRANSPORTI AGRO-MAR d.o.o., OIB 30617987616, Demerje 8/a, 10257 Hrvatski Leskovac zastupanog po punomoćniku Marijana Marić</izvorni_sadrzaj>
    <derivirana_varijabla naziv="DomainObject.Predmet.ProtustrankaFormatedWithAdressOIB_1"> SILOTRANSPORTI AGRO-MAR d.o.o., OIB 30617987616, Demerje 8/a, 10257 Hrvatski Leskovac zastupanog po punomoćniku Marijana Marić</derivirana_varijabla>
  </DomainObject.Predmet.ProtustrankaFormatedWithAdressOIB>
  <DomainObject.Predmet.ProtustrankaWithAdress>
    <izvorni_sadrzaj>SILOTRANSPORTI AGRO-MAR d.o.o. Demerje 8/a, 10257 Hrvatski Leskovac</izvorni_sadrzaj>
    <derivirana_varijabla naziv="DomainObject.Predmet.ProtustrankaWithAdress_1">SILOTRANSPORTI AGRO-MAR d.o.o. Demerje 8/a, 10257 Hrvatski Leskovac</derivirana_varijabla>
  </DomainObject.Predmet.ProtustrankaWithAdress>
  <DomainObject.Predmet.ProtustrankaWithAdressOIB>
    <izvorni_sadrzaj>SILOTRANSPORTI AGRO-MAR d.o.o., OIB 30617987616, Demerje 8/a, 10257 Hrvatski Leskovac</izvorni_sadrzaj>
    <derivirana_varijabla naziv="DomainObject.Predmet.ProtustrankaWithAdressOIB_1">SILOTRANSPORTI AGRO-MAR d.o.o., OIB 30617987616, Demerje 8/a, 10257 Hrvatski Leskovac</derivirana_varijabla>
  </DomainObject.Predmet.ProtustrankaWithAdressOIB>
  <DomainObject.Predmet.ProtustrankaNazivFormated>
    <izvorni_sadrzaj>SILOTRANSPORTI AGRO-MAR d.o.o.</izvorni_sadrzaj>
    <derivirana_varijabla naziv="DomainObject.Predmet.ProtustrankaNazivFormated_1">SILOTRANSPORTI AGRO-MAR d.o.o.</derivirana_varijabla>
  </DomainObject.Predmet.ProtustrankaNazivFormated>
  <DomainObject.Predmet.ProtustrankaNazivFormatedOIB>
    <izvorni_sadrzaj>SILOTRANSPORTI AGRO-MAR d.o.o., OIB 30617987616</izvorni_sadrzaj>
    <derivirana_varijabla naziv="DomainObject.Predmet.ProtustrankaNazivFormatedOIB_1">SILOTRANSPORTI AGRO-MAR d.o.o., OIB 30617987616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SILOTRANSPORTI AGRO-MAR d.o.o. zastupanog po punomoćniku Marijana Marić</item>
    </izvorni_sadrzaj>
    <derivirana_varijabla naziv="DomainObject.Predmet.ProtuStrankaListFormated_1">
      <item>SILOTRANSPORTI AGRO-MAR d.o.o. zastupanog po punomoćniku Marijana Marić</item>
    </derivirana_varijabla>
  </DomainObject.Predmet.ProtuStrankaListFormated>
  <DomainObject.Predmet.ProtuStrankaListFormatedOIB>
    <izvorni_sadrzaj>
      <item>SILOTRANSPORTI AGRO-MAR d.o.o., OIB 30617987616 zastupanog po punomoćniku Marijana Marić</item>
    </izvorni_sadrzaj>
    <derivirana_varijabla naziv="DomainObject.Predmet.ProtuStrankaListFormatedOIB_1">
      <item>SILOTRANSPORTI AGRO-MAR d.o.o., OIB 30617987616 zastupanog po punomoćniku Marijana Marić</item>
    </derivirana_varijabla>
  </DomainObject.Predmet.ProtuStrankaListFormatedOIB>
  <DomainObject.Predmet.ProtuStrankaListFormatedWithAdress>
    <izvorni_sadrzaj>
      <item>SILOTRANSPORTI AGRO-MAR d.o.o., Demerje 8/a, 10257 Hrvatski Leskovac zastupanog po punomoćniku Marijana Marić</item>
    </izvorni_sadrzaj>
    <derivirana_varijabla naziv="DomainObject.Predmet.ProtuStrankaListFormatedWithAdress_1">
      <item>SILOTRANSPORTI AGRO-MAR d.o.o., Demerje 8/a, 10257 Hrvatski Leskovac zastupanog po punomoćniku Marijana Marić</item>
    </derivirana_varijabla>
  </DomainObject.Predmet.ProtuStrankaListFormatedWithAdress>
  <DomainObject.Predmet.ProtuStrankaListFormatedWithAdressOIB>
    <izvorni_sadrzaj>
      <item>SILOTRANSPORTI AGRO-MAR d.o.o., OIB 30617987616, Demerje 8/a, 10257 Hrvatski Leskovac zastupanog po punomoćniku Marijana Marić</item>
    </izvorni_sadrzaj>
    <derivirana_varijabla naziv="DomainObject.Predmet.ProtuStrankaListFormatedWithAdressOIB_1">
      <item>SILOTRANSPORTI AGRO-MAR d.o.o., OIB 30617987616, Demerje 8/a, 10257 Hrvatski Leskovac zastupanog po punomoćniku Marijana Marić</item>
    </derivirana_varijabla>
  </DomainObject.Predmet.ProtuStrankaListFormatedWithAdressOIB>
  <DomainObject.Predmet.ProtuStrankaListNazivFormated>
    <izvorni_sadrzaj>
      <item>SILOTRANSPORTI AGRO-MAR d.o.o.</item>
    </izvorni_sadrzaj>
    <derivirana_varijabla naziv="DomainObject.Predmet.ProtuStrankaListNazivFormated_1">
      <item>SILOTRANSPORTI AGRO-MAR d.o.o.</item>
    </derivirana_varijabla>
  </DomainObject.Predmet.ProtuStrankaListNazivFormated>
  <DomainObject.Predmet.ProtuStrankaListNazivFormatedOIB>
    <izvorni_sadrzaj>
      <item>SILOTRANSPORTI AGRO-MAR d.o.o., OIB 30617987616</item>
    </izvorni_sadrzaj>
    <derivirana_varijabla naziv="DomainObject.Predmet.ProtuStrankaListNazivFormatedOIB_1">
      <item>SILOTRANSPORTI AGRO-MAR d.o.o., OIB 30617987616</item>
    </derivirana_varijabla>
  </DomainObject.Predmet.ProtuStrankaListNazivFormatedOIB>
  <DomainObject.Predmet.OstaliListFormated>
    <izvorni_sadrzaj>
      <item>Marijana Marić punomoćnik sudionika u postupku SILOTRANSPORTI AGRO-MAR d.o.o.</item>
    </izvorni_sadrzaj>
    <derivirana_varijabla naziv="DomainObject.Predmet.OstaliListFormated_1">
      <item>Marijana Marić punomoćnik sudionika u postupku SILOTRANSPORTI AGRO-MAR d.o.o.</item>
    </derivirana_varijabla>
  </DomainObject.Predmet.OstaliListFormated>
  <DomainObject.Predmet.OstaliListFormatedOIB>
    <izvorni_sadrzaj>
      <item>Marijana Marić, OIB 15860725560 punomoćnik sudionika u postupku SILOTRANSPORTI AGRO-MAR d.o.o.</item>
    </izvorni_sadrzaj>
    <derivirana_varijabla naziv="DomainObject.Predmet.OstaliListFormatedOIB_1">
      <item>Marijana Marić, OIB 15860725560 punomoćnik sudionika u postupku SILOTRANSPORTI AGRO-MAR d.o.o.</item>
    </derivirana_varijabla>
  </DomainObject.Predmet.OstaliListFormatedOIB>
  <DomainObject.Predmet.OstaliListFormatedWithAdress>
    <izvorni_sadrzaj>
      <item>Marijana Marić, Demerje 8/a, 10257 Hrvatski Leskovac punomoćnik sudionika u postupku SILOTRANSPORTI AGRO-MAR d.o.o.</item>
    </izvorni_sadrzaj>
    <derivirana_varijabla naziv="DomainObject.Predmet.OstaliListFormatedWithAdress_1">
      <item>Marijana Marić, Demerje 8/a, 10257 Hrvatski Leskovac punomoćnik sudionika u postupku SILOTRANSPORTI AGRO-MAR d.o.o.</item>
    </derivirana_varijabla>
  </DomainObject.Predmet.OstaliListFormatedWithAdress>
  <DomainObject.Predmet.OstaliListFormatedWithAdressOIB>
    <izvorni_sadrzaj>
      <item>Marijana Marić, OIB 15860725560, Demerje 8/a, 10257 Hrvatski Leskovac punomoćnik sudionika u postupku SILOTRANSPORTI AGRO-MAR d.o.o.</item>
    </izvorni_sadrzaj>
    <derivirana_varijabla naziv="DomainObject.Predmet.OstaliListFormatedWithAdressOIB_1">
      <item>Marijana Marić, OIB 15860725560, Demerje 8/a, 10257 Hrvatski Leskovac punomoćnik sudionika u postupku SILOTRANSPORTI AGRO-MAR d.o.o.</item>
    </derivirana_varijabla>
  </DomainObject.Predmet.OstaliListFormatedWithAdressOIB>
  <DomainObject.Predmet.OstaliListNazivFormated>
    <izvorni_sadrzaj>
      <item>Marijana Marić</item>
    </izvorni_sadrzaj>
    <derivirana_varijabla naziv="DomainObject.Predmet.OstaliListNazivFormated_1">
      <item>Marijana Marić</item>
    </derivirana_varijabla>
  </DomainObject.Predmet.OstaliListNazivFormated>
  <DomainObject.Predmet.OstaliListNazivFormatedOIB>
    <izvorni_sadrzaj>
      <item>Marijana Marić, OIB 15860725560</item>
    </izvorni_sadrzaj>
    <derivirana_varijabla naziv="DomainObject.Predmet.OstaliListNazivFormatedOIB_1">
      <item>Marijana Marić, OIB 15860725560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kolovoza 2019.</izvorni_sadrzaj>
    <derivirana_varijabla naziv="DomainObject.Datum_1">27.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SILOTRANSPORTI AGRO-MAR d.o.o.</izvorni_sadrzaj>
    <derivirana_varijabla naziv="DomainObject.Predmet.ProtustrankaIDrugi_1">SILOTRANSPORTI AGRO-MAR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SILOTRANSPORTI AGRO-MAR d.o.o., OIB 30617987616, Demerje 8/a, 10257 Hrvatski Leskovac</izvorni_sadrzaj>
    <derivirana_varijabla naziv="DomainObject.Predmet.ProtustrankaIDrugiAdressOIB_1">SILOTRANSPORTI AGRO-MAR d.o.o., OIB 30617987616, Demerje 8/a,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srpnja 2016.</izvorni_sadrzaj>
    <derivirana_varijabla naziv="DomainObject.Predmet.OdlukaRjesenje.DatumDonosenjaOdluke_1">25. srpnja 2016.</derivirana_varijabla>
  </DomainObject.Predmet.OdlukaRjesenje.DatumDonosenjaOdluke>
  <DomainObject.Predmet.OdlukaRjesenje.DatumPravomocnosti>
    <izvorni_sadrzaj>15. kolovoza 2016.</izvorni_sadrzaj>
    <derivirana_varijabla naziv="DomainObject.Predmet.OdlukaRjesenje.DatumPravomocnosti_1">15. kolovoza 2016.</derivirana_varijabla>
  </DomainObject.Predmet.OdlukaRjesenje.DatumPravomocnosti>
  <DomainObject.Predmet.OdlukaRjesenje.Oznaka>
    <izvorni_sadrzaj>St-3390/2015-10</izvorni_sadrzaj>
    <derivirana_varijabla naziv="DomainObject.Predmet.OdlukaRjesenje.Oznaka_1">St-3390/2015-10</derivirana_varijabla>
  </DomainObject.Predmet.OdlukaRjesenje.Oznaka>
  <DomainObject.Predmet.SudioniciListNaziv>
    <izvorni_sadrzaj>
      <item>FINA Regionalni centar Zagreb</item>
      <item>SILOTRANSPORTI AGRO-MAR d.o.o.</item>
      <item>Marijana Marić</item>
    </izvorni_sadrzaj>
    <derivirana_varijabla naziv="DomainObject.Predmet.SudioniciListNaziv_1">
      <item>FINA Regionalni centar Zagreb</item>
      <item>SILOTRANSPORTI AGRO-MAR d.o.o.</item>
      <item>Marijana Marić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SILOTRANSPORTI AGRO-MAR d.o.o., OIB 30617987616, Demerje 8/a,10257 Hrvatski Leskovac</item>
      <item>Marijana Marić, OIB 15860725560, Demerje 8/a,10257 Hrvatski Leskovac</item>
    </izvorni_sadrzaj>
    <derivirana_varijabla naziv="DomainObject.Predmet.SudioniciListAdressOIB_1">
      <item>FINA Regionalni centar Zagreb, OIB 85821130368, Trg svibanjskih žrtava 1995. br.1,10000 Zagreb</item>
      <item>SILOTRANSPORTI AGRO-MAR d.o.o., OIB 30617987616, Demerje 8/a,10257 Hrvatski Leskovac</item>
      <item>Marijana Marić, OIB 15860725560, Demerje 8/a,10257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30617987616</item>
      <item>, OIB 15860725560</item>
    </izvorni_sadrzaj>
    <derivirana_varijabla naziv="DomainObject.Predmet.SudioniciListNazivOIB_1">
      <item>, OIB 85821130368</item>
      <item>, OIB 30617987616</item>
      <item>, OIB 15860725560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srpnja 2016.</izvorni_sadrzaj>
    <derivirana_varijabla naziv="DomainObject.PredzadnjaOdlukaIzPredmeta.DatumDonosenjaOdluke_1">25. srpnja 2016.</derivirana_varijabla>
  </DomainObject.PredzadnjaOdlukaIzPredmeta.DatumDonosenjaOdluke>
  <DomainObject.PredzadnjaOdlukaIzPredmeta.Oznaka>
    <izvorni_sadrzaj>St-3390/2015-10</izvorni_sadrzaj>
    <derivirana_varijabla naziv="DomainObject.PredzadnjaOdlukaIzPredmeta.Oznaka_1">St-3390/2015-10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SIMECKI</properties:Company>
  <properties:Pages>2</properties:Pages>
  <properties:Words>369</properties:Words>
  <properties:Characters>2125</properties:Characters>
  <properties:Lines>68</properties:Lines>
  <properties:Paragraphs>22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2019-08-27T12:00:00Z</dcterms:created>
  <dc:creator>Ante</dc:creator>
  <cp:lastModifiedBy>Valentina Delač</cp:lastModifiedBy>
  <cp:lastPrinted>2019-08-27T12:02:00Z</cp:lastPrinted>
  <dcterms:modified xmlns:xsi="http://www.w3.org/2001/XMLSchema-instance" xsi:type="dcterms:W3CDTF">2019-08-27T12:02:00Z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(silitransporti agro mar  odbačaj DUŽNIK brisan.docx)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