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bcbaa" w14:paraId="10bcba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8E0069">
        <w:t>1</w:t>
      </w:r>
      <w:r w:rsidR="005113D4">
        <w:t>320</w:t>
      </w:r>
      <w:r w:rsidR="008E0069">
        <w:t>/</w:t>
      </w:r>
      <w:r w:rsidR="006B4DFF">
        <w:t>201</w:t>
      </w:r>
      <w:r w:rsidR="00B9365B">
        <w:t>6</w:t>
      </w:r>
      <w:r w:rsidR="006B4DFF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5113D4">
        <w:t>Financijske agencije Regionalni centar Zagreb, Podružnica ZAGREB,  OIB: 85821130368, Zagreb, Trg svibanjskih žrtava 1995. 1, za pokretanje skraćenog stečajnog postupka nad dužnikom SPIM-B d.o.o., OIB: 91265701551, MBS: 080370150 Zagreb, D. Cesarića 49</w:t>
      </w:r>
      <w:r w:rsidR="00687068">
        <w:t>,</w:t>
      </w:r>
      <w:r w:rsidR="009B6422">
        <w:t xml:space="preserve"> dana </w:t>
      </w:r>
      <w:r w:rsidR="005113D4">
        <w:t>18. listopada</w:t>
      </w:r>
      <w:r w:rsidR="006B4DFF">
        <w:t xml:space="preserve"> 2016.</w:t>
      </w:r>
      <w:r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B93078">
        <w:t>SPIM-B d.o.o., OIB: 91265701551, MBS: 080370150 Zagreb, D. Cesarića 49</w:t>
      </w:r>
      <w:r w:rsidR="008E0069">
        <w:t>.</w:t>
      </w:r>
    </w:p>
    <w:p w:rsidRDefault="0040522B" w:rsidP="00DC7B39" w:rsidR="00DC7B39">
      <w:pPr>
        <w:ind w:left="1571"/>
      </w:pPr>
      <w:r>
        <w:t xml:space="preserve">Za stečajnog upravitelja imenuje se </w:t>
      </w:r>
      <w:r w:rsidR="00001413">
        <w:t>DAMIR CINCAR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001413">
        <w:t>60464850994</w:t>
      </w:r>
      <w:r w:rsidR="00775A16">
        <w:t>,</w:t>
      </w:r>
      <w:r w:rsidR="006B4DFF">
        <w:t xml:space="preserve"> </w:t>
      </w:r>
      <w:r w:rsidR="00001413">
        <w:t xml:space="preserve">Osijek, </w:t>
      </w:r>
      <w:r w:rsidR="00DC7B39">
        <w:t xml:space="preserve"> - </w:t>
      </w:r>
      <w:r w:rsidR="00DC7B39" w:rsidRPr="00DC7B39">
        <w:t xml:space="preserve"> </w:t>
      </w:r>
      <w:r w:rsidR="00DC7B39">
        <w:t>MGK-pack d.d.51227 Kukuljanovo,Kukuljanovo 349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B93078">
        <w:t>SPIM-B d.o.o., OIB: 91265701551, MBS: 080370150 Zagreb, D. Cesarića 49</w:t>
      </w:r>
      <w:r w:rsidR="00687068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B9365B">
        <w:t>Regionalni centar Zagreb, Podružnica ZAGREB,  OIB: 85821130368, Zagreb, Trg svibanjskih žrtava 1995. broj 1,</w:t>
      </w:r>
      <w:r>
        <w:t xml:space="preserve"> podnijela je dana </w:t>
      </w:r>
      <w:r w:rsidR="00B93078">
        <w:t>23</w:t>
      </w:r>
      <w:r w:rsidR="00B9365B">
        <w:t>.veljače</w:t>
      </w:r>
      <w:r>
        <w:t xml:space="preserve"> 201</w:t>
      </w:r>
      <w:r w:rsidR="00B9365B">
        <w:t>6</w:t>
      </w:r>
      <w:r>
        <w:t xml:space="preserve">. zahtjev </w:t>
      </w:r>
      <w:r w:rsidR="00D6035C">
        <w:t>broj Klasa: 110-07/1</w:t>
      </w:r>
      <w:r w:rsidR="00B9365B">
        <w:t>6</w:t>
      </w:r>
      <w:r w:rsidR="00D6035C">
        <w:t>-01/04, Ur. broj: 04-06-1</w:t>
      </w:r>
      <w:r w:rsidR="00B9365B">
        <w:t>6</w:t>
      </w:r>
      <w:r w:rsidR="00D6035C">
        <w:t>-</w:t>
      </w:r>
      <w:r w:rsidR="00B93078">
        <w:t>3739</w:t>
      </w:r>
      <w:r w:rsidR="00B9365B">
        <w:t xml:space="preserve"> Trgovačkom</w:t>
      </w:r>
      <w:r>
        <w:t xml:space="preserve"> sudu </w:t>
      </w:r>
      <w:r w:rsidR="00B9365B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B93078">
        <w:t>SPIM-B d.o.o., OIB: 91265701551, MBS: 080370150 Zagreb, D. Cesarića 49.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775A16" w:rsidR="00662F2C">
      <w:pPr>
        <w:pStyle w:val="Tijeloteksta"/>
        <w:ind w:firstLine="1416"/>
      </w:pPr>
      <w:r>
        <w:t xml:space="preserve">Trgovački sud u Osijeku je dana </w:t>
      </w:r>
      <w:r w:rsidR="00B93078">
        <w:t>3. lipnja</w:t>
      </w:r>
      <w:r w:rsidR="00687068">
        <w:t xml:space="preserve"> 2016</w:t>
      </w:r>
      <w:r>
        <w:t>. objavio oglas na mrežnoj stranici e-Oglasna ploča sudova pod posl. brojem St-</w:t>
      </w:r>
      <w:r w:rsidR="008A5A7D">
        <w:t>1</w:t>
      </w:r>
      <w:r w:rsidR="00B93078">
        <w:t>320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71D51" w:rsidP="00071D51" w:rsidR="00071D51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 w:rsidRPr="009F5B7A">
      <w:pPr>
        <w:pStyle w:val="Tijeloteksta"/>
      </w:pPr>
    </w:p>
    <w:p w:rsidRDefault="0040522B" w:rsidP="00D6035C" w:rsidR="0040522B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B93078">
        <w:t>18. listopada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Registar 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B93078">
        <w:t>22/11</w:t>
      </w:r>
      <w:r w:rsidR="00B9365B">
        <w:t>.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277" w:rsidP="00DB058B" w:rsidR="00660277">
      <w:r>
        <w:separator/>
      </w:r>
    </w:p>
  </w:endnote>
  <w:endnote w:id="0" w:type="continuationSeparator">
    <w:p w:rsidRDefault="00660277" w:rsidP="00DB058B" w:rsidR="0066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277" w:rsidP="00DB058B" w:rsidR="00660277">
      <w:r>
        <w:separator/>
      </w:r>
    </w:p>
  </w:footnote>
  <w:footnote w:id="0" w:type="continuationSeparator">
    <w:p w:rsidRDefault="00660277" w:rsidP="00DB058B" w:rsidR="00660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65768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8A5A7D">
      <w:t>1</w:t>
    </w:r>
    <w:r w:rsidR="00B93078">
      <w:t>320</w:t>
    </w:r>
    <w:r w:rsidR="00020F5B">
      <w:t>/</w:t>
    </w:r>
    <w:r>
      <w:t>201</w:t>
    </w:r>
    <w:r w:rsidR="00B9365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52F59"/>
    <w:rsid w:val="00055123"/>
    <w:rsid w:val="00061CF6"/>
    <w:rsid w:val="00071D51"/>
    <w:rsid w:val="00095675"/>
    <w:rsid w:val="000C0CEA"/>
    <w:rsid w:val="000D49F9"/>
    <w:rsid w:val="000E5197"/>
    <w:rsid w:val="000F2F5F"/>
    <w:rsid w:val="000F501E"/>
    <w:rsid w:val="0013119A"/>
    <w:rsid w:val="00196E1F"/>
    <w:rsid w:val="001C3918"/>
    <w:rsid w:val="001F7E47"/>
    <w:rsid w:val="00252DA4"/>
    <w:rsid w:val="00273973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6302D"/>
    <w:rsid w:val="003942B2"/>
    <w:rsid w:val="003B5A7F"/>
    <w:rsid w:val="0040522B"/>
    <w:rsid w:val="00423822"/>
    <w:rsid w:val="00437C48"/>
    <w:rsid w:val="004F0096"/>
    <w:rsid w:val="00500CAC"/>
    <w:rsid w:val="005113D4"/>
    <w:rsid w:val="00597876"/>
    <w:rsid w:val="005C2121"/>
    <w:rsid w:val="005F26AF"/>
    <w:rsid w:val="00616C8E"/>
    <w:rsid w:val="00637C00"/>
    <w:rsid w:val="00657E40"/>
    <w:rsid w:val="00660277"/>
    <w:rsid w:val="00662F2C"/>
    <w:rsid w:val="00686F9E"/>
    <w:rsid w:val="00687068"/>
    <w:rsid w:val="00690406"/>
    <w:rsid w:val="006B4DFF"/>
    <w:rsid w:val="006F27C3"/>
    <w:rsid w:val="00775A16"/>
    <w:rsid w:val="00785BDD"/>
    <w:rsid w:val="007F5576"/>
    <w:rsid w:val="008A5A7D"/>
    <w:rsid w:val="008D7500"/>
    <w:rsid w:val="008E0069"/>
    <w:rsid w:val="00917B69"/>
    <w:rsid w:val="0095467A"/>
    <w:rsid w:val="009B6422"/>
    <w:rsid w:val="009F32F6"/>
    <w:rsid w:val="009F5360"/>
    <w:rsid w:val="009F5B7A"/>
    <w:rsid w:val="00A1213B"/>
    <w:rsid w:val="00A868A7"/>
    <w:rsid w:val="00B26C04"/>
    <w:rsid w:val="00B37C1E"/>
    <w:rsid w:val="00B62767"/>
    <w:rsid w:val="00B65768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C7B39"/>
    <w:rsid w:val="00DE0702"/>
    <w:rsid w:val="00DE4CD2"/>
    <w:rsid w:val="00E00143"/>
    <w:rsid w:val="00EB5FF1"/>
    <w:rsid w:val="00EC13CB"/>
    <w:rsid w:val="00EC7878"/>
    <w:rsid w:val="00EE3FB4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57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6576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6576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76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76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57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6576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6576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76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76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1320</izvorni_sadrzaj>
    <derivirana_varijabla naziv="DomainObject.Predmet.Broj_1">1320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St-1320/2016</izvorni_sadrzaj>
    <derivirana_varijabla naziv="DomainObject.Predmet.OznakaBroj_1">St-1320/2016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SPIM-B d.o.o.</izvorni_sadrzaj>
    <derivirana_varijabla naziv="DomainObject.Predmet.ProtustrankaFormated_1">  SPIM-B d.o.o.</derivirana_varijabla>
  </DomainObject.Predmet.ProtustrankaFormated>
  <DomainObject.Predmet.ProtustrankaFormatedOIB>
    <izvorni_sadrzaj>  SPIM-B d.o.o., OIB 91265701551</izvorni_sadrzaj>
    <derivirana_varijabla naziv="DomainObject.Predmet.ProtustrankaFormatedOIB_1">  SPIM-B d.o.o., OIB 91265701551</derivirana_varijabla>
  </DomainObject.Predmet.ProtustrankaFormatedOIB>
  <DomainObject.Predmet.ProtustrankaFormatedWithAdress>
    <izvorni_sadrzaj> SPIM-B d.o.o., D.Cesarića 49, 10000 Zagreb</izvorni_sadrzaj>
    <derivirana_varijabla naziv="DomainObject.Predmet.ProtustrankaFormatedWithAdress_1"> SPIM-B d.o.o., D.Cesarića 49, 10000 Zagreb</derivirana_varijabla>
  </DomainObject.Predmet.ProtustrankaFormatedWithAdress>
  <DomainObject.Predmet.ProtustrankaFormatedWithAdressOIB>
    <izvorni_sadrzaj> SPIM-B d.o.o., OIB 91265701551, D.Cesarića 49, 10000 Zagreb</izvorni_sadrzaj>
    <derivirana_varijabla naziv="DomainObject.Predmet.ProtustrankaFormatedWithAdressOIB_1"> SPIM-B d.o.o., OIB 91265701551, D.Cesarića 49, 10000 Zagreb</derivirana_varijabla>
  </DomainObject.Predmet.ProtustrankaFormatedWithAdressOIB>
  <DomainObject.Predmet.ProtustrankaWithAdress>
    <izvorni_sadrzaj>SPIM-B d.o.o. D.Cesarića 49, 10000 Zagreb</izvorni_sadrzaj>
    <derivirana_varijabla naziv="DomainObject.Predmet.ProtustrankaWithAdress_1">SPIM-B d.o.o. D.Cesarića 49, 10000 Zagreb</derivirana_varijabla>
  </DomainObject.Predmet.ProtustrankaWithAdress>
  <DomainObject.Predmet.ProtustrankaWithAdressOIB>
    <izvorni_sadrzaj>SPIM-B d.o.o., OIB 91265701551, D.Cesarića 49, 10000 Zagreb</izvorni_sadrzaj>
    <derivirana_varijabla naziv="DomainObject.Predmet.ProtustrankaWithAdressOIB_1">SPIM-B d.o.o., OIB 91265701551, D.Cesarića 49, 10000 Zagreb</derivirana_varijabla>
  </DomainObject.Predmet.ProtustrankaWithAdressOIB>
  <DomainObject.Predmet.ProtustrankaNazivFormated>
    <izvorni_sadrzaj>SPIM-B d.o.o.</izvorni_sadrzaj>
    <derivirana_varijabla naziv="DomainObject.Predmet.ProtustrankaNazivFormated_1">SPIM-B d.o.o.</derivirana_varijabla>
  </DomainObject.Predmet.ProtustrankaNazivFormated>
  <DomainObject.Predmet.ProtustrankaNazivFormatedOIB>
    <izvorni_sadrzaj>SPIM-B d.o.o., OIB 91265701551</izvorni_sadrzaj>
    <derivirana_varijabla naziv="DomainObject.Predmet.ProtustrankaNazivFormatedOIB_1">SPIM-B d.o.o., OIB 91265701551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SPIM-B d.o.o.</item>
    </izvorni_sadrzaj>
    <derivirana_varijabla naziv="DomainObject.Predmet.ProtuStrankaListFormated_1">
      <item>SPIM-B d.o.o.</item>
    </derivirana_varijabla>
  </DomainObject.Predmet.ProtuStrankaListFormated>
  <DomainObject.Predmet.ProtuStrankaListFormatedOIB>
    <izvorni_sadrzaj>
      <item>SPIM-B d.o.o., OIB 91265701551</item>
    </izvorni_sadrzaj>
    <derivirana_varijabla naziv="DomainObject.Predmet.ProtuStrankaListFormatedOIB_1">
      <item>SPIM-B d.o.o., OIB 91265701551</item>
    </derivirana_varijabla>
  </DomainObject.Predmet.ProtuStrankaListFormatedOIB>
  <DomainObject.Predmet.ProtuStrankaListFormatedWithAdress>
    <izvorni_sadrzaj>
      <item>SPIM-B d.o.o., D.Cesarića 49, 10000 Zagreb</item>
    </izvorni_sadrzaj>
    <derivirana_varijabla naziv="DomainObject.Predmet.ProtuStrankaListFormatedWithAdress_1">
      <item>SPIM-B d.o.o., D.Cesarića 49, 10000 Zagreb</item>
    </derivirana_varijabla>
  </DomainObject.Predmet.ProtuStrankaListFormatedWithAdress>
  <DomainObject.Predmet.ProtuStrankaListFormatedWithAdressOIB>
    <izvorni_sadrzaj>
      <item>SPIM-B d.o.o., OIB 91265701551, D.Cesarića 49, 10000 Zagreb</item>
    </izvorni_sadrzaj>
    <derivirana_varijabla naziv="DomainObject.Predmet.ProtuStrankaListFormatedWithAdressOIB_1">
      <item>SPIM-B d.o.o., OIB 91265701551, D.Cesarića 49, 10000 Zagreb</item>
    </derivirana_varijabla>
  </DomainObject.Predmet.ProtuStrankaListFormatedWithAdressOIB>
  <DomainObject.Predmet.ProtuStrankaListNazivFormated>
    <izvorni_sadrzaj>
      <item>SPIM-B d.o.o.</item>
    </izvorni_sadrzaj>
    <derivirana_varijabla naziv="DomainObject.Predmet.ProtuStrankaListNazivFormated_1">
      <item>SPIM-B d.o.o.</item>
    </derivirana_varijabla>
  </DomainObject.Predmet.ProtuStrankaListNazivFormated>
  <DomainObject.Predmet.ProtuStrankaListNazivFormatedOIB>
    <izvorni_sadrzaj>
      <item>SPIM-B d.o.o., OIB 91265701551</item>
    </izvorni_sadrzaj>
    <derivirana_varijabla naziv="DomainObject.Predmet.ProtuStrankaListNazivFormatedOIB_1">
      <item>SPIM-B d.o.o., OIB 91265701551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SPIM-B d.o.o.</izvorni_sadrzaj>
    <derivirana_varijabla naziv="DomainObject.Predmet.ProtustrankaIDrugi_1">SPIM-B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SPIM-B d.o.o., OIB 91265701551, D.Cesarića 49, 10000 Zagreb</izvorni_sadrzaj>
    <derivirana_varijabla naziv="DomainObject.Predmet.ProtustrankaIDrugiAdressOIB_1">SPIM-B d.o.o., OIB 91265701551, D.Cesarića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SPIM-B d.o.o.</item>
      <item>FINA Regionalni centar Zagreb</item>
    </izvorni_sadrzaj>
    <derivirana_varijabla naziv="DomainObject.Predmet.SudioniciListNaziv_1">
      <item>SPIM-B d.o.o.</item>
      <item>FINA Regionalni centar Zagreb</item>
    </derivirana_varijabla>
  </DomainObject.Predmet.SudioniciListNaziv>
  <DomainObject.Predmet.SudioniciListAdressOIB>
    <izvorni_sadrzaj>
      <item>SPIM-B d.o.o., OIB 91265701551, D.Cesarića 49,10000 Zagreb</item>
      <item>FINA Regionalni centar Zagreb, OIB 85821130368, Trg svibanjskih žrtava 1995. br.1,10000 Zagreb</item>
    </izvorni_sadrzaj>
    <derivirana_varijabla naziv="DomainObject.Predmet.SudioniciListAdressOIB_1">
      <item>SPIM-B d.o.o., OIB 91265701551, D.Cesarića 49,10000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91265701551</item>
      <item>, OIB 85821130368</item>
    </izvorni_sadrzaj>
    <derivirana_varijabla naziv="DomainObject.Predmet.SudioniciListNazivOIB_1">
      <item>, OIB 91265701551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2317</properties:Characters>
  <properties:Lines>85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2016-10-19T08:43:00Z</dcterms:created>
  <dc:creator>korisnik</dc:creator>
  <cp:lastModifiedBy>Snježana Andrijanić</cp:lastModifiedBy>
  <cp:lastPrinted>2016-10-19T08:42:00Z</cp:lastPrinted>
  <dcterms:modified xmlns:xsi="http://www.w3.org/2001/XMLSchema-instance" xsi:type="dcterms:W3CDTF">2016-10-21T08:50:00Z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