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4cdd" w14:paraId="b174cd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517B1" w:rsidRPr="005517B1">
        <w:t>ISTRA ART d.o.o. SVETI PETAR U ŠUMI</w:t>
      </w:r>
      <w:r w:rsidR="00BD0188">
        <w:t xml:space="preserve">, </w:t>
      </w:r>
      <w:r w:rsidR="004C743B">
        <w:t>Turčinovići 76</w:t>
      </w:r>
      <w:r w:rsidR="00BD0188">
        <w:t xml:space="preserve">, OIB: </w:t>
      </w:r>
      <w:r w:rsidR="004C743B" w:rsidRPr="004C743B">
        <w:t>17053053293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33DB7" w:rsidRPr="005517B1">
        <w:t>ISTRA ART d.o.o. SVETI PETAR U ŠUMI</w:t>
      </w:r>
      <w:r w:rsidR="00133DB7">
        <w:t xml:space="preserve">, Turčinovići 76, OIB: </w:t>
      </w:r>
      <w:r w:rsidR="00133DB7" w:rsidRPr="004C743B">
        <w:t>17053053293</w:t>
      </w:r>
      <w:r w:rsidR="00FB0B18">
        <w:rPr>
          <w:lang w:val="pl-PL"/>
        </w:rPr>
        <w:t>,</w:t>
      </w:r>
      <w:r w:rsidR="00B6122F">
        <w:rPr>
          <w:lang w:val="pl-PL"/>
        </w:rPr>
        <w:t xml:space="preserve"> </w:t>
      </w:r>
      <w:r w:rsidR="00FB0B18">
        <w:rPr>
          <w:lang w:val="pl-PL"/>
        </w:rPr>
        <w:t xml:space="preserve">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754BE">
        <w:rPr>
          <w:b/>
          <w:lang w:val="pl-PL"/>
        </w:rPr>
        <w:t>09</w:t>
      </w:r>
      <w:r w:rsidR="00B17BB5">
        <w:rPr>
          <w:b/>
          <w:lang w:val="pl-PL"/>
        </w:rPr>
        <w:t xml:space="preserve">. </w:t>
      </w:r>
      <w:r w:rsidR="00C754BE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E96D3F">
        <w:rPr>
          <w:b/>
          <w:lang w:val="pl-PL"/>
        </w:rPr>
        <w:t>12</w:t>
      </w:r>
      <w:r w:rsidR="00041698">
        <w:rPr>
          <w:b/>
          <w:lang w:val="pl-PL"/>
        </w:rPr>
        <w:t>,</w:t>
      </w:r>
      <w:r w:rsidR="00C754BE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133DB7" w:rsidRPr="005517B1">
        <w:t>ISTRA ART d.o.o. SVETI PETAR U ŠUMI</w:t>
      </w:r>
      <w:r w:rsidR="00133DB7">
        <w:t xml:space="preserve">, Turčinovići 76, OIB: </w:t>
      </w:r>
      <w:r w:rsidR="00133DB7" w:rsidRPr="004C743B">
        <w:t>17053053293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C754BE">
        <w:rPr>
          <w:lang w:val="sv-SE"/>
        </w:rPr>
        <w:t xml:space="preserve">Stjepan </w:t>
      </w:r>
      <w:r w:rsidR="003E21E2">
        <w:rPr>
          <w:lang w:val="sv-SE"/>
        </w:rPr>
        <w:t>K</w:t>
      </w:r>
      <w:r w:rsidR="00C754BE">
        <w:rPr>
          <w:lang w:val="sv-SE"/>
        </w:rPr>
        <w:t>ralj</w:t>
      </w:r>
      <w:r w:rsidR="003E21E2">
        <w:rPr>
          <w:lang w:val="sv-SE"/>
        </w:rPr>
        <w:t>, Niza, Braće Radića 6</w:t>
      </w:r>
    </w:p>
    <w:p w:rsidRDefault="00675005" w:rsidP="005E3EB7" w:rsidR="00675005">
      <w:pPr>
        <w:jc w:val="both"/>
      </w:pPr>
    </w:p>
    <w:p w:rsidRDefault="00FB0B18" w:rsidP="005E3EB7" w:rsidR="00B17BB5" w:rsidRPr="00302E5D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3E21E2">
        <w:rPr>
          <w:lang w:val="sv-SE"/>
        </w:rPr>
        <w:t xml:space="preserve">Stjepan Kralj, Niza, Braće Radića 6, </w:t>
      </w:r>
      <w:r w:rsidR="00B17BB5">
        <w:rPr>
          <w:lang w:val="sv-SE"/>
        </w:rPr>
        <w:t xml:space="preserve">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CA3AC2" w:rsidP="00302E5D" w:rsidR="003E00AF">
      <w:pPr>
        <w:jc w:val="both"/>
        <w:rPr>
          <w:lang w:val="sv-SE"/>
        </w:rPr>
      </w:pPr>
      <w:r>
        <w:rPr>
          <w:lang w:val="sv-SE"/>
        </w:rPr>
        <w:tab/>
      </w:r>
      <w:r w:rsidR="00B17BB5"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BB66F3">
        <w:rPr>
          <w:lang w:val="sv-SE"/>
        </w:rPr>
        <w:t xml:space="preserve"> zakonsk</w:t>
      </w:r>
      <w:r w:rsidR="002B627E">
        <w:rPr>
          <w:lang w:val="sv-SE"/>
        </w:rPr>
        <w:t>om</w:t>
      </w:r>
      <w:r w:rsidR="00B17BB5">
        <w:rPr>
          <w:lang w:val="sv-SE"/>
        </w:rPr>
        <w:t xml:space="preserve"> zastupni</w:t>
      </w:r>
      <w:r w:rsidR="002B627E">
        <w:rPr>
          <w:lang w:val="sv-SE"/>
        </w:rPr>
        <w:t>ku</w:t>
      </w:r>
      <w:r w:rsidR="00B17BB5">
        <w:rPr>
          <w:lang w:val="sv-SE"/>
        </w:rPr>
        <w:t xml:space="preserve"> dužnika </w:t>
      </w:r>
      <w:r w:rsidR="003E21E2">
        <w:rPr>
          <w:lang w:val="sv-SE"/>
        </w:rPr>
        <w:t>Stjepan</w:t>
      </w:r>
      <w:r w:rsidR="001565B7">
        <w:rPr>
          <w:lang w:val="sv-SE"/>
        </w:rPr>
        <w:t>u</w:t>
      </w:r>
      <w:r w:rsidR="003E21E2">
        <w:rPr>
          <w:lang w:val="sv-SE"/>
        </w:rPr>
        <w:t xml:space="preserve"> Kralj</w:t>
      </w:r>
      <w:r w:rsidR="001565B7">
        <w:rPr>
          <w:lang w:val="sv-SE"/>
        </w:rPr>
        <w:t>u</w:t>
      </w:r>
      <w:r w:rsidR="003E21E2">
        <w:rPr>
          <w:lang w:val="sv-SE"/>
        </w:rPr>
        <w:t>, Niza, Braće Radića 6</w:t>
      </w:r>
      <w:r w:rsidR="00B17BB5"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 w:rsidR="00B17BB5">
        <w:rPr>
          <w:lang w:val="sv-SE"/>
        </w:rPr>
        <w:t xml:space="preserve"> sudu popi</w:t>
      </w:r>
      <w:r w:rsidR="002534BF">
        <w:rPr>
          <w:lang w:val="sv-SE"/>
        </w:rPr>
        <w:t>s</w:t>
      </w:r>
      <w:r w:rsidR="00B17BB5"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A95299">
        <w:rPr>
          <w:lang w:val="sv-SE"/>
        </w:rPr>
        <w:t>,</w:t>
      </w:r>
      <w:r w:rsidR="00C46CA5">
        <w:rPr>
          <w:lang w:val="sv-SE"/>
        </w:rPr>
        <w:t xml:space="preserve"> </w:t>
      </w:r>
      <w:r w:rsidR="00FD1EA9">
        <w:rPr>
          <w:lang w:val="sv-SE"/>
        </w:rPr>
        <w:t xml:space="preserve">Stalnoj Službi u </w:t>
      </w:r>
      <w:r w:rsidR="001565B7">
        <w:rPr>
          <w:lang w:val="sv-SE"/>
        </w:rPr>
        <w:t>Pazinu</w:t>
      </w:r>
      <w:r w:rsidR="00FD1EA9">
        <w:rPr>
          <w:lang w:val="sv-SE"/>
        </w:rPr>
        <w:t xml:space="preserve">, </w:t>
      </w:r>
      <w:r>
        <w:rPr>
          <w:lang w:val="sv-SE"/>
        </w:rPr>
        <w:t>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F63780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</w:t>
      </w:r>
      <w:r w:rsidR="001565B7">
        <w:t>6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2000E7">
        <w:t>, v.r.</w:t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8825DF">
      <w:pPr>
        <w:ind w:firstLine="708"/>
        <w:jc w:val="both"/>
      </w:pPr>
      <w:r>
        <w:t xml:space="preserve">- dužnik </w:t>
      </w:r>
      <w:r w:rsidR="00133DB7" w:rsidRPr="005517B1">
        <w:t>ISTRA ART d.o.o. SVETI PETAR U ŠUMI</w:t>
      </w:r>
      <w:r w:rsidR="00133DB7">
        <w:t xml:space="preserve">, Turčinovići 76, OIB: </w:t>
      </w:r>
      <w:r w:rsidR="00133DB7" w:rsidRPr="004C743B">
        <w:t>17053053293</w:t>
      </w:r>
    </w:p>
    <w:p w:rsidRDefault="00FB0B18" w:rsidP="003E00AF" w:rsidR="009031B8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1565B7">
        <w:rPr>
          <w:lang w:val="sv-SE"/>
        </w:rPr>
        <w:t>Stjepan Kralj, Niza, Braće Radića 6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FD1EA9">
        <w:rPr>
          <w:lang w:val="sv-SE"/>
        </w:rPr>
        <w:t xml:space="preserve">SS </w:t>
      </w:r>
      <w:r w:rsidR="001565B7">
        <w:rPr>
          <w:lang w:val="sv-SE"/>
        </w:rPr>
        <w:t>Pazin</w:t>
      </w:r>
      <w:r w:rsidR="00F63780">
        <w:rPr>
          <w:lang w:val="sv-SE"/>
        </w:rPr>
        <w:t>,</w:t>
      </w:r>
      <w:r w:rsidR="00FD1EA9">
        <w:rPr>
          <w:lang w:val="sv-SE"/>
        </w:rPr>
        <w:t xml:space="preserve">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0E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5517B1">
      <w:t>Posl. broj: 4 St-453/2016-3</w:t>
    </w:r>
  </w:p>
  <w:p w:rsidRDefault="002000E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5517B1">
      <w:t>453</w:t>
    </w:r>
    <w:r w:rsidR="00822DDC">
      <w:t>/2016-</w:t>
    </w:r>
    <w:r w:rsidR="005517B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96793"/>
    <w:rsid w:val="00097750"/>
    <w:rsid w:val="000A2FAA"/>
    <w:rsid w:val="000A7AEE"/>
    <w:rsid w:val="00107DA9"/>
    <w:rsid w:val="00110EE5"/>
    <w:rsid w:val="00133DB7"/>
    <w:rsid w:val="00134676"/>
    <w:rsid w:val="001565B7"/>
    <w:rsid w:val="001B237E"/>
    <w:rsid w:val="001D2646"/>
    <w:rsid w:val="002000E7"/>
    <w:rsid w:val="002334E6"/>
    <w:rsid w:val="002441BF"/>
    <w:rsid w:val="002534BF"/>
    <w:rsid w:val="00262377"/>
    <w:rsid w:val="00264035"/>
    <w:rsid w:val="002A3EF6"/>
    <w:rsid w:val="002B627E"/>
    <w:rsid w:val="002D55AD"/>
    <w:rsid w:val="00302E5D"/>
    <w:rsid w:val="00317FBA"/>
    <w:rsid w:val="00333A6A"/>
    <w:rsid w:val="00362D33"/>
    <w:rsid w:val="003870E9"/>
    <w:rsid w:val="00395F29"/>
    <w:rsid w:val="003B74B1"/>
    <w:rsid w:val="003E00AF"/>
    <w:rsid w:val="003E21E2"/>
    <w:rsid w:val="004C743B"/>
    <w:rsid w:val="0051365F"/>
    <w:rsid w:val="0053783F"/>
    <w:rsid w:val="005517B1"/>
    <w:rsid w:val="00554328"/>
    <w:rsid w:val="0059655A"/>
    <w:rsid w:val="005C5D88"/>
    <w:rsid w:val="005D43ED"/>
    <w:rsid w:val="005E3EB7"/>
    <w:rsid w:val="005E434E"/>
    <w:rsid w:val="00675005"/>
    <w:rsid w:val="006E60DF"/>
    <w:rsid w:val="006F6C1E"/>
    <w:rsid w:val="0079454F"/>
    <w:rsid w:val="007B62EE"/>
    <w:rsid w:val="007D7A8F"/>
    <w:rsid w:val="008049B9"/>
    <w:rsid w:val="00814FDD"/>
    <w:rsid w:val="00822DDC"/>
    <w:rsid w:val="00830C47"/>
    <w:rsid w:val="00844FE0"/>
    <w:rsid w:val="008825DF"/>
    <w:rsid w:val="008E4F58"/>
    <w:rsid w:val="009031B8"/>
    <w:rsid w:val="0094387D"/>
    <w:rsid w:val="00947E8B"/>
    <w:rsid w:val="009522C1"/>
    <w:rsid w:val="00963406"/>
    <w:rsid w:val="00985388"/>
    <w:rsid w:val="009B7797"/>
    <w:rsid w:val="009D643C"/>
    <w:rsid w:val="009F3A2D"/>
    <w:rsid w:val="00A560B4"/>
    <w:rsid w:val="00A95299"/>
    <w:rsid w:val="00A9557F"/>
    <w:rsid w:val="00AF4620"/>
    <w:rsid w:val="00B17BB5"/>
    <w:rsid w:val="00B4009E"/>
    <w:rsid w:val="00B43935"/>
    <w:rsid w:val="00B6122F"/>
    <w:rsid w:val="00B924AF"/>
    <w:rsid w:val="00B97A03"/>
    <w:rsid w:val="00BA138C"/>
    <w:rsid w:val="00BB66F3"/>
    <w:rsid w:val="00BC02FE"/>
    <w:rsid w:val="00BD0188"/>
    <w:rsid w:val="00C21953"/>
    <w:rsid w:val="00C46CA5"/>
    <w:rsid w:val="00C754BE"/>
    <w:rsid w:val="00C87DAE"/>
    <w:rsid w:val="00CA0CBB"/>
    <w:rsid w:val="00CA3AC2"/>
    <w:rsid w:val="00CD4F7A"/>
    <w:rsid w:val="00D14604"/>
    <w:rsid w:val="00D50EA1"/>
    <w:rsid w:val="00D55B69"/>
    <w:rsid w:val="00D91589"/>
    <w:rsid w:val="00DC2733"/>
    <w:rsid w:val="00DD4676"/>
    <w:rsid w:val="00DF28E8"/>
    <w:rsid w:val="00E40DC9"/>
    <w:rsid w:val="00E5189F"/>
    <w:rsid w:val="00E96D3F"/>
    <w:rsid w:val="00EA6F5A"/>
    <w:rsid w:val="00EF58A5"/>
    <w:rsid w:val="00F22BCA"/>
    <w:rsid w:val="00F26397"/>
    <w:rsid w:val="00F32923"/>
    <w:rsid w:val="00F448B8"/>
    <w:rsid w:val="00F531AB"/>
    <w:rsid w:val="00F53406"/>
    <w:rsid w:val="00F560F8"/>
    <w:rsid w:val="00F63780"/>
    <w:rsid w:val="00F814D0"/>
    <w:rsid w:val="00FB0B18"/>
    <w:rsid w:val="00FB53AD"/>
    <w:rsid w:val="00FC5A4D"/>
    <w:rsid w:val="00FD1EA9"/>
    <w:rsid w:val="00FE2436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89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89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89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89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89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89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89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89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St-453/2016-3</izvorni_sadrzaj>
    <derivirana_varijabla naziv="DomainObject.Oznaka_1">St-453/2016-3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ART d.o.o. SVETI PETAR U ŠUMI zastupanog po punomoćniku Stjepan Kralj</izvorni_sadrzaj>
    <derivirana_varijabla naziv="DomainObject.Predmet.ProtustrankaFormated_1">  ISTRA ART d.o.o. SVETI PETAR U ŠUMI zastupanog po punomoćniku Stjepan Kralj</derivirana_varijabla>
  </DomainObject.Predmet.ProtustrankaFormated>
  <DomainObject.Predmet.ProtustrankaFormatedOIB>
    <izvorni_sadrzaj>  ISTRA ART d.o.o. SVETI PETAR U ŠUMI, OIB 17053053293 zastupanog po punomoćniku Stjepan Kralj</izvorni_sadrzaj>
    <derivirana_varijabla naziv="DomainObject.Predmet.ProtustrankaFormatedOIB_1">  ISTRA ART d.o.o. SVETI PETAR U ŠUMI, OIB 17053053293 zastupanog po punomoćniku Stjepan Kralj</derivirana_varijabla>
  </DomainObject.Predmet.ProtustrankaFormatedOIB>
  <DomainObject.Predmet.ProtustrankaFormatedWithAdress>
    <izvorni_sadrzaj> ISTRA ART d.o.o. SVETI PETAR U ŠUMI, Turčinovići 76, 52404 Sveti Petar u Šumi zastupanog po punomoćniku Stjepan Kralj</izvorni_sadrzaj>
    <derivirana_varijabla naziv="DomainObject.Predmet.ProtustrankaFormatedWithAdress_1"> ISTRA ART d.o.o. SVETI PETAR U ŠUMI, Turčinovići 76, 52404 Sveti Petar u Šumi zastupanog po punomoćniku Stjepan Kralj</derivirana_varijabla>
  </DomainObject.Predmet.ProtustrankaFormatedWithAdress>
  <DomainObject.Predmet.ProtustrankaFormatedWithAdressOIB>
    <izvorni_sadrzaj> ISTRA ART d.o.o. SVETI PETAR U ŠUMI, OIB 17053053293, Turčinovići 76, 52404 Sveti Petar u Šumi zastupanog po punomoćniku Stjepan Kralj</izvorni_sadrzaj>
    <derivirana_varijabla naziv="DomainObject.Predmet.ProtustrankaFormatedWithAdressOIB_1"> ISTRA ART d.o.o. SVETI PETAR U ŠUMI, OIB 17053053293, Turčinovići 76, 52404 Sveti Petar u Šumi zastupanog po punomoćniku Stjepan Kralj</derivirana_varijabla>
  </DomainObject.Predmet.ProtustrankaFormatedWithAdressOIB>
  <DomainObject.Predmet.ProtustrankaWithAdress>
    <izvorni_sadrzaj>ISTRA ART d.o.o. SVETI PETAR U ŠUMI Turčinovići 76, 52404 Sveti Petar u Šumi</izvorni_sadrzaj>
    <derivirana_varijabla naziv="DomainObject.Predmet.ProtustrankaWithAdress_1">ISTRA ART d.o.o. SVETI PETAR U ŠUMI Turčinovići 76, 52404 Sveti Petar u Šumi</derivirana_varijabla>
  </DomainObject.Predmet.ProtustrankaWithAdress>
  <DomainObject.Predmet.ProtustrankaWithAdressOIB>
    <izvorni_sadrzaj>ISTRA ART d.o.o. SVETI PETAR U ŠUMI, OIB 17053053293, Turčinovići 76, 52404 Sveti Petar u Šumi</izvorni_sadrzaj>
    <derivirana_varijabla naziv="DomainObject.Predmet.ProtustrankaWithAdressOIB_1">ISTRA ART d.o.o. SVETI PETAR U ŠUMI, OIB 17053053293, Turčinovići 76, 52404 Sveti Petar u Šumi</derivirana_varijabla>
  </DomainObject.Predmet.ProtustrankaWithAdressOIB>
  <DomainObject.Predmet.ProtustrankaNazivFormated>
    <izvorni_sadrzaj>ISTRA ART d.o.o. SVETI PETAR U ŠUMI</izvorni_sadrzaj>
    <derivirana_varijabla naziv="DomainObject.Predmet.ProtustrankaNazivFormated_1">ISTRA ART d.o.o. SVETI PETAR U ŠUMI</derivirana_varijabla>
  </DomainObject.Predmet.ProtustrankaNazivFormated>
  <DomainObject.Predmet.ProtustrankaNazivFormatedOIB>
    <izvorni_sadrzaj>ISTRA ART d.o.o. SVETI PETAR U ŠUMI, OIB 17053053293</izvorni_sadrzaj>
    <derivirana_varijabla naziv="DomainObject.Predmet.ProtustrankaNazivFormatedOIB_1">ISTRA ART d.o.o. SVETI PETAR U ŠUMI, OIB 17053053293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57773.53</izvorni_sadrzaj>
    <derivirana_varijabla naziv="DomainObject.Predmet.TrenutnaVrijednost_1">57773.53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ART d.o.o. SVETI PETAR U ŠUMI zastupanog po punomoćniku Stjepan Kralj</item>
    </izvorni_sadrzaj>
    <derivirana_varijabla naziv="DomainObject.Predmet.ProtuStrankaListFormated_1">
      <item>ISTRA ART d.o.o. SVETI PETAR U ŠUMI zastupanog po punomoćniku Stjepan Kralj</item>
    </derivirana_varijabla>
  </DomainObject.Predmet.ProtuStrankaListFormated>
  <DomainObject.Predmet.ProtuStrankaListFormatedOIB>
    <izvorni_sadrzaj>
      <item>ISTRA ART d.o.o. SVETI PETAR U ŠUMI, OIB 17053053293 zastupanog po punomoćniku Stjepan Kralj</item>
    </izvorni_sadrzaj>
    <derivirana_varijabla naziv="DomainObject.Predmet.ProtuStrankaListFormatedOIB_1">
      <item>ISTRA ART d.o.o. SVETI PETAR U ŠUMI, OIB 17053053293 zastupanog po punomoćniku Stjepan Kralj</item>
    </derivirana_varijabla>
  </DomainObject.Predmet.ProtuStrankaListFormatedOIB>
  <DomainObject.Predmet.ProtuStrankaListFormatedWithAdress>
    <izvorni_sadrzaj>
      <item>ISTRA ART d.o.o. SVETI PETAR U ŠUMI, Turčinovići 76, 52404 Sveti Petar u Šumi zastupanog po punomoćniku Stjepan Kralj</item>
    </izvorni_sadrzaj>
    <derivirana_varijabla naziv="DomainObject.Predmet.ProtuStrankaListFormatedWithAdress_1">
      <item>ISTRA ART d.o.o. SVETI PETAR U ŠUMI, Turčinovići 76, 52404 Sveti Petar u Šumi zastupanog po punomoćniku Stjepan Kralj</item>
    </derivirana_varijabla>
  </DomainObject.Predmet.ProtuStrankaListFormatedWithAdress>
  <DomainObject.Predmet.ProtuStrankaListFormatedWithAdressOIB>
    <izvorni_sadrzaj>
      <item>ISTRA ART d.o.o. SVETI PETAR U ŠUMI, OIB 17053053293, Turčinovići 76, 52404 Sveti Petar u Šumi zastupanog po punomoćniku Stjepan Kralj</item>
    </izvorni_sadrzaj>
    <derivirana_varijabla naziv="DomainObject.Predmet.ProtuStrankaListFormatedWithAdressOIB_1">
      <item>ISTRA ART d.o.o. SVETI PETAR U ŠUMI, OIB 17053053293, Turčinovići 76, 52404 Sveti Petar u Šumi zastupanog po punomoćniku Stjepan Kralj</item>
    </derivirana_varijabla>
  </DomainObject.Predmet.ProtuStrankaListFormatedWithAdressOIB>
  <DomainObject.Predmet.ProtuStrankaListNazivFormated>
    <izvorni_sadrzaj>
      <item>ISTRA ART d.o.o. SVETI PETAR U ŠUMI</item>
    </izvorni_sadrzaj>
    <derivirana_varijabla naziv="DomainObject.Predmet.ProtuStrankaListNazivFormated_1">
      <item>ISTRA ART d.o.o. SVETI PETAR U ŠUMI</item>
    </derivirana_varijabla>
  </DomainObject.Predmet.ProtuStrankaListNazivFormated>
  <DomainObject.Predmet.ProtuStrankaListNazivFormatedOIB>
    <izvorni_sadrzaj>
      <item>ISTRA ART d.o.o. SVETI PETAR U ŠUMI, OIB 17053053293</item>
    </izvorni_sadrzaj>
    <derivirana_varijabla naziv="DomainObject.Predmet.ProtuStrankaListNazivFormatedOIB_1">
      <item>ISTRA ART d.o.o. SVETI PETAR U ŠUMI, OIB 17053053293</item>
    </derivirana_varijabla>
  </DomainObject.Predmet.ProtuStrankaListNazivFormatedOIB>
  <DomainObject.Predmet.OstaliListFormated>
    <izvorni_sadrzaj>
      <item>Stjepan Kralj punomoćnik sudionika u postupku ISTRA ART d.o.o. SVETI PETAR U ŠUMI</item>
    </izvorni_sadrzaj>
    <derivirana_varijabla naziv="DomainObject.Predmet.OstaliListFormated_1">
      <item>Stjepan Kralj punomoćnik sudionika u postupku ISTRA ART d.o.o. SVETI PETAR U ŠUMI</item>
    </derivirana_varijabla>
  </DomainObject.Predmet.OstaliListFormated>
  <DomainObject.Predmet.OstaliListFormatedOIB>
    <izvorni_sadrzaj>
      <item>Stjepan Kralj, OIB 17336591964 punomoćnik sudionika u postupku ISTRA ART d.o.o. SVETI PETAR U ŠUMI</item>
    </izvorni_sadrzaj>
    <derivirana_varijabla naziv="DomainObject.Predmet.OstaliListFormatedOIB_1">
      <item>Stjepan Kralj, OIB 17336591964 punomoćnik sudionika u postupku ISTRA ART d.o.o. SVETI PETAR U ŠUMI</item>
    </derivirana_varijabla>
  </DomainObject.Predmet.OstaliListFormatedOIB>
  <DomainObject.Predmet.OstaliListFormatedWithAdress>
    <izvorni_sadrzaj>
      <item>Stjepan Kralj, Braće Radića 6, 31224 Niza punomoćnik sudionika u postupku ISTRA ART d.o.o. SVETI PETAR U ŠUMI</item>
    </izvorni_sadrzaj>
    <derivirana_varijabla naziv="DomainObject.Predmet.OstaliListFormatedWithAdress_1">
      <item>Stjepan Kralj, Braće Radića 6, 31224 Niza punomoćnik sudionika u postupku ISTRA ART d.o.o. SVETI PETAR U ŠUMI</item>
    </derivirana_varijabla>
  </DomainObject.Predmet.OstaliListFormatedWithAdress>
  <DomainObject.Predmet.OstaliListFormatedWithAdressOIB>
    <izvorni_sadrzaj>
      <item>Stjepan Kralj, OIB 17336591964, Braće Radića 6, 31224 Niza punomoćnik sudionika u postupku ISTRA ART d.o.o. SVETI PETAR U ŠUMI</item>
    </izvorni_sadrzaj>
    <derivirana_varijabla naziv="DomainObject.Predmet.OstaliListFormatedWithAdressOIB_1">
      <item>Stjepan Kralj, OIB 17336591964, Braće Radića 6, 31224 Niza punomoćnik sudionika u postupku ISTRA ART d.o.o. SVETI PETAR U ŠUMI</item>
    </derivirana_varijabla>
  </DomainObject.Predmet.OstaliListFormatedWithAdressOIB>
  <DomainObject.Predmet.OstaliListNazivFormated>
    <izvorni_sadrzaj>
      <item>Stjepan Kralj</item>
    </izvorni_sadrzaj>
    <derivirana_varijabla naziv="DomainObject.Predmet.OstaliListNazivFormated_1">
      <item>Stjepan Kralj</item>
    </derivirana_varijabla>
  </DomainObject.Predmet.OstaliListNazivFormated>
  <DomainObject.Predmet.OstaliListNazivFormatedOIB>
    <izvorni_sadrzaj>
      <item>Stjepan Kralj, OIB 17336591964</item>
    </izvorni_sadrzaj>
    <derivirana_varijabla naziv="DomainObject.Predmet.OstaliListNazivFormatedOIB_1">
      <item>Stjepan Kralj, OIB 17336591964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St-453/2016-3</izvorni_sadrzaj>
    <derivirana_varijabla naziv="DomainObject.PoslovniBrojDokumenta_1">St-453/2016-3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ART d.o.o. SVETI PETAR U ŠUMI</izvorni_sadrzaj>
    <derivirana_varijabla naziv="DomainObject.Predmet.ProtustrankaIDrugi_1">ISTRA ART d.o.o. SVETI PETAR U ŠUMI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ART d.o.o. SVETI PETAR U ŠUMI, OIB 17053053293, Turčinovići 76, 52404 Sveti Petar u Šumi</izvorni_sadrzaj>
    <derivirana_varijabla naziv="DomainObject.Predmet.ProtustrankaIDrugiAdressOIB_1">ISTRA ART d.o.o. SVETI PETAR U ŠUMI, OIB 17053053293, Turčinovići 76,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ART d.o.o. SVETI PETAR U ŠUMI</item>
      <item>Stjepan Kralj</item>
    </izvorni_sadrzaj>
    <derivirana_varijabla naziv="DomainObject.Predmet.SudioniciListNaziv_1">
      <item>FINANCIJSKA AGENCIJA, RC RIJEKA, PODRUŽNICA PULA, PULA</item>
      <item>ISTRA ART d.o.o. SVETI PETAR U ŠUMI</item>
      <item>Stjepan Kralj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izvorni_sadrzaj>
    <derivirana_varijabla naziv="DomainObject.Predmet.SudioniciListAdressOIB_1">
      <item>FINANCIJSKA AGENCIJA, RC RIJEKA, PODRUŽNICA PULA, PULA, OIB 85821130368, Giardini 5,52100 Pula</item>
      <item>ISTRA ART d.o.o. SVETI PETAR U ŠUMI, OIB 17053053293, Turčinovići 76,52404 Sveti Petar u Šumi</item>
      <item>Stjepan Kralj, OIB 17336591964, Braće Radića 6,31224 Niza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17053053293</item>
      <item>, OIB 17336591964</item>
    </izvorni_sadrzaj>
    <derivirana_varijabla naziv="DomainObject.Predmet.SudioniciListNazivOIB_1">
      <item>, OIB 85821130368</item>
      <item>, OIB 17053053293</item>
      <item>, OIB 17336591964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F5658-6477-445D-8990-5B22924BF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3317</properties:Characters>
  <properties:Lines>88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2016-03-16T06:54:00Z</dcterms:created>
  <dc:creator>Jasmina Matika</dc:creator>
  <cp:lastModifiedBy>Sanja Prodan</cp:lastModifiedBy>
  <cp:lastPrinted>2016-03-16T10:55:00Z</cp:lastPrinted>
  <dcterms:modified xmlns:xsi="http://www.w3.org/2001/XMLSchema-instance" xsi:type="dcterms:W3CDTF">2016-03-16T10:56:00Z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