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203b" w14:paraId="3a6203b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1A5E85">
        <w:t>4676</w:t>
      </w:r>
      <w:r w:rsidR="0041541C">
        <w:t>/16-1</w:t>
      </w:r>
      <w:r w:rsidR="001A5E85">
        <w:t>0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E40AD" w:rsidP="000D576F" w:rsidR="000D576F" w:rsidRPr="00A70551">
      <w:pPr>
        <w:ind w:firstLine="708"/>
        <w:jc w:val="both"/>
        <w:rPr>
          <w:lang w:val="pt-BR"/>
        </w:rPr>
      </w:pPr>
      <w:r w:rsidRPr="00F16023">
        <w:t xml:space="preserve">Trgovački sud u Zagrebu, po sucu Nikolini Dorić Hadžisejdić, </w:t>
      </w:r>
      <w:r w:rsidRPr="00F16023">
        <w:rPr>
          <w:lang w:val="pt-BR"/>
        </w:rPr>
        <w:t>u stečajnom predmetu u povodu prijedloga predlagatelja</w:t>
      </w:r>
      <w:r w:rsidRPr="00F16023">
        <w:t xml:space="preserve"> </w:t>
      </w:r>
      <w:r w:rsidRPr="00F16023">
        <w:rPr>
          <w:lang w:val="pt-BR"/>
        </w:rPr>
        <w:t xml:space="preserve">FINANCIJSKA AGENCIJA, RC Zagreb, </w:t>
      </w:r>
      <w:r w:rsidRPr="00F16023">
        <w:t>Podružnica Zagreb, Trg svibanjskih žrtava 1995. 1, OIB: 85821130368,</w:t>
      </w:r>
      <w:r w:rsidRPr="00F16023">
        <w:rPr>
          <w:lang w:val="pt-BR"/>
        </w:rPr>
        <w:t xml:space="preserve"> za otvaranje stečajnog postupka nad dužnikom </w:t>
      </w:r>
      <w:proofErr w:type="spellStart"/>
      <w:r w:rsidR="001A5E85">
        <w:t>Yours</w:t>
      </w:r>
      <w:proofErr w:type="spellEnd"/>
      <w:r w:rsidR="001A5E85">
        <w:t xml:space="preserve"> Spot j.d.o.o. za usluge, OIB 94515349923, Zagreb, </w:t>
      </w:r>
      <w:proofErr w:type="spellStart"/>
      <w:r w:rsidR="001A5E85">
        <w:t>Nehajska</w:t>
      </w:r>
      <w:proofErr w:type="spellEnd"/>
      <w:r w:rsidR="001A5E85">
        <w:t xml:space="preserve"> ulica 48</w:t>
      </w:r>
      <w:r w:rsidR="000D576F" w:rsidRPr="00A70551">
        <w:rPr>
          <w:lang w:val="pt-BR"/>
        </w:rPr>
        <w:t>, 28. studenog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17887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proofErr w:type="spellStart"/>
      <w:r w:rsidR="001A5E85">
        <w:t>Yours</w:t>
      </w:r>
      <w:proofErr w:type="spellEnd"/>
      <w:r w:rsidR="001A5E85">
        <w:t xml:space="preserve"> Spot j.d.o.o. za usluge, OIB 94515349923, Zagreb, </w:t>
      </w:r>
      <w:proofErr w:type="spellStart"/>
      <w:r w:rsidR="001A5E85">
        <w:t>Nehajska</w:t>
      </w:r>
      <w:proofErr w:type="spellEnd"/>
      <w:r w:rsidR="001A5E85">
        <w:t xml:space="preserve"> ulica 48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717887" w:rsidRPr="00717887">
        <w:t>8. veljače 2017. u 9</w:t>
      </w:r>
      <w:r w:rsidR="00F057DB" w:rsidRPr="00717887">
        <w:t>,</w:t>
      </w:r>
      <w:r w:rsidR="00717887" w:rsidRPr="00717887">
        <w:t>00</w:t>
      </w:r>
      <w:r w:rsidRPr="00717887">
        <w:t xml:space="preserve"> sati,</w:t>
      </w:r>
      <w:r w:rsidRPr="00717887">
        <w:rPr>
          <w:b/>
        </w:rPr>
        <w:t xml:space="preserve"> </w:t>
      </w:r>
      <w:r w:rsidRPr="00717887">
        <w:t>u zgradi ovog suda u sobi br</w:t>
      </w:r>
      <w:r w:rsidR="006A22C0" w:rsidRPr="00717887">
        <w:t xml:space="preserve">. </w:t>
      </w:r>
      <w:r w:rsidR="000D576F" w:rsidRPr="00717887">
        <w:t>9</w:t>
      </w:r>
      <w:r w:rsidR="006A22C0" w:rsidRPr="00717887">
        <w:t>5</w:t>
      </w:r>
      <w:r w:rsidRPr="00717887">
        <w:t>/II ulič</w:t>
      </w:r>
      <w:r w:rsidR="0038741D" w:rsidRPr="00717887">
        <w:t>na zgrada, a na koje se pozi</w:t>
      </w:r>
      <w:r w:rsidR="0038741D">
        <w:t>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proofErr w:type="spellStart"/>
      <w:r w:rsidR="001A5E85">
        <w:t>Raiffeisenbank</w:t>
      </w:r>
      <w:proofErr w:type="spellEnd"/>
      <w:r w:rsidR="001A5E85">
        <w:t xml:space="preserve"> </w:t>
      </w:r>
      <w:proofErr w:type="spellStart"/>
      <w:r w:rsidR="001A5E85">
        <w:t>Austria</w:t>
      </w:r>
      <w:proofErr w:type="spellEnd"/>
      <w:r w:rsidR="000D576F">
        <w:t xml:space="preserve"> </w:t>
      </w:r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D576F">
        <w:t>28</w:t>
      </w:r>
      <w:r w:rsidR="00A019E5">
        <w:t xml:space="preserve">. </w:t>
      </w:r>
      <w:r w:rsidR="000D576F">
        <w:t>studenog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94C7C" w:rsidP="00294C7C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294C7C" w:rsidP="006B708C" w:rsidR="00294C7C">
      <w:pPr>
        <w:rPr>
          <w:b/>
        </w:rPr>
      </w:pPr>
    </w:p>
    <w:p w:rsidRDefault="00294C7C" w:rsidP="002B3342" w:rsidR="00294C7C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94C7C" w:rsidP="002B3342" w:rsidR="00294C7C" w:rsidRPr="00694D64">
      <w:r w:rsidRPr="00694D64">
        <w:t>Karmela Dolenc</w:t>
      </w:r>
    </w:p>
    <w:p w:rsidRDefault="00294C7C" w:rsidP="002B3342" w:rsidR="00294C7C">
      <w:pPr>
        <w:pStyle w:val="Bezproreda"/>
      </w:pPr>
    </w:p>
    <w:sectPr w:rsidSect="000D576F" w:rsidR="00294C7C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51F3"/>
    <w:rsid w:val="00014CE5"/>
    <w:rsid w:val="00015F41"/>
    <w:rsid w:val="00071509"/>
    <w:rsid w:val="00075172"/>
    <w:rsid w:val="000D576F"/>
    <w:rsid w:val="000E19ED"/>
    <w:rsid w:val="000E1DC5"/>
    <w:rsid w:val="00106717"/>
    <w:rsid w:val="001A5E85"/>
    <w:rsid w:val="0021087C"/>
    <w:rsid w:val="00227C98"/>
    <w:rsid w:val="00263D9E"/>
    <w:rsid w:val="00264157"/>
    <w:rsid w:val="00264933"/>
    <w:rsid w:val="002714E8"/>
    <w:rsid w:val="00287281"/>
    <w:rsid w:val="00294C7C"/>
    <w:rsid w:val="002D2245"/>
    <w:rsid w:val="00316538"/>
    <w:rsid w:val="00347BB4"/>
    <w:rsid w:val="0038741D"/>
    <w:rsid w:val="003C198B"/>
    <w:rsid w:val="0041541C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17887"/>
    <w:rsid w:val="00733542"/>
    <w:rsid w:val="007A6843"/>
    <w:rsid w:val="007B3F07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0255"/>
    <w:rsid w:val="00E9131D"/>
    <w:rsid w:val="00EA7FA1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294C7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294C7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4676</izvorni_sadrzaj>
    <derivirana_varijabla naziv="DomainObject.Predmet.Broj_1">4676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St-4676/2016</izvorni_sadrzaj>
    <derivirana_varijabla naziv="DomainObject.Predmet.OznakaBroj_1">St-4676/2016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Yours Spot j.d.o.o. za usluge zastupanog po punomoćniku Anteja Ujdur</izvorni_sadrzaj>
    <derivirana_varijabla naziv="DomainObject.Predmet.ProtustrankaFormated_1">  Yours Spot j.d.o.o. za usluge zastupanog po punomoćniku Anteja Ujdur</derivirana_varijabla>
  </DomainObject.Predmet.ProtustrankaFormated>
  <DomainObject.Predmet.ProtustrankaFormatedOIB>
    <izvorni_sadrzaj>  Yours Spot j.d.o.o. za usluge, OIB 94515349923 zastupanog po punomoćniku Anteja Ujdur</izvorni_sadrzaj>
    <derivirana_varijabla naziv="DomainObject.Predmet.ProtustrankaFormatedOIB_1">  Yours Spot j.d.o.o. za usluge, OIB 94515349923 zastupanog po punomoćniku Anteja Ujdur</derivirana_varijabla>
  </DomainObject.Predmet.ProtustrankaFormatedOIB>
  <DomainObject.Predmet.ProtustrankaFormatedWithAdress>
    <izvorni_sadrzaj> Yours Spot j.d.o.o. za usluge, Nehajska ulica 48, 10000 Zagreb zastupanog po punomoćniku Anteja Ujdur</izvorni_sadrzaj>
    <derivirana_varijabla naziv="DomainObject.Predmet.ProtustrankaFormatedWithAdress_1"> Yours Spot j.d.o.o. za usluge, Nehajska ulica 48, 10000 Zagreb zastupanog po punomoćniku Anteja Ujdur</derivirana_varijabla>
  </DomainObject.Predmet.ProtustrankaFormatedWithAdress>
  <DomainObject.Predmet.ProtustrankaFormatedWithAdressOIB>
    <izvorni_sadrzaj> Yours Spot j.d.o.o. za usluge, OIB 94515349923, Nehajska ulica 48, 10000 Zagreb zastupanog po punomoćniku Anteja Ujdur</izvorni_sadrzaj>
    <derivirana_varijabla naziv="DomainObject.Predmet.ProtustrankaFormatedWithAdressOIB_1"> Yours Spot j.d.o.o. za usluge, OIB 94515349923, Nehajska ulica 48, 10000 Zagreb zastupanog po punomoćniku Anteja Ujdur</derivirana_varijabla>
  </DomainObject.Predmet.ProtustrankaFormatedWithAdressOIB>
  <DomainObject.Predmet.ProtustrankaWithAdress>
    <izvorni_sadrzaj>Yours Spot j.d.o.o. za usluge Nehajska ulica 48, 10000 Zagreb</izvorni_sadrzaj>
    <derivirana_varijabla naziv="DomainObject.Predmet.ProtustrankaWithAdress_1">Yours Spot j.d.o.o. za usluge Nehajska ulica 48, 10000 Zagreb</derivirana_varijabla>
  </DomainObject.Predmet.ProtustrankaWithAdress>
  <DomainObject.Predmet.ProtustrankaWithAdressOIB>
    <izvorni_sadrzaj>Yours Spot j.d.o.o. za usluge, OIB 94515349923, Nehajska ulica 48, 10000 Zagreb</izvorni_sadrzaj>
    <derivirana_varijabla naziv="DomainObject.Predmet.ProtustrankaWithAdressOIB_1">Yours Spot j.d.o.o. za usluge, OIB 94515349923, Nehajska ulica 48, 10000 Zagreb</derivirana_varijabla>
  </DomainObject.Predmet.ProtustrankaWithAdressOIB>
  <DomainObject.Predmet.ProtustrankaNazivFormated>
    <izvorni_sadrzaj>Yours Spot j.d.o.o. za usluge</izvorni_sadrzaj>
    <derivirana_varijabla naziv="DomainObject.Predmet.ProtustrankaNazivFormated_1">Yours Spot j.d.o.o. za usluge</derivirana_varijabla>
  </DomainObject.Predmet.ProtustrankaNazivFormated>
  <DomainObject.Predmet.ProtustrankaNazivFormatedOIB>
    <izvorni_sadrzaj>Yours Spot j.d.o.o. za usluge, OIB 94515349923</izvorni_sadrzaj>
    <derivirana_varijabla naziv="DomainObject.Predmet.ProtustrankaNazivFormatedOIB_1">Yours Spot j.d.o.o. za usluge, OIB 94515349923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Yours Spot j.d.o.o. za usluge zastupanog po punomoćniku Anteja Ujdur</item>
    </izvorni_sadrzaj>
    <derivirana_varijabla naziv="DomainObject.Predmet.ProtuStrankaListFormated_1">
      <item>Yours Spot j.d.o.o. za usluge zastupanog po punomoćniku Anteja Ujdur</item>
    </derivirana_varijabla>
  </DomainObject.Predmet.ProtuStrankaListFormated>
  <DomainObject.Predmet.ProtuStrankaListFormatedOIB>
    <izvorni_sadrzaj>
      <item>Yours Spot j.d.o.o. za usluge, OIB 94515349923 zastupanog po punomoćniku Anteja Ujdur</item>
    </izvorni_sadrzaj>
    <derivirana_varijabla naziv="DomainObject.Predmet.ProtuStrankaListFormatedOIB_1">
      <item>Yours Spot j.d.o.o. za usluge, OIB 94515349923 zastupanog po punomoćniku Anteja Ujdur</item>
    </derivirana_varijabla>
  </DomainObject.Predmet.ProtuStrankaListFormatedOIB>
  <DomainObject.Predmet.ProtuStrankaListFormatedWithAdress>
    <izvorni_sadrzaj>
      <item>Yours Spot j.d.o.o. za usluge, Nehajska ulica 48, 10000 Zagreb zastupanog po punomoćniku Anteja Ujdur</item>
    </izvorni_sadrzaj>
    <derivirana_varijabla naziv="DomainObject.Predmet.ProtuStrankaListFormatedWithAdress_1">
      <item>Yours Spot j.d.o.o. za usluge, Nehajska ulica 48, 10000 Zagreb zastupanog po punomoćniku Anteja Ujdur</item>
    </derivirana_varijabla>
  </DomainObject.Predmet.ProtuStrankaListFormatedWithAdress>
  <DomainObject.Predmet.ProtuStrankaListFormatedWithAdressOIB>
    <izvorni_sadrzaj>
      <item>Yours Spot j.d.o.o. za usluge, OIB 94515349923, Nehajska ulica 48, 10000 Zagreb zastupanog po punomoćniku Anteja Ujdur</item>
    </izvorni_sadrzaj>
    <derivirana_varijabla naziv="DomainObject.Predmet.ProtuStrankaListFormatedWithAdressOIB_1">
      <item>Yours Spot j.d.o.o. za usluge, OIB 94515349923, Nehajska ulica 48, 10000 Zagreb zastupanog po punomoćniku Anteja Ujdur</item>
    </derivirana_varijabla>
  </DomainObject.Predmet.ProtuStrankaListFormatedWithAdressOIB>
  <DomainObject.Predmet.ProtuStrankaListNazivFormated>
    <izvorni_sadrzaj>
      <item>Yours Spot j.d.o.o. za usluge</item>
    </izvorni_sadrzaj>
    <derivirana_varijabla naziv="DomainObject.Predmet.ProtuStrankaListNazivFormated_1">
      <item>Yours Spot j.d.o.o. za usluge</item>
    </derivirana_varijabla>
  </DomainObject.Predmet.ProtuStrankaListNazivFormated>
  <DomainObject.Predmet.ProtuStrankaListNazivFormatedOIB>
    <izvorni_sadrzaj>
      <item>Yours Spot j.d.o.o. za usluge, OIB 94515349923</item>
    </izvorni_sadrzaj>
    <derivirana_varijabla naziv="DomainObject.Predmet.ProtuStrankaListNazivFormatedOIB_1">
      <item>Yours Spot j.d.o.o. za usluge, OIB 94515349923</item>
    </derivirana_varijabla>
  </DomainObject.Predmet.ProtuStrankaListNazivFormatedOIB>
  <DomainObject.Predmet.OstaliListFormated>
    <izvorni_sadrzaj>
      <item>Anteja Ujdur punomoćnik sudionika u postupku Yours Spot j.d.o.o. za usluge</item>
      <item>Raiffeisenbank Austria d.d.</item>
    </izvorni_sadrzaj>
    <derivirana_varijabla naziv="DomainObject.Predmet.OstaliListFormated_1">
      <item>Anteja Ujdur punomoćnik sudionika u postupku Yours Spot j.d.o.o. za usluge</item>
      <item>Raiffeisenbank Austria d.d.</item>
    </derivirana_varijabla>
  </DomainObject.Predmet.OstaliListFormated>
  <DomainObject.Predmet.OstaliListFormatedOIB>
    <izvorni_sadrzaj>
      <item>Anteja Ujdur, OIB 98270430617 punomoćnik sudionika u postupku Yours Spot j.d.o.o. za usluge</item>
      <item>Raiffeisenbank Austria d.d., OIB 53056966535</item>
    </izvorni_sadrzaj>
    <derivirana_varijabla naziv="DomainObject.Predmet.OstaliListFormatedOIB_1">
      <item>Anteja Ujdur, OIB 98270430617 punomoćnik sudionika u postupku Yours Spot j.d.o.o. za usluge</item>
      <item>Raiffeisenbank Austria d.d., OIB 53056966535</item>
    </derivirana_varijabla>
  </DomainObject.Predmet.OstaliListFormatedOIB>
  <DomainObject.Predmet.OstaliListFormatedWithAdress>
    <izvorni_sadrzaj>
      <item>Anteja Ujdur, Nehajska Ulica 48, 10000 Zagreb punomoćnik sudionika u postupku Yours Spot j.d.o.o. za usluge</item>
      <item>Raiffeisenbank Austria d.d., Petrinjska 59, 10000 Zagreb</item>
    </izvorni_sadrzaj>
    <derivirana_varijabla naziv="DomainObject.Predmet.OstaliListFormatedWithAdress_1">
      <item>Anteja Ujdur, Nehajska Ulica 48, 10000 Zagreb punomoćnik sudionika u postupku Yours Spot j.d.o.o. za usluge</item>
      <item>Raiffeisenbank Austria d.d., Petrinjska 59, 10000 Zagreb</item>
    </derivirana_varijabla>
  </DomainObject.Predmet.OstaliListFormatedWithAdress>
  <DomainObject.Predmet.OstaliListFormatedWithAdressOIB>
    <izvorni_sadrzaj>
      <item>Anteja Ujdur, OIB 98270430617, Nehajska Ulica 48, 10000 Zagreb punomoćnik sudionika u postupku Yours Spot j.d.o.o. za usluge</item>
      <item>Raiffeisenbank Austria d.d., OIB 53056966535, Petrinjska 59, 10000 Zagreb</item>
    </izvorni_sadrzaj>
    <derivirana_varijabla naziv="DomainObject.Predmet.OstaliListFormatedWithAdressOIB_1">
      <item>Anteja Ujdur, OIB 98270430617, Nehajska Ulica 48, 10000 Zagreb punomoćnik sudionika u postupku Yours Spot j.d.o.o. za usluge</item>
      <item>Raiffeisenbank Austria d.d., OIB 53056966535, Petrinjska 59, 10000 Zagreb</item>
    </derivirana_varijabla>
  </DomainObject.Predmet.OstaliListFormatedWithAdressOIB>
  <DomainObject.Predmet.OstaliListNazivFormated>
    <izvorni_sadrzaj>
      <item>Anteja Ujdur</item>
      <item>Raiffeisenbank Austria d.d.</item>
    </izvorni_sadrzaj>
    <derivirana_varijabla naziv="DomainObject.Predmet.OstaliListNazivFormated_1">
      <item>Anteja Ujdur</item>
      <item>Raiffeisenbank Austria d.d.</item>
    </derivirana_varijabla>
  </DomainObject.Predmet.OstaliListNazivFormated>
  <DomainObject.Predmet.OstaliListNazivFormatedOIB>
    <izvorni_sadrzaj>
      <item>Anteja Ujdur, OIB 98270430617</item>
      <item>Raiffeisenbank Austria d.d., OIB 53056966535</item>
    </izvorni_sadrzaj>
    <derivirana_varijabla naziv="DomainObject.Predmet.OstaliListNazivFormatedOIB_1">
      <item>Anteja Ujdur, OIB 98270430617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Yours Spot j.d.o.o. za usluge</izvorni_sadrzaj>
    <derivirana_varijabla naziv="DomainObject.Predmet.ProtustrankaIDrugi_1">Yours Spot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Yours Spot j.d.o.o. za usluge, OIB 94515349923, Nehajska ulica 48, 10000 Zagreb</izvorni_sadrzaj>
    <derivirana_varijabla naziv="DomainObject.Predmet.ProtustrankaIDrugiAdressOIB_1">Yours Spot j.d.o.o. za usluge, OIB 94515349923, Nehajska ulica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Yours Spot j.d.o.o. za usluge</item>
      <item>Anteja Ujdur</item>
      <item>Raiffeisenbank Austria d.d.</item>
    </izvorni_sadrzaj>
    <derivirana_varijabla naziv="DomainObject.Predmet.SudioniciListNaziv_1">
      <item>FINA Regionalni centar Zagreb</item>
      <item>Yours Spot j.d.o.o. za usluge</item>
      <item>Anteja Ujdur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Yours Spot j.d.o.o. za usluge, OIB 94515349923, Nehajska ulica 48,10000 Zagreb</item>
      <item>Anteja Ujdur, OIB 98270430617, Nehajska Ulica 48,10000 Zagreb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Yours Spot j.d.o.o. za usluge, OIB 94515349923, Nehajska ulica 48,10000 Zagreb</item>
      <item>Anteja Ujdur, OIB 98270430617, Nehajska Ulica 48,10000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94515349923</item>
      <item>, OIB 98270430617</item>
      <item>, OIB 53056966535</item>
    </izvorni_sadrzaj>
    <derivirana_varijabla naziv="DomainObject.Predmet.SudioniciListNazivOIB_1">
      <item>, OIB 85821130368</item>
      <item>, OIB 94515349923</item>
      <item>, OIB 98270430617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990</properties:Characters>
  <properties:Lines>38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2016-11-28T10:46:00Z</cp:lastPrinted>
  <dcterms:modified xmlns:xsi="http://www.w3.org/2001/XMLSchema-instance" xsi:type="dcterms:W3CDTF">2016-11-28T10:47:00Z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