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25de" w14:paraId="6bb25de" w:rsidRDefault="00904998" w:rsidP="00B542FA" w:rsidR="0090499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04998" w:rsidP="00B542FA" w:rsidR="00904998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6F5046">
        <w:rPr>
          <w:sz w:val="24"/>
          <w:szCs w:val="24"/>
        </w:rPr>
        <w:t xml:space="preserve">                     67. St-2003</w:t>
      </w:r>
      <w:r w:rsidRPr="00A471B9">
        <w:rPr>
          <w:sz w:val="24"/>
          <w:szCs w:val="24"/>
        </w:rPr>
        <w:t xml:space="preserve">/13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6F5046" w:rsidRPr="006F5046">
        <w:rPr>
          <w:bCs/>
          <w:sz w:val="24"/>
          <w:szCs w:val="24"/>
          <w:lang w:val="pt-BR"/>
        </w:rPr>
        <w:t xml:space="preserve">MARLI SERVIS d.o.o. u stečaju, Zagreb, Vlaška 13, </w:t>
      </w:r>
      <w:r w:rsidR="006F5046" w:rsidRPr="006F5046">
        <w:rPr>
          <w:bCs/>
          <w:sz w:val="24"/>
          <w:szCs w:val="24"/>
          <w:lang w:val="hr-HR"/>
        </w:rPr>
        <w:t>OIB: 46580419876</w:t>
      </w:r>
      <w:r w:rsidR="004D04B4" w:rsidRPr="00EE5D09">
        <w:rPr>
          <w:sz w:val="24"/>
          <w:szCs w:val="24"/>
        </w:rPr>
        <w:t xml:space="preserve">, </w:t>
      </w:r>
      <w:r w:rsidR="00710451">
        <w:rPr>
          <w:sz w:val="24"/>
          <w:szCs w:val="24"/>
        </w:rPr>
        <w:t>8. veljače</w:t>
      </w:r>
      <w:r w:rsidR="00904998">
        <w:rPr>
          <w:sz w:val="24"/>
          <w:szCs w:val="24"/>
        </w:rPr>
        <w:t xml:space="preserve">  2017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6F5046" w:rsidRPr="006F5046">
        <w:rPr>
          <w:bCs/>
          <w:sz w:val="24"/>
          <w:szCs w:val="24"/>
          <w:lang w:val="pt-BR"/>
        </w:rPr>
        <w:t xml:space="preserve">MARLI SERVIS d.o.o. u stečaju, Zagreb, Vlaška 13, </w:t>
      </w:r>
      <w:r w:rsidR="006F5046" w:rsidRPr="006F5046">
        <w:rPr>
          <w:bCs/>
          <w:sz w:val="24"/>
          <w:szCs w:val="24"/>
          <w:lang w:val="hr-HR"/>
        </w:rPr>
        <w:t>OIB: 46580419876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BB5373">
        <w:rPr>
          <w:sz w:val="24"/>
          <w:szCs w:val="24"/>
        </w:rPr>
        <w:t xml:space="preserve"> koji se primjenjuje na temelju odredbe čl. 441. 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6F5046">
        <w:rPr>
          <w:sz w:val="24"/>
          <w:szCs w:val="24"/>
          <w:lang w:val="hr-HR"/>
        </w:rPr>
        <w:t>17. siječnja 2017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9D5BEA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 xml:space="preserve">će troškova stečajnog postupka te je precizirao </w:t>
      </w:r>
      <w:r w:rsidR="006F5046">
        <w:rPr>
          <w:sz w:val="24"/>
          <w:szCs w:val="24"/>
          <w:lang w:val="hr-HR"/>
        </w:rPr>
        <w:t>predvidive troškove</w:t>
      </w:r>
      <w:r w:rsidR="006F5046" w:rsidRPr="006F5046">
        <w:rPr>
          <w:sz w:val="24"/>
          <w:szCs w:val="24"/>
          <w:lang w:val="hr-HR"/>
        </w:rPr>
        <w:t xml:space="preserve"> za sljedećih 6 mjeseci</w:t>
      </w:r>
      <w:r w:rsidR="006F5046">
        <w:rPr>
          <w:sz w:val="24"/>
          <w:szCs w:val="24"/>
          <w:lang w:val="hr-HR"/>
        </w:rPr>
        <w:t xml:space="preserve"> koji</w:t>
      </w:r>
      <w:r w:rsidR="006F5046" w:rsidRPr="006F5046">
        <w:rPr>
          <w:sz w:val="24"/>
          <w:szCs w:val="24"/>
          <w:lang w:val="hr-HR"/>
        </w:rPr>
        <w:t xml:space="preserve"> iznose ukupno 239.500,00 kn</w:t>
      </w:r>
      <w:r w:rsidR="006F5046">
        <w:rPr>
          <w:sz w:val="24"/>
          <w:szCs w:val="24"/>
          <w:lang w:val="hr-HR"/>
        </w:rPr>
        <w:t xml:space="preserve">, a koji se sastoje od </w:t>
      </w:r>
      <w:r w:rsidR="006F5046" w:rsidRPr="006F5046">
        <w:rPr>
          <w:sz w:val="24"/>
          <w:szCs w:val="24"/>
          <w:lang w:val="hr-HR"/>
        </w:rPr>
        <w:t>iznos</w:t>
      </w:r>
      <w:r w:rsidR="006F5046">
        <w:rPr>
          <w:sz w:val="24"/>
          <w:szCs w:val="24"/>
          <w:lang w:val="hr-HR"/>
        </w:rPr>
        <w:t>a</w:t>
      </w:r>
      <w:r w:rsidR="006F5046" w:rsidRPr="006F5046">
        <w:rPr>
          <w:sz w:val="24"/>
          <w:szCs w:val="24"/>
          <w:lang w:val="hr-HR"/>
        </w:rPr>
        <w:t xml:space="preserve"> od 150.000,00 kn uvećano </w:t>
      </w:r>
      <w:r w:rsidR="006F5046">
        <w:rPr>
          <w:sz w:val="24"/>
          <w:szCs w:val="24"/>
          <w:lang w:val="hr-HR"/>
        </w:rPr>
        <w:t>za pdv odnosno sveukupno 187.50</w:t>
      </w:r>
      <w:r w:rsidR="006F5046" w:rsidRPr="006F5046">
        <w:rPr>
          <w:sz w:val="24"/>
          <w:szCs w:val="24"/>
          <w:lang w:val="hr-HR"/>
        </w:rPr>
        <w:t>0,00 kn koji se odnose na troškove koje je potrebno predujmiti za vođenje parnični</w:t>
      </w:r>
      <w:r w:rsidR="006F5046">
        <w:rPr>
          <w:sz w:val="24"/>
          <w:szCs w:val="24"/>
          <w:lang w:val="hr-HR"/>
        </w:rPr>
        <w:t>h</w:t>
      </w:r>
      <w:r w:rsidR="006F5046" w:rsidRPr="006F5046">
        <w:rPr>
          <w:sz w:val="24"/>
          <w:szCs w:val="24"/>
          <w:lang w:val="hr-HR"/>
        </w:rPr>
        <w:t xml:space="preserve"> </w:t>
      </w:r>
      <w:r w:rsidR="006F5046" w:rsidRPr="006F5046">
        <w:rPr>
          <w:sz w:val="24"/>
          <w:szCs w:val="24"/>
          <w:lang w:val="hr-HR"/>
        </w:rPr>
        <w:lastRenderedPageBreak/>
        <w:t xml:space="preserve">postupaka za korist stečajne mase, </w:t>
      </w:r>
      <w:r w:rsidR="006F5046">
        <w:rPr>
          <w:sz w:val="24"/>
          <w:szCs w:val="24"/>
          <w:lang w:val="hr-HR"/>
        </w:rPr>
        <w:t xml:space="preserve">iznosa od </w:t>
      </w:r>
      <w:r w:rsidR="006F5046" w:rsidRPr="006F5046">
        <w:rPr>
          <w:sz w:val="24"/>
          <w:szCs w:val="24"/>
          <w:lang w:val="hr-HR"/>
        </w:rPr>
        <w:t>20.000,00 kn po osnovi nagrade stečajnom upravitelju i</w:t>
      </w:r>
      <w:r w:rsidR="006F5046">
        <w:rPr>
          <w:sz w:val="24"/>
          <w:szCs w:val="24"/>
          <w:lang w:val="hr-HR"/>
        </w:rPr>
        <w:t xml:space="preserve"> iznosa od</w:t>
      </w:r>
      <w:r w:rsidR="006F5046" w:rsidRPr="006F5046">
        <w:rPr>
          <w:sz w:val="24"/>
          <w:szCs w:val="24"/>
          <w:lang w:val="hr-HR"/>
        </w:rPr>
        <w:t xml:space="preserve"> 32.000,00 kn po osnovi knjigovodstvenih troškova</w:t>
      </w:r>
      <w:r w:rsidR="006F5046">
        <w:rPr>
          <w:sz w:val="24"/>
          <w:szCs w:val="24"/>
          <w:lang w:val="hr-HR"/>
        </w:rPr>
        <w:t xml:space="preserve">. </w:t>
      </w:r>
    </w:p>
    <w:p w:rsidRDefault="006F5046" w:rsidR="006F5046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710451">
        <w:rPr>
          <w:sz w:val="24"/>
          <w:szCs w:val="24"/>
          <w:lang w:val="hr-HR"/>
        </w:rPr>
        <w:t>8. veljače</w:t>
      </w:r>
      <w:r w:rsidR="00904998">
        <w:rPr>
          <w:sz w:val="24"/>
          <w:szCs w:val="24"/>
          <w:lang w:val="hr-HR"/>
        </w:rPr>
        <w:t xml:space="preserve">  2017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904998" w:rsidR="00904998">
      <w:pPr>
        <w:tabs>
          <w:tab w:pos="720" w:val="left"/>
          <w:tab w:pos="5860" w:val="left"/>
        </w:tabs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904998">
        <w:rPr>
          <w:sz w:val="24"/>
          <w:szCs w:val="24"/>
          <w:lang w:val="hr-HR"/>
        </w:rPr>
        <w:tab/>
      </w:r>
      <w:r w:rsidR="00904998" w:rsidRPr="00C068B4">
        <w:rPr>
          <w:sz w:val="24"/>
          <w:szCs w:val="24"/>
          <w:lang w:val="hr-HR"/>
        </w:rPr>
        <w:t>Gordan Zubak</w:t>
      </w:r>
      <w:r w:rsidR="003942C6">
        <w:rPr>
          <w:sz w:val="24"/>
          <w:szCs w:val="24"/>
          <w:lang w:val="hr-HR"/>
        </w:rPr>
        <w:t>,v.r.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904998" w:rsidP="00E40493" w:rsidR="00904998">
      <w:pPr>
        <w:jc w:val="both"/>
        <w:rPr>
          <w:sz w:val="24"/>
          <w:szCs w:val="24"/>
          <w:lang w:val="hr-HR"/>
        </w:rPr>
      </w:pPr>
    </w:p>
    <w:p w:rsidRDefault="003942C6" w:rsidP="004E13E6" w:rsidR="003942C6" w:rsidRPr="003942C6">
      <w:pPr>
        <w:jc w:val="right"/>
        <w:rPr>
          <w:sz w:val="24"/>
          <w:szCs w:val="24"/>
        </w:rPr>
      </w:pPr>
      <w:r w:rsidRPr="003942C6">
        <w:rPr>
          <w:sz w:val="24"/>
          <w:szCs w:val="24"/>
        </w:rPr>
        <w:t>Za točnost otpravka</w:t>
      </w:r>
    </w:p>
    <w:p w:rsidRDefault="003942C6" w:rsidP="004E13E6" w:rsidR="003942C6" w:rsidRPr="003942C6">
      <w:pPr>
        <w:jc w:val="right"/>
        <w:rPr>
          <w:sz w:val="24"/>
          <w:szCs w:val="24"/>
        </w:rPr>
      </w:pPr>
      <w:r w:rsidRPr="003942C6">
        <w:rPr>
          <w:sz w:val="24"/>
          <w:szCs w:val="24"/>
        </w:rPr>
        <w:t>ovlašteni službenik</w:t>
      </w:r>
    </w:p>
    <w:p w:rsidRDefault="003942C6" w:rsidP="004E13E6" w:rsidR="003942C6" w:rsidRPr="003942C6">
      <w:pPr>
        <w:jc w:val="right"/>
        <w:rPr>
          <w:sz w:val="24"/>
          <w:szCs w:val="24"/>
        </w:rPr>
      </w:pPr>
      <w:r w:rsidRPr="003942C6">
        <w:rPr>
          <w:sz w:val="24"/>
          <w:szCs w:val="24"/>
        </w:rPr>
        <w:t>Katica Franjić</w:t>
      </w:r>
    </w:p>
    <w:p w:rsidRDefault="009D5BEA" w:rsidP="003942C6" w:rsidR="009D5BEA" w:rsidRPr="003942C6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904998" w:rsidR="00BD13C5" w:rsidRPr="00C068B4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797" w:bottom="1417" w:right="2126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98" w:rsidR="00904998">
    <w:pPr>
      <w:pStyle w:val="Podnoje"/>
    </w:pPr>
  </w:p>
  <w:p w:rsidRDefault="00904998" w:rsidR="00904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98" w:rsidR="00904998" w:rsidRPr="00904998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</w:t>
    </w:r>
    <w:r w:rsidR="006F5046">
      <w:rPr>
        <w:sz w:val="24"/>
        <w:szCs w:val="24"/>
      </w:rPr>
      <w:t>67. St-2003</w:t>
    </w:r>
    <w:r w:rsidRPr="00A471B9">
      <w:rPr>
        <w:sz w:val="24"/>
        <w:szCs w:val="24"/>
      </w:rPr>
      <w:t xml:space="preserve">/13           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998" w:rsidR="00904998">
    <w:pPr>
      <w:pStyle w:val="Zaglavlje"/>
      <w:jc w:val="center"/>
    </w:pPr>
  </w:p>
  <w:p w:rsidRDefault="00904998" w:rsidR="009049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942C6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6F5046"/>
    <w:rsid w:val="00706E31"/>
    <w:rsid w:val="0071045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04998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04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499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904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4998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0499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4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2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04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499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904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4998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90499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4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2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St-2003/2013</izvorni_sadrzaj>
    <derivirana_varijabla naziv="DomainObject.Predmet.OznakaBroj_1">St-2003/2013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MARLI SERVIS d.o.o. zastupanog po punomoćniku ŽUPIĆ &amp; PARTNERI ODVJETNIČKO DRUŠTVO</izvorni_sadrzaj>
    <derivirana_varijabla naziv="DomainObject.Predmet.ProtustrankaFormated_1">  MARLI SERVIS d.o.o. zastupanog po punomoćniku ŽUPIĆ &amp; PARTNERI ODVJETNIČKO DRUŠTVO</derivirana_varijabla>
  </DomainObject.Predmet.ProtustrankaFormated>
  <DomainObject.Predmet.ProtustrankaFormatedOIB>
    <izvorni_sadrzaj>  MARLI SERVIS d.o.o., OIB 46580419876 zastupanog po punomoćniku ŽUPIĆ &amp; PARTNERI ODVJETNIČKO DRUŠTVO</izvorni_sadrzaj>
    <derivirana_varijabla naziv="DomainObject.Predmet.ProtustrankaFormatedOIB_1">  MARLI SERVIS d.o.o., OIB 46580419876 zastupanog po punomoćniku ŽUPIĆ &amp; PARTNERI ODVJETNIČKO DRUŠTVO</derivirana_varijabla>
  </DomainObject.Predmet.ProtustrankaFormatedOIB>
  <DomainObject.Predmet.ProtustrankaFormatedWithAdress>
    <izvorni_sadrzaj> MARLI SERVIS d.o.o., Vlaška 13, 10000 Zagreb zastupanog po punomoćniku ŽUPIĆ &amp; PARTNERI ODVJETNIČKO DRUŠTVO</izvorni_sadrzaj>
    <derivirana_varijabla naziv="DomainObject.Predmet.ProtustrankaFormatedWithAdress_1"> MARLI SERVIS d.o.o., Vlaška 13, 10000 Zagreb zastupanog po punomoćniku ŽUPIĆ &amp; PARTNERI ODVJETNIČKO DRUŠTVO</derivirana_varijabla>
  </DomainObject.Predmet.ProtustrankaFormatedWithAdress>
  <DomainObject.Predmet.ProtustrankaFormatedWithAdressOIB>
    <izvorni_sadrzaj> MARLI SERVIS d.o.o., OIB 46580419876, Vlaška 13, 10000 Zagreb zastupanog po punomoćniku ŽUPIĆ &amp; PARTNERI ODVJETNIČKO DRUŠTVO</izvorni_sadrzaj>
    <derivirana_varijabla naziv="DomainObject.Predmet.ProtustrankaFormatedWithAdressOIB_1"> MARLI SERVIS d.o.o., OIB 46580419876, Vlaška 13, 10000 Zagreb zastupanog po punomoćniku ŽUPIĆ &amp; PARTNERI ODVJETNIČKO DRUŠTVO</derivirana_varijabla>
  </DomainObject.Predmet.ProtustrankaFormatedWithAdressOIB>
  <DomainObject.Predmet.ProtustrankaWithAdress>
    <izvorni_sadrzaj>MARLI SERVIS d.o.o. Vlaška 13, 10000 Zagreb</izvorni_sadrzaj>
    <derivirana_varijabla naziv="DomainObject.Predmet.ProtustrankaWithAdress_1">MARLI SERVIS d.o.o. Vlaška 13, 10000 Zagreb</derivirana_varijabla>
  </DomainObject.Predmet.ProtustrankaWithAdress>
  <DomainObject.Predmet.ProtustrankaWithAdressOIB>
    <izvorni_sadrzaj>MARLI SERVIS d.o.o., OIB 46580419876, Vlaška 13, 10000 Zagreb</izvorni_sadrzaj>
    <derivirana_varijabla naziv="DomainObject.Predmet.ProtustrankaWithAdressOIB_1">MARLI SERVIS d.o.o., OIB 46580419876, Vlaška 13, 10000 Zagreb</derivirana_varijabla>
  </DomainObject.Predmet.ProtustrankaWithAdressOIB>
  <DomainObject.Predmet.ProtustrankaNazivFormated>
    <izvorni_sadrzaj>MARLI SERVIS d.o.o.</izvorni_sadrzaj>
    <derivirana_varijabla naziv="DomainObject.Predmet.ProtustrankaNazivFormated_1">MARLI SERVIS d.o.o.</derivirana_varijabla>
  </DomainObject.Predmet.ProtustrankaNazivFormated>
  <DomainObject.Predmet.ProtustrankaNazivFormatedOIB>
    <izvorni_sadrzaj>MARLI SERVIS d.o.o., OIB 46580419876</izvorni_sadrzaj>
    <derivirana_varijabla naziv="DomainObject.Predmet.ProtustrankaNazivFormatedOIB_1">MARLI SERVIS d.o.o., OIB 46580419876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MARLI SERVIS d.o.o.</izvorni_sadrzaj>
    <derivirana_varijabla naziv="DomainObject.Predmet.StrankaFormated_1">  MARLI SERVIS d.o.o.</derivirana_varijabla>
  </DomainObject.Predmet.StrankaFormated>
  <DomainObject.Predmet.StrankaFormatedOIB>
    <izvorni_sadrzaj>  MARLI SERVIS d.o.o., OIB 46580419876</izvorni_sadrzaj>
    <derivirana_varijabla naziv="DomainObject.Predmet.StrankaFormatedOIB_1">  MARLI SERVIS d.o.o., OIB 46580419876</derivirana_varijabla>
  </DomainObject.Predmet.StrankaFormatedOIB>
  <DomainObject.Predmet.StrankaFormatedWithAdress>
    <izvorni_sadrzaj> MARLI SERVIS d.o.o., Vlaška 13, 10000 Zagreb</izvorni_sadrzaj>
    <derivirana_varijabla naziv="DomainObject.Predmet.StrankaFormatedWithAdress_1"> MARLI SERVIS d.o.o., Vlaška 13, 10000 Zagreb</derivirana_varijabla>
  </DomainObject.Predmet.StrankaFormatedWithAdress>
  <DomainObject.Predmet.StrankaFormatedWithAdressOIB>
    <izvorni_sadrzaj> MARLI SERVIS d.o.o., OIB 46580419876, Vlaška 13, 10000 Zagreb</izvorni_sadrzaj>
    <derivirana_varijabla naziv="DomainObject.Predmet.StrankaFormatedWithAdressOIB_1"> MARLI SERVIS d.o.o., OIB 46580419876, Vlaška 13, 10000 Zagreb</derivirana_varijabla>
  </DomainObject.Predmet.StrankaFormatedWithAdressOIB>
  <DomainObject.Predmet.StrankaWithAdress>
    <izvorni_sadrzaj>MARLI SERVIS d.o.o. Vlaška 13,10000 Zagreb</izvorni_sadrzaj>
    <derivirana_varijabla naziv="DomainObject.Predmet.StrankaWithAdress_1">MARLI SERVIS d.o.o. Vlaška 13,10000 Zagreb</derivirana_varijabla>
  </DomainObject.Predmet.StrankaWithAdress>
  <DomainObject.Predmet.StrankaWithAdressOIB>
    <izvorni_sadrzaj>MARLI SERVIS d.o.o., OIB 46580419876, Vlaška 13,10000 Zagreb</izvorni_sadrzaj>
    <derivirana_varijabla naziv="DomainObject.Predmet.StrankaWithAdressOIB_1">MARLI SERVIS d.o.o., OIB 46580419876, Vlaška 13,10000 Zagreb</derivirana_varijabla>
  </DomainObject.Predmet.StrankaWithAdressOIB>
  <DomainObject.Predmet.StrankaNazivFormated>
    <izvorni_sadrzaj>MARLI SERVIS d.o.o.</izvorni_sadrzaj>
    <derivirana_varijabla naziv="DomainObject.Predmet.StrankaNazivFormated_1">MARLI SERVIS d.o.o.</derivirana_varijabla>
  </DomainObject.Predmet.StrankaNazivFormated>
  <DomainObject.Predmet.StrankaNazivFormatedOIB>
    <izvorni_sadrzaj>MARLI SERVIS d.o.o., OIB 46580419876</izvorni_sadrzaj>
    <derivirana_varijabla naziv="DomainObject.Predmet.StrankaNazivFormatedOIB_1">MARLI SERVIS d.o.o., OIB 46580419876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MARLI SERVIS d.o.o.</item>
    </izvorni_sadrzaj>
    <derivirana_varijabla naziv="DomainObject.Predmet.StrankaListFormated_1">
      <item>MARLI SERVIS d.o.o.</item>
    </derivirana_varijabla>
  </DomainObject.Predmet.StrankaListFormated>
  <DomainObject.Predmet.StrankaListFormatedOIB>
    <izvorni_sadrzaj>
      <item>MARLI SERVIS d.o.o., OIB 46580419876</item>
    </izvorni_sadrzaj>
    <derivirana_varijabla naziv="DomainObject.Predmet.StrankaListFormatedOIB_1">
      <item>MARLI SERVIS d.o.o., OIB 46580419876</item>
    </derivirana_varijabla>
  </DomainObject.Predmet.StrankaListFormatedOIB>
  <DomainObject.Predmet.StrankaListFormatedWithAdress>
    <izvorni_sadrzaj>
      <item>MARLI SERVIS d.o.o., Vlaška 13, 10000 Zagreb</item>
    </izvorni_sadrzaj>
    <derivirana_varijabla naziv="DomainObject.Predmet.StrankaListFormatedWithAdress_1">
      <item>MARLI SERVIS d.o.o., Vlaška 13, 10000 Zagreb</item>
    </derivirana_varijabla>
  </DomainObject.Predmet.StrankaListFormatedWithAdress>
  <DomainObject.Predmet.StrankaListFormatedWithAdressOIB>
    <izvorni_sadrzaj>
      <item>MARLI SERVIS d.o.o., OIB 46580419876, Vlaška 13, 10000 Zagreb</item>
    </izvorni_sadrzaj>
    <derivirana_varijabla naziv="DomainObject.Predmet.StrankaListFormatedWithAdressOIB_1">
      <item>MARLI SERVIS d.o.o., OIB 46580419876, Vlaška 13, 10000 Zagreb</item>
    </derivirana_varijabla>
  </DomainObject.Predmet.StrankaListFormatedWithAdressOIB>
  <DomainObject.Predmet.StrankaListNazivFormated>
    <izvorni_sadrzaj>
      <item>MARLI SERVIS d.o.o.</item>
    </izvorni_sadrzaj>
    <derivirana_varijabla naziv="DomainObject.Predmet.StrankaListNazivFormated_1">
      <item>MARLI SERVIS d.o.o.</item>
    </derivirana_varijabla>
  </DomainObject.Predmet.StrankaListNazivFormated>
  <DomainObject.Predmet.StrankaListNazivFormatedOIB>
    <izvorni_sadrzaj>
      <item>MARLI SERVIS d.o.o., OIB 46580419876</item>
    </izvorni_sadrzaj>
    <derivirana_varijabla naziv="DomainObject.Predmet.StrankaListNazivFormatedOIB_1">
      <item>MARLI SERVIS d.o.o., OIB 46580419876</item>
    </derivirana_varijabla>
  </DomainObject.Predmet.StrankaListNazivFormatedOIB>
  <DomainObject.Predmet.ProtuStrankaListFormated>
    <izvorni_sadrzaj>
      <item>MARLI SERVIS d.o.o. zastupanog po punomoćniku ŽUPIĆ &amp; PARTNERI ODVJETNIČKO DRUŠTVO</item>
    </izvorni_sadrzaj>
    <derivirana_varijabla naziv="DomainObject.Predmet.ProtuStrankaListFormated_1">
      <item>MARLI SERVIS d.o.o. zastupanog po punomoćniku ŽUPIĆ &amp; PARTNERI ODVJETNIČKO DRUŠTVO</item>
    </derivirana_varijabla>
  </DomainObject.Predmet.ProtuStrankaListFormated>
  <DomainObject.Predmet.ProtuStrankaListFormatedOIB>
    <izvorni_sadrzaj>
      <item>MARLI SERVIS d.o.o., OIB 46580419876 zastupanog po punomoćniku ŽUPIĆ &amp; PARTNERI ODVJETNIČKO DRUŠTVO</item>
    </izvorni_sadrzaj>
    <derivirana_varijabla naziv="DomainObject.Predmet.ProtuStrankaListFormatedOIB_1">
      <item>MARLI SERVIS d.o.o., OIB 46580419876 zastupanog po punomoćniku ŽUPIĆ &amp; PARTNERI ODVJETNIČKO DRUŠTVO</item>
    </derivirana_varijabla>
  </DomainObject.Predmet.ProtuStrankaListFormatedOIB>
  <DomainObject.Predmet.ProtuStrankaListFormatedWithAdress>
    <izvorni_sadrzaj>
      <item>MARLI SERVIS d.o.o., Vlaška 13, 10000 Zagreb zastupanog po punomoćniku ŽUPIĆ &amp; PARTNERI ODVJETNIČKO DRUŠTVO</item>
    </izvorni_sadrzaj>
    <derivirana_varijabla naziv="DomainObject.Predmet.ProtuStrankaListFormatedWithAdress_1">
      <item>MARLI SERVIS d.o.o., Vlaška 13, 10000 Zagreb zastupanog po punomoćniku ŽUPIĆ &amp; PARTNERI ODVJETNIČKO DRUŠTVO</item>
    </derivirana_varijabla>
  </DomainObject.Predmet.ProtuStrankaListFormatedWithAdress>
  <DomainObject.Predmet.ProtuStrankaListFormatedWithAdressOIB>
    <izvorni_sadrzaj>
      <item>MARLI SERVIS d.o.o., OIB 46580419876, Vlaška 13, 10000 Zagreb zastupanog po punomoćniku ŽUPIĆ &amp; PARTNERI ODVJETNIČKO DRUŠTVO</item>
    </izvorni_sadrzaj>
    <derivirana_varijabla naziv="DomainObject.Predmet.ProtuStrankaListFormatedWithAdressOIB_1">
      <item>MARLI SERVIS d.o.o., OIB 46580419876, Vlaška 13, 10000 Zagreb zastupanog po punomoćniku ŽUPIĆ &amp; PARTNERI ODVJETNIČKO DRUŠTVO</item>
    </derivirana_varijabla>
  </DomainObject.Predmet.ProtuStrankaListFormatedWithAdressOIB>
  <DomainObject.Predmet.ProtuStrankaListNazivFormated>
    <izvorni_sadrzaj>
      <item>MARLI SERVIS d.o.o.</item>
    </izvorni_sadrzaj>
    <derivirana_varijabla naziv="DomainObject.Predmet.ProtuStrankaListNazivFormated_1">
      <item>MARLI SERVIS d.o.o.</item>
    </derivirana_varijabla>
  </DomainObject.Predmet.ProtuStrankaListNazivFormated>
  <DomainObject.Predmet.ProtuStrankaListNazivFormatedOIB>
    <izvorni_sadrzaj>
      <item>MARLI SERVIS d.o.o., OIB 46580419876</item>
    </izvorni_sadrzaj>
    <derivirana_varijabla naziv="DomainObject.Predmet.ProtuStrankaListNazivFormatedOIB_1">
      <item>MARLI SERVIS d.o.o., OIB 46580419876</item>
    </derivirana_varijabla>
  </DomainObject.Predmet.ProtuStrankaListNazivFormatedOIB>
  <DomainObject.Predmet.OstaliListFormated>
    <izvorni_sadrzaj>
      <item>ŽUPIĆ &amp; PARTNERI ODVJETNIČKO DRUŠTVO punomoćnik sudionika u postupku MARLI SERVIS d.o.o.</item>
      <item>LUKA MARINOVIĆ</item>
      <item>Dario Budimir</item>
    </izvorni_sadrzaj>
    <derivirana_varijabla naziv="DomainObject.Predmet.OstaliListFormated_1">
      <item>ŽUPIĆ &amp; PARTNERI ODVJETNIČKO DRUŠTVO punomoćnik sudionika u postupku MARLI SERVIS d.o.o.</item>
      <item>LUKA MARINOVIĆ</item>
      <item>Dario Budimir</item>
    </derivirana_varijabla>
  </DomainObject.Predmet.OstaliListFormated>
  <DomainObject.Predmet.OstaliListFormatedOIB>
    <izvorni_sadrzaj>
      <item>ŽUPIĆ &amp; PARTNERI ODVJETNIČKO DRUŠTVO punomoćnik sudionika u postupku MARLI SERVIS d.o.o.</item>
      <item>LUKA MARINOVIĆ</item>
      <item>Dario Budimir, OIB 65373527115</item>
    </izvorni_sadrzaj>
    <derivirana_varijabla naziv="DomainObject.Predmet.OstaliListFormatedOIB_1">
      <item>ŽUPIĆ &amp; PARTNERI ODVJETNIČKO DRUŠTVO punomoćnik sudionika u postupku MARLI SERVIS d.o.o.</item>
      <item>LUKA MARINOVIĆ</item>
      <item>Dario Budimir, OIB 65373527115</item>
    </derivirana_varijabla>
  </DomainObject.Predmet.OstaliListFormatedOIB>
  <DomainObject.Predmet.OstaliListFormatedWithAdress>
    <izvorni_sadrzaj>
      <item>ŽUPIĆ &amp; PARTNERI ODVJETNIČKO DRUŠTVO, ULICA GRADA VUKOVARA 269F, 10000 Zagreb punomoćnik sudionika u postupku MARLI SERVIS d.o.o.</item>
      <item>LUKA MARINOVIĆ, Bakačeva 5, 10000 Zagreb</item>
      <item>Dario Budimir, Jurišićeva Ulica 6, 10000 Zagreb</item>
    </izvorni_sadrzaj>
    <derivirana_varijabla naziv="DomainObject.Predmet.OstaliListFormatedWithAdress_1">
      <item>ŽUPIĆ &amp; PARTNERI ODVJETNIČKO DRUŠTVO, ULICA GRADA VUKOVARA 269F, 10000 Zagreb punomoćnik sudionika u postupku MARLI SERVIS d.o.o.</item>
      <item>LUKA MARINOVIĆ, Bakačeva 5, 10000 Zagreb</item>
      <item>Dario Budimir, Jurišićeva Ulica 6, 10000 Zagreb</item>
    </derivirana_varijabla>
  </DomainObject.Predmet.OstaliListFormatedWithAdress>
  <DomainObject.Predmet.OstaliListFormatedWithAdressOIB>
    <izvorni_sadrzaj>
      <item>ŽUPIĆ &amp; PARTNERI ODVJETNIČKO DRUŠTVO, ULICA GRADA VUKOVARA 269F, 10000 Zagreb punomoćnik sudionika u postupku MARLI SERVIS d.o.o.</item>
      <item>LUKA MARINOVIĆ, Bakačeva 5, 10000 Zagreb</item>
      <item>Dario Budimir, OIB 65373527115, Jurišićeva Ulica 6, 10000 Zagreb</item>
    </izvorni_sadrzaj>
    <derivirana_varijabla naziv="DomainObject.Predmet.OstaliListFormatedWithAdressOIB_1">
      <item>ŽUPIĆ &amp; PARTNERI ODVJETNIČKO DRUŠTVO, ULICA GRADA VUKOVARA 269F, 10000 Zagreb punomoćnik sudionika u postupku MARLI SERVIS d.o.o.</item>
      <item>LUKA MARINOVIĆ, Bakačeva 5, 10000 Zagreb</item>
      <item>Dario Budimir, OIB 65373527115, Jurišićeva Ulica 6, 10000 Zagreb</item>
    </derivirana_varijabla>
  </DomainObject.Predmet.OstaliListFormatedWithAdressOIB>
  <DomainObject.Predmet.OstaliListNazivFormated>
    <izvorni_sadrzaj>
      <item>ŽUPIĆ &amp; PARTNERI ODVJETNIČKO DRUŠTVO</item>
      <item>LUKA MARINOVIĆ</item>
      <item>Dario Budimir</item>
    </izvorni_sadrzaj>
    <derivirana_varijabla naziv="DomainObject.Predmet.OstaliListNazivFormated_1">
      <item>ŽUPIĆ &amp; PARTNERI ODVJETNIČKO DRUŠTVO</item>
      <item>LUKA MARINOVIĆ</item>
      <item>Dario Budimir</item>
    </derivirana_varijabla>
  </DomainObject.Predmet.OstaliListNazivFormated>
  <DomainObject.Predmet.OstaliListNazivFormatedOIB>
    <izvorni_sadrzaj>
      <item>ŽUPIĆ &amp; PARTNERI ODVJETNIČKO DRUŠTVO</item>
      <item>LUKA MARINOVIĆ</item>
      <item>Dario Budimir, OIB 65373527115</item>
    </izvorni_sadrzaj>
    <derivirana_varijabla naziv="DomainObject.Predmet.OstaliListNazivFormatedOIB_1">
      <item>ŽUPIĆ &amp; PARTNERI ODVJETNIČKO DRUŠTVO</item>
      <item>LUKA MARINOVIĆ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MARLI SERVIS d.o.o.</izvorni_sadrzaj>
    <derivirana_varijabla naziv="DomainObject.Predmet.StrankaIDrugi_1">MARLI SERVIS d.o.o.</derivirana_varijabla>
  </DomainObject.Predmet.StrankaIDrugi>
  <DomainObject.Predmet.ProtustrankaIDrugi>
    <izvorni_sadrzaj>MARLI SERVIS d.o.o.</izvorni_sadrzaj>
    <derivirana_varijabla naziv="DomainObject.Predmet.ProtustrankaIDrugi_1">MARLI SERVIS d.o.o.</derivirana_varijabla>
  </DomainObject.Predmet.ProtustrankaIDrugi>
  <DomainObject.Predmet.StrankaIDrugiAdressOIB>
    <izvorni_sadrzaj>MARLI SERVIS d.o.o., OIB 46580419876, Vlaška 13, 10000 Zagreb</izvorni_sadrzaj>
    <derivirana_varijabla naziv="DomainObject.Predmet.StrankaIDrugiAdressOIB_1">MARLI SERVIS d.o.o., OIB 46580419876, Vlaška 13, 10000 Zagreb</derivirana_varijabla>
  </DomainObject.Predmet.StrankaIDrugiAdressOIB>
  <DomainObject.Predmet.ProtustrankaIDrugiAdressOIB>
    <izvorni_sadrzaj>MARLI SERVIS d.o.o., OIB 46580419876, Vlaška 13, 10000 Zagreb</izvorni_sadrzaj>
    <derivirana_varijabla naziv="DomainObject.Predmet.ProtustrankaIDrugiAdressOIB_1">MARLI SERVIS d.o.o., OIB 46580419876, Vlaška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MARLI SERVIS d.o.o.</item>
      <item>MARLI SERVIS d.o.o.</item>
      <item>ŽUPIĆ &amp; PARTNERI ODVJETNIČKO DRUŠTVO</item>
      <item>LUKA MARINOVIĆ</item>
      <item>Dario Budimir</item>
    </izvorni_sadrzaj>
    <derivirana_varijabla naziv="DomainObject.Predmet.SudioniciListNaziv_1">
      <item>MARLI SERVIS d.o.o.</item>
      <item>MARLI SERVIS d.o.o.</item>
      <item>ŽUPIĆ &amp; PARTNERI ODVJETNIČKO DRUŠTVO</item>
      <item>LUKA MARINOVIĆ</item>
      <item>Dario Budimir</item>
    </derivirana_varijabla>
  </DomainObject.Predmet.SudioniciListNaziv>
  <DomainObject.Predmet.SudioniciListAdressOIB>
    <izvorni_sadrzaj>
      <item>MARLI SERVIS d.o.o., OIB 46580419876, Vlaška 13,10000 Zagreb</item>
      <item>MARLI SERVIS d.o.o., OIB 46580419876, Vlaška 13,10000 Zagreb</item>
      <item>ŽUPIĆ &amp; PARTNERI ODVJETNIČKO DRUŠTVO, ULICA GRADA VUKOVARA 269F,10000 Zagreb</item>
      <item>LUKA MARINOVIĆ, Bakačeva 5,10000 Zagreb</item>
      <item>Dario Budimir, OIB 65373527115, Jurišićeva Ulica 6,10000 Zagreb</item>
    </izvorni_sadrzaj>
    <derivirana_varijabla naziv="DomainObject.Predmet.SudioniciListAdressOIB_1">
      <item>MARLI SERVIS d.o.o., OIB 46580419876, Vlaška 13,10000 Zagreb</item>
      <item>MARLI SERVIS d.o.o., OIB 46580419876, Vlaška 13,10000 Zagreb</item>
      <item>ŽUPIĆ &amp; PARTNERI ODVJETNIČKO DRUŠTVO, ULICA GRADA VUKOVARA 269F,10000 Zagreb</item>
      <item>LUKA MARINOVIĆ, Bakačeva 5,10000 Zagreb</item>
      <item>Dario Budimir, OIB 65373527115, Jurišićeva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46580419876</item>
      <item>, OIB 46580419876</item>
      <item>, OIB null</item>
      <item>, OIB null</item>
      <item>, OIB 65373527115</item>
    </izvorni_sadrzaj>
    <derivirana_varijabla naziv="DomainObject.Predmet.SudioniciListNazivOIB_1">
      <item>, OIB 46580419876</item>
      <item>, OIB 46580419876</item>
      <item>, OIB null</item>
      <item>, OIB null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505</properties:Words>
  <properties:Characters>2718</properties:Characters>
  <properties:Lines>82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2017-01-17T13:53:00Z</dcterms:created>
  <dc:creator>test</dc:creator>
  <cp:lastModifiedBy>Katica Franjić</cp:lastModifiedBy>
  <cp:lastPrinted>2017-02-08T09:05:00Z</cp:lastPrinted>
  <dcterms:modified xmlns:xsi="http://www.w3.org/2001/XMLSchema-instance" xsi:type="dcterms:W3CDTF">2017-02-08T09:06:00Z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