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1a17" w14:paraId="20e1a1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46E65" w:rsidR="00D46E65" w:rsidRPr="00D46E6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E65" w:rsidRPr="00D46E65">
        <w:rPr>
          <w:rFonts w:cs="Times New Roman" w:eastAsia="Times New Roman"/>
          <w:bCs/>
          <w:lang w:eastAsia="hr-HR"/>
        </w:rPr>
        <w:t xml:space="preserve">REPUBLIKA HRVATSKA                                                               </w:t>
      </w: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b/>
          <w:lang w:eastAsia="hr-HR"/>
        </w:rPr>
        <w:t>TRGOVAČKI SUD U SPLITU</w:t>
      </w:r>
      <w:r w:rsidRPr="00D46E65">
        <w:rPr>
          <w:rFonts w:cs="Times New Roman" w:eastAsia="Times New Roman"/>
          <w:b/>
          <w:lang w:eastAsia="hr-HR"/>
        </w:rPr>
        <w:tab/>
        <w:t xml:space="preserve">                                                     Broj</w:t>
      </w:r>
      <w:r w:rsidRPr="00D46E65">
        <w:rPr>
          <w:rFonts w:cs="Times New Roman" w:eastAsia="Times New Roman"/>
          <w:lang w:eastAsia="hr-HR"/>
        </w:rPr>
        <w:t>:</w:t>
      </w:r>
      <w:r w:rsidRPr="00D46E65">
        <w:rPr>
          <w:rFonts w:cs="Times New Roman" w:eastAsia="Times New Roman"/>
          <w:b/>
          <w:lang w:eastAsia="hr-HR"/>
        </w:rPr>
        <w:t xml:space="preserve"> 14. St-60/10.</w:t>
      </w:r>
    </w:p>
    <w:p w:rsidRDefault="00D46E65" w:rsidP="00D46E65" w:rsidR="00D46E65" w:rsidRPr="00D46E6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46E65">
        <w:rPr>
          <w:rFonts w:cs="Times New Roman" w:eastAsia="Times New Roman"/>
          <w:b/>
          <w:szCs w:val="20"/>
          <w:lang w:eastAsia="hr-HR"/>
        </w:rPr>
        <w:t xml:space="preserve">            Sukoišanska 6.</w:t>
      </w:r>
    </w:p>
    <w:p w:rsidRDefault="00D46E65" w:rsidP="00D46E65" w:rsidR="00D46E65" w:rsidRPr="00D46E65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D46E65">
        <w:rPr>
          <w:rFonts w:cs="Times New Roman" w:eastAsia="Times New Roman"/>
          <w:b/>
          <w:szCs w:val="20"/>
          <w:lang w:eastAsia="hr-HR"/>
        </w:rPr>
        <w:t xml:space="preserve">          21000 S P L I T</w:t>
      </w:r>
    </w:p>
    <w:p w:rsidRDefault="00D46E65" w:rsidP="00D46E65" w:rsidR="00D46E65" w:rsidRPr="00D46E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46E65" w:rsidP="00D46E65" w:rsidR="00D46E65" w:rsidRPr="00D46E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46E65" w:rsidP="00D46E65" w:rsidR="00D46E65" w:rsidRPr="00D46E65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46E65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D46E65" w:rsidP="00D46E65" w:rsidR="00D46E65" w:rsidRPr="00D46E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46E65" w:rsidP="00D46E65" w:rsidR="00D46E65" w:rsidRPr="00D46E6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46E65">
        <w:rPr>
          <w:rFonts w:cs="Times New Roman" w:eastAsia="Times New Roman"/>
          <w:b/>
          <w:lang w:eastAsia="hr-HR"/>
        </w:rPr>
        <w:t>Z A K LJ U Č A K</w:t>
      </w:r>
    </w:p>
    <w:p w:rsidRDefault="00D46E65" w:rsidP="00D46E65" w:rsidR="00D46E65" w:rsidRPr="00D46E6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 xml:space="preserve">          Trgovački sud u Splitu, po stečajnom sucu Jozi Ćaleti, u stečajnom postupku nad stečajnim dužnikom: MBM-ANTHURIUM, d.o.o., u stečaju, Put Magistrale bb., Kaštel Štafilić, OIB: 66373033232, (dalje: Dužnik, stečajni Dužnik), kojega zastupa stečajni upravitelj Mirko Kozina, iz Splita, Gundulićeva 26, dana 21. studenog 2016. godine, donio je ovaj</w:t>
      </w: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center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ab/>
        <w:t>Upućuje se Stečajni upravitelj Mirko Kozina, u roku od 8. dana, dostaviti ovom Sudu pismeno izvješće o tijeku stečajnog postupka, stanju stečajne mase, stanju u parnicama i drugim postupcima te o drugim pitanjima vezanim za tijek ovoga stečajnog postupka te predložiti poduzimanje radnja u cilju zaključenja ovoga stečajnog postupka i potom nastavka postupka u ime i za račun stečajne mase.</w:t>
      </w:r>
    </w:p>
    <w:p w:rsidRDefault="00D46E65" w:rsidP="00D46E65" w:rsidR="00D46E65" w:rsidRPr="00D46E65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center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>Split, dne 21. studenog 2016. godine.</w:t>
      </w: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D46E65" w:rsidP="00D46E65" w:rsidR="00D46E65" w:rsidRPr="00D46E6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u w:val="single"/>
          <w:lang w:eastAsia="hr-HR"/>
        </w:rPr>
        <w:t>POUKA O PRAVNOM LIJEKU</w:t>
      </w:r>
      <w:r w:rsidRPr="00D46E65">
        <w:rPr>
          <w:rFonts w:cs="Times New Roman" w:eastAsia="Times New Roman"/>
          <w:lang w:eastAsia="hr-HR"/>
        </w:rPr>
        <w:t>: Protiv ovog zaključka nije dopušten pravni lijek.</w:t>
      </w:r>
    </w:p>
    <w:p w:rsidRDefault="00D46E65" w:rsidP="00D46E65" w:rsidR="00D46E65" w:rsidRPr="00D46E6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u w:val="single"/>
          <w:lang w:eastAsia="hr-HR"/>
        </w:rPr>
        <w:t>DNA:</w:t>
      </w:r>
      <w:r w:rsidRPr="00D46E65">
        <w:rPr>
          <w:rFonts w:cs="Times New Roman" w:eastAsia="Times New Roman"/>
          <w:lang w:eastAsia="hr-HR"/>
        </w:rPr>
        <w:t xml:space="preserve">  1) Stečajni upravitelj Mirko Kozina, iz Splita, Gundulićeva 26,</w:t>
      </w: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  <w:r w:rsidRPr="00D46E65">
        <w:rPr>
          <w:rFonts w:cs="Times New Roman" w:eastAsia="Times New Roman"/>
          <w:lang w:eastAsia="hr-HR"/>
        </w:rPr>
        <w:t xml:space="preserve">            3) Spis.</w:t>
      </w: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</w:p>
    <w:p w:rsidRDefault="00D46E65" w:rsidP="00D46E65" w:rsidR="00D46E65" w:rsidRPr="00D46E65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6E65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31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St-60/2010-39</izvorni_sadrzaj>
    <derivirana_varijabla naziv="DomainObject.Oznaka_1">St-60/2010-39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2010.</izvorni_sadrzaj>
    <derivirana_varijabla naziv="DomainObject.Predmet.DatumOsnivanja_1">11.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St-60/2010</izvorni_sadrzaj>
    <derivirana_varijabla naziv="DomainObject.Predmet.OznakaBroj_1">St-60/2010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MBM-ANTHURIUM d.o.o.</izvorni_sadrzaj>
    <derivirana_varijabla naziv="DomainObject.Predmet.ProtustrankaFormated_1">  MBM-ANTHURIUM d.o.o.</derivirana_varijabla>
  </DomainObject.Predmet.ProtustrankaFormated>
  <DomainObject.Predmet.ProtustrankaFormatedOIB>
    <izvorni_sadrzaj>  MBM-ANTHURIUM d.o.o., OIB 66373033232</izvorni_sadrzaj>
    <derivirana_varijabla naziv="DomainObject.Predmet.ProtustrankaFormatedOIB_1">  MBM-ANTHURIUM d.o.o., OIB 66373033232</derivirana_varijabla>
  </DomainObject.Predmet.ProtustrankaFormatedOIB>
  <DomainObject.Predmet.ProtustrankaFormatedWithAdress>
    <izvorni_sadrzaj> MBM-ANTHURIUM d.o.o., Put Magistrale bb, Kaštel Štafilić</izvorni_sadrzaj>
    <derivirana_varijabla naziv="DomainObject.Predmet.ProtustrankaFormatedWithAdress_1"> MBM-ANTHURIUM d.o.o., Put Magistrale bb, Kaštel Štafilić</derivirana_varijabla>
  </DomainObject.Predmet.ProtustrankaFormatedWithAdress>
  <DomainObject.Predmet.ProtustrankaFormatedWithAdressOIB>
    <izvorni_sadrzaj> MBM-ANTHURIUM d.o.o., OIB 66373033232, Put Magistrale bb, Kaštel Štafilić</izvorni_sadrzaj>
    <derivirana_varijabla naziv="DomainObject.Predmet.ProtustrankaFormatedWithAdressOIB_1"> MBM-ANTHURIUM d.o.o., OIB 66373033232, Put Magistrale bb, Kaštel Štafilić</derivirana_varijabla>
  </DomainObject.Predmet.ProtustrankaFormatedWithAdressOIB>
  <DomainObject.Predmet.ProtustrankaWithAdress>
    <izvorni_sadrzaj>MBM-ANTHURIUM d.o.o. Put Magistrale bb, Kaštel Štafilić</izvorni_sadrzaj>
    <derivirana_varijabla naziv="DomainObject.Predmet.ProtustrankaWithAdress_1">MBM-ANTHURIUM d.o.o. Put Magistrale bb, Kaštel Štafilić</derivirana_varijabla>
  </DomainObject.Predmet.ProtustrankaWithAdress>
  <DomainObject.Predmet.ProtustrankaWithAdressOIB>
    <izvorni_sadrzaj>MBM-ANTHURIUM d.o.o., OIB 66373033232, Put Magistrale bb, Kaštel Štafilić</izvorni_sadrzaj>
    <derivirana_varijabla naziv="DomainObject.Predmet.ProtustrankaWithAdressOIB_1">MBM-ANTHURIUM d.o.o., OIB 66373033232, Put Magistrale bb, Kaštel Štafilić</derivirana_varijabla>
  </DomainObject.Predmet.ProtustrankaWithAdressOIB>
  <DomainObject.Predmet.ProtustrankaNazivFormated>
    <izvorni_sadrzaj>MBM-ANTHURIUM d.o.o.</izvorni_sadrzaj>
    <derivirana_varijabla naziv="DomainObject.Predmet.ProtustrankaNazivFormated_1">MBM-ANTHURIUM d.o.o.</derivirana_varijabla>
  </DomainObject.Predmet.ProtustrankaNazivFormated>
  <DomainObject.Predmet.ProtustrankaNazivFormatedOIB>
    <izvorni_sadrzaj>MBM-ANTHURIUM d.o.o., OIB 66373033232</izvorni_sadrzaj>
    <derivirana_varijabla naziv="DomainObject.Predmet.ProtustrankaNazivFormatedOIB_1">MBM-ANTHURIUM d.o.o., OIB 66373033232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MBM-ANTHURIUM  za proizvodnju, trgovinu i usluge, društvo s ograničenom odgovornošću "u stečaju"; INSTITUT ZA JADRANSKE KULTURE I MELIORACIJU KRŠA; MBM d.o.o.; Stečaji upravitelj Mirko Kozina</izvorni_sadrzaj>
    <derivirana_varijabla naziv="DomainObject.Predmet.StrankaFormated_1">  MBM-ANTHURIUM  za proizvodnju, trgovinu i usluge, društvo s ograničenom odgovornošću "u stečaju"; INSTITUT ZA JADRANSKE KULTURE I MELIORACIJU KRŠA; MBM d.o.o.; Stečaji upravitelj Mirko Kozina</derivirana_varijabla>
  </DomainObject.Predmet.StrankaFormated>
  <DomainObject.Predmet.StrankaFormatedOIB>
    <izvorni_sadrzaj>  MBM-ANTHURIUM  za proizvodnju, trgovinu i usluge, društvo s ograničenom odgovornošću "u stečaju", OIB 66373033232; INSTITUT ZA JADRANSKE KULTURE I MELIORACIJU KRŠA, OIB 90884993104; MBM d.o.o., OIB 15840143194; Stečaji upravitelj Mirko Kozina, OIB 52822555537</izvorni_sadrzaj>
    <derivirana_varijabla naziv="DomainObject.Predmet.StrankaFormatedOIB_1">  MBM-ANTHURIUM  za proizvodnju, trgovinu i usluge, društvo s ograničenom odgovornošću "u stečaju", OIB 66373033232; INSTITUT ZA JADRANSKE KULTURE I MELIORACIJU KRŠA, OIB 90884993104; MBM d.o.o., OIB 15840143194; Stečaji upravitelj Mirko Kozina, OIB 52822555537</derivirana_varijabla>
  </DomainObject.Predmet.StrankaFormatedOIB>
  <DomainObject.Predmet.StrankaFormatedWithAdress>
    <izvorni_sadrzaj> MBM-ANTHURIUM  za proizvodnju, trgovinu i usluge, društvo s ograničenom odgovornošću "u stečaju", Put Magistrale/bb, Kaštel Štafilić; INSTITUT ZA JADRANSKE KULTURE I MELIORACIJU KRŠA, Put Duilova 11, 21000 Split; MBM d.o.o., Dolenice bb, 10000 Zagreb; Stečaji upravitelj Mirko Kozina, Getaldićeva 29, 21000 Split</izvorni_sadrzaj>
    <derivirana_varijabla naziv="DomainObject.Predmet.StrankaFormatedWithAdress_1"> MBM-ANTHURIUM  za proizvodnju, trgovinu i usluge, društvo s ograničenom odgovornošću "u stečaju", Put Magistrale/bb, Kaštel Štafilić; INSTITUT ZA JADRANSKE KULTURE I MELIORACIJU KRŠA, Put Duilova 11, 21000 Split; MBM d.o.o., Dolenice bb, 10000 Zagreb; Stečaji upravitelj Mirko Kozina, Getaldićeva 29, 21000 Split</derivirana_varijabla>
  </DomainObject.Predmet.StrankaFormatedWithAdress>
  <DomainObject.Predmet.StrankaFormatedWithAdressOIB>
    <izvorni_sadrzaj> MBM-ANTHURIUM  za proizvodnju, trgovinu i usluge, društvo s ograničenom odgovornošću "u stečaju", OIB 66373033232, Put Magistrale/bb, Kaštel Štafilić; INSTITUT ZA JADRANSKE KULTURE I MELIORACIJU KRŠA, OIB 90884993104, Put Duilova 11, 21000 Split; MBM d.o.o., OIB 15840143194, Dolenice bb, 10000 Zagreb; Stečaji upravitelj Mirko Kozina, OIB 52822555537, Getaldićeva 29, 21000 Split</izvorni_sadrzaj>
    <derivirana_varijabla naziv="DomainObject.Predmet.StrankaFormatedWithAdressOIB_1"> MBM-ANTHURIUM  za proizvodnju, trgovinu i usluge, društvo s ograničenom odgovornošću "u stečaju", OIB 66373033232, Put Magistrale/bb, Kaštel Štafilić; INSTITUT ZA JADRANSKE KULTURE I MELIORACIJU KRŠA, OIB 90884993104, Put Duilova 11, 21000 Split; MBM d.o.o., OIB 15840143194, Dolenice bb, 10000 Zagreb; Stečaji upravitelj Mirko Kozina, OIB 52822555537, Getaldićeva 29, 21000 Split</derivirana_varijabla>
  </DomainObject.Predmet.StrankaFormatedWithAdressOIB>
  <DomainObject.Predmet.StrankaWithAdress>
    <izvorni_sadrzaj>MBM-ANTHURIUM  za proizvodnju, trgovinu i usluge, društvo s ograničenom odgovornošću "u stečaju" Put Magistrale/bb,Kaštel Štafilić,INSTITUT ZA JADRANSKE KULTURE I MELIORACIJU KRŠA Put Duilova 11,21000 Split,MBM d.o.o. Dolenice bb,10000 Zagreb,Stečaji upravitelj Mirko Kozina Getaldićeva 29,21000 Split</izvorni_sadrzaj>
    <derivirana_varijabla naziv="DomainObject.Predmet.StrankaWithAdress_1">MBM-ANTHURIUM  za proizvodnju, trgovinu i usluge, društvo s ograničenom odgovornošću "u stečaju" Put Magistrale/bb,Kaštel Štafilić,INSTITUT ZA JADRANSKE KULTURE I MELIORACIJU KRŠA Put Duilova 11,21000 Split,MBM d.o.o. Dolenice bb,10000 Zagreb,Stečaji upravitelj Mirko Kozina Getaldićeva 29,21000 Split</derivirana_varijabla>
  </DomainObject.Predmet.StrankaWithAdress>
  <DomainObject.Predmet.StrankaWithAdressOIB>
    <izvorni_sadrzaj>MBM-ANTHURIUM  za proizvodnju, trgovinu i usluge, društvo s ograničenom odgovornošću "u stečaju", OIB 66373033232, Put Magistrale/bb,Kaštel Štafilić,INSTITUT ZA JADRANSKE KULTURE I MELIORACIJU KRŠA, OIB 90884993104, Put Duilova 11,21000 Split,MBM d.o.o., OIB 15840143194, Dolenice bb,10000 Zagreb,Stečaji upravitelj Mirko Kozina, OIB 52822555537, Getaldićeva 29,21000 Split</izvorni_sadrzaj>
    <derivirana_varijabla naziv="DomainObject.Predmet.StrankaWithAdressOIB_1">MBM-ANTHURIUM  za proizvodnju, trgovinu i usluge, društvo s ograničenom odgovornošću "u stečaju", OIB 66373033232, Put Magistrale/bb,Kaštel Štafilić,INSTITUT ZA JADRANSKE KULTURE I MELIORACIJU KRŠA, OIB 90884993104, Put Duilova 11,21000 Split,MBM d.o.o., OIB 15840143194, Dolenice bb,10000 Zagreb,Stečaji upravitelj Mirko Kozina, OIB 52822555537, Getaldićeva 29,21000 Split</derivirana_varijabla>
  </DomainObject.Predmet.StrankaWithAdressOIB>
  <DomainObject.Predmet.StrankaNazivFormated>
    <izvorni_sadrzaj>MBM-ANTHURIUM  za proizvodnju, trgovinu i usluge, društvo s ograničenom odgovornošću "u stečaju",INSTITUT ZA JADRANSKE KULTURE I MELIORACIJU KRŠA,MBM d.o.o.,Stečaji upravitelj Mirko Kozina</izvorni_sadrzaj>
    <derivirana_varijabla naziv="DomainObject.Predmet.StrankaNazivFormated_1">MBM-ANTHURIUM  za proizvodnju, trgovinu i usluge, društvo s ograničenom odgovornošću "u stečaju",INSTITUT ZA JADRANSKE KULTURE I MELIORACIJU KRŠA,MBM d.o.o.,Stečaji upravitelj Mirko Kozina</derivirana_varijabla>
  </DomainObject.Predmet.StrankaNazivFormated>
  <DomainObject.Predmet.StrankaNazivFormatedOIB>
    <izvorni_sadrzaj>MBM-ANTHURIUM  za proizvodnju, trgovinu i usluge, društvo s ograničenom odgovornošću "u stečaju", OIB 66373033232,INSTITUT ZA JADRANSKE KULTURE I MELIORACIJU KRŠA, OIB 90884993104,MBM d.o.o., OIB 15840143194,Stečaji upravitelj Mirko Kozina, OIB 52822555537</izvorni_sadrzaj>
    <derivirana_varijabla naziv="DomainObject.Predmet.StrankaNazivFormatedOIB_1">MBM-ANTHURIUM  za proizvodnju, trgovinu i usluge, društvo s ograničenom odgovornošću "u stečaju", OIB 66373033232,INSTITUT ZA JADRANSKE KULTURE I MELIORACIJU KRŠA, OIB 90884993104,MBM d.o.o., OIB 15840143194,Stečaji upravitelj Mirko Kozina, OIB 52822555537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trankaListFormated_1"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trankaListFormated>
  <DomainObject.Predmet.StrankaListFormatedOIB>
    <izvorni_sadrzaj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izvorni_sadrzaj>
    <derivirana_varijabla naziv="DomainObject.Predmet.StrankaListFormatedOIB_1"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derivirana_varijabla>
  </DomainObject.Predmet.StrankaListFormatedOIB>
  <DomainObject.Predmet.StrankaListFormatedWithAdress>
    <izvorni_sadrzaj>
      <item>MBM-ANTHURIUM  za proizvodnju, trgovinu i usluge, društvo s ograničenom odgovornošću "u stečaju", Put Magistrale/bb, Kaštel Štafilić</item>
      <item>INSTITUT ZA JADRANSKE KULTURE I MELIORACIJU KRŠA, Put Duilova 11, 21000 Split</item>
      <item>MBM d.o.o., Dolenice bb, 10000 Zagreb</item>
      <item>Stečaji upravitelj Mirko Kozina, Getaldićeva 29, 21000 Split</item>
    </izvorni_sadrzaj>
    <derivirana_varijabla naziv="DomainObject.Predmet.StrankaListFormatedWithAdress_1">
      <item>MBM-ANTHURIUM  za proizvodnju, trgovinu i usluge, društvo s ograničenom odgovornošću "u stečaju", Put Magistrale/bb, Kaštel Štafilić</item>
      <item>INSTITUT ZA JADRANSKE KULTURE I MELIORACIJU KRŠA, Put Duilova 11, 21000 Split</item>
      <item>MBM d.o.o., Dolenice bb, 10000 Zagreb</item>
      <item>Stečaji upravitelj Mirko Kozina, Getaldićeva 29, 21000 Split</item>
    </derivirana_varijabla>
  </DomainObject.Predmet.StrankaListFormatedWithAdress>
  <DomainObject.Predmet.StrankaListFormatedWithAdressOIB>
    <izvorni_sadrzaj>
      <item>MBM-ANTHURIUM  za proizvodnju, trgovinu i usluge, društvo s ograničenom odgovornošću "u stečaju", OIB 66373033232, Put Magistrale/bb, Kaštel Štafilić</item>
      <item>INSTITUT ZA JADRANSKE KULTURE I MELIORACIJU KRŠA, OIB 90884993104, Put Duilova 11, 21000 Split</item>
      <item>MBM d.o.o., OIB 15840143194, Dolenice bb, 10000 Zagreb</item>
      <item>Stečaji upravitelj Mirko Kozina, OIB 52822555537, Getaldićeva 29, 21000 Split</item>
    </izvorni_sadrzaj>
    <derivirana_varijabla naziv="DomainObject.Predmet.StrankaListFormatedWithAdressOIB_1">
      <item>MBM-ANTHURIUM  za proizvodnju, trgovinu i usluge, društvo s ograničenom odgovornošću "u stečaju", OIB 66373033232, Put Magistrale/bb, Kaštel Štafilić</item>
      <item>INSTITUT ZA JADRANSKE KULTURE I MELIORACIJU KRŠA, OIB 90884993104, Put Duilova 11, 21000 Split</item>
      <item>MBM d.o.o., OIB 15840143194, Dolenice bb, 10000 Zagreb</item>
      <item>Stečaji upravitelj Mirko Kozina, OIB 52822555537, Getaldićeva 29, 21000 Split</item>
    </derivirana_varijabla>
  </DomainObject.Predmet.StrankaListFormatedWithAdressOIB>
  <DomainObject.Predmet.StrankaListNazivFormated>
    <izvorni_sadrzaj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trankaListNazivFormated_1"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trankaListNazivFormated>
  <DomainObject.Predmet.StrankaListNazivFormatedOIB>
    <izvorni_sadrzaj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izvorni_sadrzaj>
    <derivirana_varijabla naziv="DomainObject.Predmet.StrankaListNazivFormatedOIB_1">
      <item>MBM-ANTHURIUM  za proizvodnju, trgovinu i usluge, društvo s ograničenom odgovornošću "u stečaju", OIB 66373033232</item>
      <item>INSTITUT ZA JADRANSKE KULTURE I MELIORACIJU KRŠA, OIB 90884993104</item>
      <item>MBM d.o.o., OIB 15840143194</item>
      <item>Stečaji upravitelj Mirko Kozina, OIB 52822555537</item>
    </derivirana_varijabla>
  </DomainObject.Predmet.StrankaListNazivFormatedOIB>
  <DomainObject.Predmet.ProtuStrankaListFormated>
    <izvorni_sadrzaj>
      <item>MBM-ANTHURIUM d.o.o.</item>
    </izvorni_sadrzaj>
    <derivirana_varijabla naziv="DomainObject.Predmet.ProtuStrankaListFormated_1">
      <item>MBM-ANTHURIUM d.o.o.</item>
    </derivirana_varijabla>
  </DomainObject.Predmet.ProtuStrankaListFormated>
  <DomainObject.Predmet.ProtuStrankaListFormatedOIB>
    <izvorni_sadrzaj>
      <item>MBM-ANTHURIUM d.o.o., OIB 66373033232</item>
    </izvorni_sadrzaj>
    <derivirana_varijabla naziv="DomainObject.Predmet.ProtuStrankaListFormatedOIB_1">
      <item>MBM-ANTHURIUM d.o.o., OIB 66373033232</item>
    </derivirana_varijabla>
  </DomainObject.Predmet.ProtuStrankaListFormatedOIB>
  <DomainObject.Predmet.ProtuStrankaListFormatedWithAdress>
    <izvorni_sadrzaj>
      <item>MBM-ANTHURIUM d.o.o., Put Magistrale bb, Kaštel Štafilić</item>
    </izvorni_sadrzaj>
    <derivirana_varijabla naziv="DomainObject.Predmet.ProtuStrankaListFormatedWithAdress_1">
      <item>MBM-ANTHURIUM d.o.o., Put Magistrale bb, Kaštel Štafilić</item>
    </derivirana_varijabla>
  </DomainObject.Predmet.ProtuStrankaListFormatedWithAdress>
  <DomainObject.Predmet.ProtuStrankaListFormatedWithAdressOIB>
    <izvorni_sadrzaj>
      <item>MBM-ANTHURIUM d.o.o., OIB 66373033232, Put Magistrale bb, Kaštel Štafilić</item>
    </izvorni_sadrzaj>
    <derivirana_varijabla naziv="DomainObject.Predmet.ProtuStrankaListFormatedWithAdressOIB_1">
      <item>MBM-ANTHURIUM d.o.o., OIB 66373033232, Put Magistrale bb, Kaštel Štafilić</item>
    </derivirana_varijabla>
  </DomainObject.Predmet.ProtuStrankaListFormatedWithAdressOIB>
  <DomainObject.Predmet.ProtuStrankaListNazivFormated>
    <izvorni_sadrzaj>
      <item>MBM-ANTHURIUM d.o.o.</item>
    </izvorni_sadrzaj>
    <derivirana_varijabla naziv="DomainObject.Predmet.ProtuStrankaListNazivFormated_1">
      <item>MBM-ANTHURIUM d.o.o.</item>
    </derivirana_varijabla>
  </DomainObject.Predmet.ProtuStrankaListNazivFormated>
  <DomainObject.Predmet.ProtuStrankaListNazivFormatedOIB>
    <izvorni_sadrzaj>
      <item>MBM-ANTHURIUM d.o.o., OIB 66373033232</item>
    </izvorni_sadrzaj>
    <derivirana_varijabla naziv="DomainObject.Predmet.ProtuStrankaListNazivFormatedOIB_1">
      <item>MBM-ANTHURIUM d.o.o., OIB 66373033232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St-60/2010-39</izvorni_sadrzaj>
    <derivirana_varijabla naziv="DomainObject.PoslovniBrojDokumenta_1">St-60/2010-39</derivirana_varijabla>
  </DomainObject.PoslovniBrojDokumenta>
  <DomainObject.Predmet.StrankaIDrugi>
    <izvorni_sadrzaj>MBM-ANTHURIUM  za proizvodnju, trgovinu i usluge, društvo s ograničenom odgovornošću "u stečaju" i dr.</izvorni_sadrzaj>
    <derivirana_varijabla naziv="DomainObject.Predmet.StrankaIDrugi_1">MBM-ANTHURIUM  za proizvodnju, trgovinu i usluge, društvo s ograničenom odgovornošću "u stečaju" i dr.</derivirana_varijabla>
  </DomainObject.Predmet.StrankaIDrugi>
  <DomainObject.Predmet.ProtustrankaIDrugi>
    <izvorni_sadrzaj>MBM-ANTHURIUM d.o.o.</izvorni_sadrzaj>
    <derivirana_varijabla naziv="DomainObject.Predmet.ProtustrankaIDrugi_1">MBM-ANTHURIUM d.o.o.</derivirana_varijabla>
  </DomainObject.Predmet.ProtustrankaIDrugi>
  <DomainObject.Predmet.StrankaIDrugiAdressOIB>
    <izvorni_sadrzaj>MBM-ANTHURIUM  za proizvodnju, trgovinu i usluge, društvo s ograničenom odgovornošću "u stečaju", OIB 66373033232, Put Magistrale/bb, Kaštel Štafilić i dr.</izvorni_sadrzaj>
    <derivirana_varijabla naziv="DomainObject.Predmet.StrankaIDrugiAdressOIB_1">MBM-ANTHURIUM  za proizvodnju, trgovinu i usluge, društvo s ograničenom odgovornošću "u stečaju", OIB 66373033232, Put Magistrale/bb, Kaštel Štafilić i dr.</derivirana_varijabla>
  </DomainObject.Predmet.StrankaIDrugiAdressOIB>
  <DomainObject.Predmet.ProtustrankaIDrugiAdressOIB>
    <izvorni_sadrzaj>MBM-ANTHURIUM d.o.o., OIB 66373033232, Put Magistrale bb, Kaštel Štafilić</izvorni_sadrzaj>
    <derivirana_varijabla naziv="DomainObject.Predmet.ProtustrankaIDrugiAdressOIB_1">MBM-ANTHURIUM d.o.o., OIB 66373033232, Put Magistrale bb,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MBM-ANTHURIUM d.o.o.</item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izvorni_sadrzaj>
    <derivirana_varijabla naziv="DomainObject.Predmet.SudioniciListNaziv_1">
      <item>MBM-ANTHURIUM d.o.o.</item>
      <item>MBM-ANTHURIUM  za proizvodnju, trgovinu i usluge, društvo s ograničenom odgovornošću "u stečaju"</item>
      <item>INSTITUT ZA JADRANSKE KULTURE I MELIORACIJU KRŠA</item>
      <item>MBM d.o.o.</item>
      <item>Stečaji upravitelj Mirko Kozina</item>
    </derivirana_varijabla>
  </DomainObject.Predmet.SudioniciListNaziv>
  <DomainObject.Predmet.SudioniciListAdressOIB>
    <izvorni_sadrzaj>
      <item>MBM-ANTHURIUM d.o.o., OIB 66373033232, Put Magistrale bb,Kaštel Štafilić</item>
      <item>MBM-ANTHURIUM  za proizvodnju, trgovinu i usluge, društvo s ograničenom odgovornošću "u stečaju", OIB 66373033232, Put Magistrale/bb,Kaštel Štafilić</item>
      <item>INSTITUT ZA JADRANSKE KULTURE I MELIORACIJU KRŠA, OIB 90884993104, Put Duilova 11,21000 Split</item>
      <item>MBM d.o.o., OIB 15840143194, Dolenice bb,10000 Zagreb</item>
      <item>Stečaji upravitelj Mirko Kozina, OIB 52822555537, Getaldićeva 29,21000 Split</item>
    </izvorni_sadrzaj>
    <derivirana_varijabla naziv="DomainObject.Predmet.SudioniciListAdressOIB_1">
      <item>MBM-ANTHURIUM d.o.o., OIB 66373033232, Put Magistrale bb,Kaštel Štafilić</item>
      <item>MBM-ANTHURIUM  za proizvodnju, trgovinu i usluge, društvo s ograničenom odgovornošću "u stečaju", OIB 66373033232, Put Magistrale/bb,Kaštel Štafilić</item>
      <item>INSTITUT ZA JADRANSKE KULTURE I MELIORACIJU KRŠA, OIB 90884993104, Put Duilova 11,21000 Split</item>
      <item>MBM d.o.o., OIB 15840143194, Dolenice bb,10000 Zagreb</item>
      <item>Stečaji upravitelj Mirko Kozina, OIB 52822555537, Getaldićeva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81319-9B6D-41E6-B39C-231FB442B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199</properties:Words>
  <properties:Characters>958</properties:Characters>
  <properties:Lines>47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St-60/2010-39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