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416b" w14:paraId="0ce416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</w:t>
      </w:r>
      <w:r w:rsidR="003F72C8">
        <w:rPr>
          <w:lang w:val="hr-HR"/>
        </w:rPr>
        <w:t>4</w:t>
      </w:r>
      <w:r w:rsidR="008C7CA9">
        <w:rPr>
          <w:lang w:val="hr-HR"/>
        </w:rPr>
        <w:t>61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C7CA9">
        <w:rPr>
          <w:lang w:val="hr-HR"/>
        </w:rPr>
        <w:t>BEČKI DVORI d.o.o. za ugostiteljstvo, turizam, trgovinu i usluge, Virovitica, Bečka 12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8C7CA9">
        <w:rPr>
          <w:lang w:val="hr-HR"/>
        </w:rPr>
        <w:t>010080774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8C7CA9">
        <w:rPr>
          <w:lang w:val="hr-HR"/>
        </w:rPr>
        <w:t>63204078985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72C8">
        <w:rPr>
          <w:lang w:val="hr-HR"/>
        </w:rPr>
        <w:t>4</w:t>
      </w:r>
      <w:r w:rsidR="008C7CA9">
        <w:rPr>
          <w:lang w:val="hr-HR"/>
        </w:rPr>
        <w:t>61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C7CA9">
        <w:rPr>
          <w:lang w:val="hr-HR"/>
        </w:rPr>
        <w:t>18.274,48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C7CA9">
        <w:rPr>
          <w:lang w:val="hr-HR"/>
        </w:rPr>
        <w:t xml:space="preserve"> Dražen Boban, iz </w:t>
      </w:r>
      <w:proofErr w:type="spellStart"/>
      <w:r w:rsidR="008C7CA9">
        <w:rPr>
          <w:lang w:val="hr-HR"/>
        </w:rPr>
        <w:t>Bačevca</w:t>
      </w:r>
      <w:proofErr w:type="spellEnd"/>
      <w:r w:rsidR="008C7CA9">
        <w:rPr>
          <w:lang w:val="hr-HR"/>
        </w:rPr>
        <w:t>, Novo Selo 22/D</w:t>
      </w:r>
      <w:r w:rsidR="00D42E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C7CA9">
        <w:rPr>
          <w:lang w:val="hr-HR"/>
        </w:rPr>
        <w:t>38699585713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F72C8">
        <w:rPr>
          <w:lang w:val="hr-HR"/>
        </w:rPr>
        <w:t>15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3F72C8">
        <w:rPr>
          <w:lang w:val="hr-HR"/>
        </w:rPr>
        <w:t>15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EDF" w:rsidR="00A94EDF">
      <w:r>
        <w:separator/>
      </w:r>
    </w:p>
  </w:endnote>
  <w:endnote w:id="0" w:type="continuationSeparator">
    <w:p w:rsidRDefault="00A94EDF" w:rsidR="00A94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EDF" w:rsidR="00A94EDF">
      <w:r>
        <w:separator/>
      </w:r>
    </w:p>
  </w:footnote>
  <w:footnote w:id="0" w:type="continuationSeparator">
    <w:p w:rsidRDefault="00A94EDF" w:rsidR="00A94E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218C"/>
    <w:rsid w:val="000B6A05"/>
    <w:rsid w:val="000E2229"/>
    <w:rsid w:val="000E2494"/>
    <w:rsid w:val="00170D33"/>
    <w:rsid w:val="00184DF0"/>
    <w:rsid w:val="001B397D"/>
    <w:rsid w:val="00230CD2"/>
    <w:rsid w:val="0032457F"/>
    <w:rsid w:val="003E56D2"/>
    <w:rsid w:val="003F72C8"/>
    <w:rsid w:val="004006EF"/>
    <w:rsid w:val="004525DA"/>
    <w:rsid w:val="004629E7"/>
    <w:rsid w:val="004B7E8E"/>
    <w:rsid w:val="00505F14"/>
    <w:rsid w:val="0052619D"/>
    <w:rsid w:val="005609E1"/>
    <w:rsid w:val="00571A55"/>
    <w:rsid w:val="005A21BE"/>
    <w:rsid w:val="005D3406"/>
    <w:rsid w:val="00605F99"/>
    <w:rsid w:val="006107FD"/>
    <w:rsid w:val="00617995"/>
    <w:rsid w:val="00666165"/>
    <w:rsid w:val="00674F9D"/>
    <w:rsid w:val="006767EE"/>
    <w:rsid w:val="006B32F7"/>
    <w:rsid w:val="007916AB"/>
    <w:rsid w:val="007E27E0"/>
    <w:rsid w:val="008259B1"/>
    <w:rsid w:val="00831DA7"/>
    <w:rsid w:val="008517A6"/>
    <w:rsid w:val="008A217A"/>
    <w:rsid w:val="008C7CA9"/>
    <w:rsid w:val="008E00AB"/>
    <w:rsid w:val="008E3DB0"/>
    <w:rsid w:val="0091341F"/>
    <w:rsid w:val="00943BD9"/>
    <w:rsid w:val="0097587E"/>
    <w:rsid w:val="00985844"/>
    <w:rsid w:val="009E6C69"/>
    <w:rsid w:val="009F1B25"/>
    <w:rsid w:val="00A475FF"/>
    <w:rsid w:val="00A73B9E"/>
    <w:rsid w:val="00A94EDF"/>
    <w:rsid w:val="00AB4255"/>
    <w:rsid w:val="00B24E12"/>
    <w:rsid w:val="00B53C1D"/>
    <w:rsid w:val="00B7583B"/>
    <w:rsid w:val="00B97F89"/>
    <w:rsid w:val="00BE2EE0"/>
    <w:rsid w:val="00C10334"/>
    <w:rsid w:val="00C435AB"/>
    <w:rsid w:val="00C57F8B"/>
    <w:rsid w:val="00CA6057"/>
    <w:rsid w:val="00CD08D1"/>
    <w:rsid w:val="00CD6B0C"/>
    <w:rsid w:val="00CF6168"/>
    <w:rsid w:val="00D3236E"/>
    <w:rsid w:val="00D42EE3"/>
    <w:rsid w:val="00D46E25"/>
    <w:rsid w:val="00D81A66"/>
    <w:rsid w:val="00DC7979"/>
    <w:rsid w:val="00E97333"/>
    <w:rsid w:val="00EC2C0D"/>
    <w:rsid w:val="00F12ADC"/>
    <w:rsid w:val="00F178C7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1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A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A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A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A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1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A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A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A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A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St-461/2015</izvorni_sadrzaj>
    <derivirana_varijabla naziv="DomainObject.Predmet.OznakaBroj_1">St-461/2015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BEČKI DVORI d.o.o. za ugostiteljstvo, turizam, trgovinu i usluge, Virovitica</izvorni_sadrzaj>
    <derivirana_varijabla naziv="DomainObject.Predmet.ProtustrankaFormated_1">  BEČKI DVORI d.o.o. za ugostiteljstvo, turizam, trgovinu i usluge, Virovitica</derivirana_varijabla>
  </DomainObject.Predmet.ProtustrankaFormated>
  <DomainObject.Predmet.ProtustrankaFormatedOIB>
    <izvorni_sadrzaj>  BEČKI DVORI d.o.o. za ugostiteljstvo, turizam, trgovinu i usluge, Virovitica, OIB 63204078985</izvorni_sadrzaj>
    <derivirana_varijabla naziv="DomainObject.Predmet.ProtustrankaFormatedOIB_1">  BEČKI DVORI d.o.o. za ugostiteljstvo, turizam, trgovinu i usluge, Virovitica, OIB 63204078985</derivirana_varijabla>
  </DomainObject.Predmet.ProtustrankaFormatedOIB>
  <DomainObject.Predmet.ProtustrankaFormatedWithAdress>
    <izvorni_sadrzaj> BEČKI DVORI d.o.o. za ugostiteljstvo, turizam, trgovinu i usluge, Virovitica, Bečka 12, 33000 Virovitica</izvorni_sadrzaj>
    <derivirana_varijabla naziv="DomainObject.Predmet.ProtustrankaFormatedWithAdress_1"> BEČKI DVORI d.o.o. za ugostiteljstvo, turizam, trgovinu i usluge, Virovitica, Bečka 12, 33000 Virovitica</derivirana_varijabla>
  </DomainObject.Predmet.ProtustrankaFormatedWithAdress>
  <DomainObject.Predmet.ProtustrankaFormatedWithAdressOIB>
    <izvorni_sadrzaj> BEČKI DVORI d.o.o. za ugostiteljstvo, turizam, trgovinu i usluge, Virovitica, OIB 63204078985, Bečka 12, 33000 Virovitica</izvorni_sadrzaj>
    <derivirana_varijabla naziv="DomainObject.Predmet.ProtustrankaFormatedWithAdressOIB_1"> BEČKI DVORI d.o.o. za ugostiteljstvo, turizam, trgovinu i usluge, Virovitica, OIB 63204078985, Bečka 12, 33000 Virovitica</derivirana_varijabla>
  </DomainObject.Predmet.ProtustrankaFormatedWithAdressOIB>
  <DomainObject.Predmet.ProtustrankaWithAdress>
    <izvorni_sadrzaj>BEČKI DVORI d.o.o. za ugostiteljstvo, turizam, trgovinu i usluge, Virovitica Bečka 12, 33000 Virovitica</izvorni_sadrzaj>
    <derivirana_varijabla naziv="DomainObject.Predmet.ProtustrankaWithAdress_1">BEČKI DVORI d.o.o. za ugostiteljstvo, turizam, trgovinu i usluge, Virovitica Bečka 12, 33000 Virovitica</derivirana_varijabla>
  </DomainObject.Predmet.ProtustrankaWithAdress>
  <DomainObject.Predmet.ProtustrankaWithAdressOIB>
    <izvorni_sadrzaj>BEČKI DVORI d.o.o. za ugostiteljstvo, turizam, trgovinu i usluge, Virovitica, OIB 63204078985, Bečka 12, 33000 Virovitica</izvorni_sadrzaj>
    <derivirana_varijabla naziv="DomainObject.Predmet.ProtustrankaWithAdressOIB_1">BEČKI DVORI d.o.o. za ugostiteljstvo, turizam, trgovinu i usluge, Virovitica, OIB 63204078985, Bečka 12, 33000 Virovitica</derivirana_varijabla>
  </DomainObject.Predmet.ProtustrankaWithAdressOIB>
  <DomainObject.Predmet.ProtustrankaNazivFormated>
    <izvorni_sadrzaj>BEČKI DVORI d.o.o. za ugostiteljstvo, turizam, trgovinu i usluge, Virovitica</izvorni_sadrzaj>
    <derivirana_varijabla naziv="DomainObject.Predmet.ProtustrankaNazivFormated_1">BEČKI DVORI d.o.o. za ugostiteljstvo, turizam, trgovinu i usluge, Virovitica</derivirana_varijabla>
  </DomainObject.Predmet.ProtustrankaNazivFormated>
  <DomainObject.Predmet.ProtustrankaNazivFormatedOIB>
    <izvorni_sadrzaj>BEČKI DVORI d.o.o. za ugostiteljstvo, turizam, trgovinu i usluge, Virovitica, OIB 63204078985</izvorni_sadrzaj>
    <derivirana_varijabla naziv="DomainObject.Predmet.ProtustrankaNazivFormatedOIB_1">BEČKI DVORI d.o.o. za ugostiteljstvo, turizam, trgovinu i usluge, Virovitica, OIB 63204078985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BEČKI DVORI d.o.o. za ugostiteljstvo, turizam, trgovinu i usluge, Virovitica</item>
    </izvorni_sadrzaj>
    <derivirana_varijabla naziv="DomainObject.Predmet.ProtuStrankaListFormated_1">
      <item>BEČKI DVORI d.o.o. za ugostiteljstvo, turizam, trgovinu i usluge, Virovitica</item>
    </derivirana_varijabla>
  </DomainObject.Predmet.ProtuStrankaListFormated>
  <DomainObject.Predmet.ProtuStrankaListFormatedOIB>
    <izvorni_sadrzaj>
      <item>BEČKI DVORI d.o.o. za ugostiteljstvo, turizam, trgovinu i usluge, Virovitica, OIB 63204078985</item>
    </izvorni_sadrzaj>
    <derivirana_varijabla naziv="DomainObject.Predmet.ProtuStrankaListFormatedOIB_1">
      <item>BEČKI DVORI d.o.o. za ugostiteljstvo, turizam, trgovinu i usluge, Virovitica, OIB 63204078985</item>
    </derivirana_varijabla>
  </DomainObject.Predmet.ProtuStrankaListFormatedOIB>
  <DomainObject.Predmet.ProtuStrankaListFormatedWithAdress>
    <izvorni_sadrzaj>
      <item>BEČKI DVORI d.o.o. za ugostiteljstvo, turizam, trgovinu i usluge, Virovitica, Bečka 12, 33000 Virovitica</item>
    </izvorni_sadrzaj>
    <derivirana_varijabla naziv="DomainObject.Predmet.ProtuStrankaListFormatedWithAdress_1">
      <item>BEČKI DVORI d.o.o. za ugostiteljstvo, turizam, trgovinu i usluge, Virovitica, Bečka 12, 33000 Virovitica</item>
    </derivirana_varijabla>
  </DomainObject.Predmet.ProtuStrankaListFormatedWithAdress>
  <DomainObject.Predmet.ProtuStrankaListFormatedWithAdressOIB>
    <izvorni_sadrzaj>
      <item>BEČKI DVORI d.o.o. za ugostiteljstvo, turizam, trgovinu i usluge, Virovitica, OIB 63204078985, Bečka 12, 33000 Virovitica</item>
    </izvorni_sadrzaj>
    <derivirana_varijabla naziv="DomainObject.Predmet.ProtuStrankaListFormatedWithAdressOIB_1">
      <item>BEČKI DVORI d.o.o. za ugostiteljstvo, turizam, trgovinu i usluge, Virovitica, OIB 63204078985, Bečka 12, 33000 Virovitica</item>
    </derivirana_varijabla>
  </DomainObject.Predmet.ProtuStrankaListFormatedWithAdressOIB>
  <DomainObject.Predmet.ProtuStrankaListNazivFormated>
    <izvorni_sadrzaj>
      <item>BEČKI DVORI d.o.o. za ugostiteljstvo, turizam, trgovinu i usluge, Virovitica</item>
    </izvorni_sadrzaj>
    <derivirana_varijabla naziv="DomainObject.Predmet.ProtuStrankaListNazivFormated_1">
      <item>BEČKI DVORI d.o.o. za ugostiteljstvo, turizam, trgovinu i usluge, Virovitica</item>
    </derivirana_varijabla>
  </DomainObject.Predmet.ProtuStrankaListNazivFormated>
  <DomainObject.Predmet.ProtuStrankaListNazivFormatedOIB>
    <izvorni_sadrzaj>
      <item>BEČKI DVORI d.o.o. za ugostiteljstvo, turizam, trgovinu i usluge, Virovitica, OIB 63204078985</item>
    </izvorni_sadrzaj>
    <derivirana_varijabla naziv="DomainObject.Predmet.ProtuStrankaListNazivFormatedOIB_1">
      <item>BEČKI DVORI d.o.o. za ugostiteljstvo, turizam, trgovinu i usluge, Virovitica, OIB 63204078985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BEČKI DVORI d.o.o. za ugostiteljstvo, turizam, trgovinu i usluge, Virovitica</izvorni_sadrzaj>
    <derivirana_varijabla naziv="DomainObject.Predmet.ProtustrankaIDrugi_1">BEČKI DVORI d.o.o. za ugostiteljstvo, turizam,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BEČKI DVORI d.o.o. za ugostiteljstvo, turizam, trgovinu i usluge, Virovitica, OIB 63204078985, Bečka 12, 33000 Virovitica</izvorni_sadrzaj>
    <derivirana_varijabla naziv="DomainObject.Predmet.ProtustrankaIDrugiAdressOIB_1">BEČKI DVORI d.o.o. za ugostiteljstvo, turizam, trgovinu i usluge, Virovitica, OIB 63204078985, Bečka 12,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BEČKI DVORI d.o.o. za ugostiteljstvo, turizam, trgovinu i usluge, Virovitica</item>
    </izvorni_sadrzaj>
    <derivirana_varijabla naziv="DomainObject.Predmet.SudioniciListNaziv_1">
      <item>FINA, RC ZAGREB, Podružnica Bjelovar</item>
      <item>BEČKI DVORI d.o.o. za ugostiteljstvo, turizam, trgovinu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BEČKI DVORI d.o.o. za ugostiteljstvo, turizam, trgovinu i usluge, Virovitica, OIB 63204078985, Bečka 12,33000 Virovitica</item>
    </izvorni_sadrzaj>
    <derivirana_varijabla naziv="DomainObject.Predmet.SudioniciListAdressOIB_1">
      <item>FINA, RC ZAGREB, Podružnica Bjelovar, OIB 85821130368, F. Supila 4,43000 Bjelovar</item>
      <item>BEČKI DVORI d.o.o. za ugostiteljstvo, turizam, trgovinu i usluge, Virovitica, OIB 63204078985, Bečka 12,33000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63204078985</item>
    </izvorni_sadrzaj>
    <derivirana_varijabla naziv="DomainObject.Predmet.SudioniciListNazivOIB_1">
      <item>, OIB 85821130368</item>
      <item>, OIB 63204078985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35299-EED9-43BC-85E1-000C956CC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1731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2015-12-14T13:54:00Z</dcterms:created>
  <dc:creator>ssabljic</dc:creator>
  <cp:lastModifiedBy>Miroslav Lovreković</cp:lastModifiedBy>
  <cp:lastPrinted>2015-12-14T13:49:00Z</cp:lastPrinted>
  <dcterms:modified xmlns:xsi="http://www.w3.org/2001/XMLSchema-instance" xsi:type="dcterms:W3CDTF">2015-12-15T06:40:00Z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