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71ac" w14:paraId="15b71ac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="00871C59"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3750F7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 w:rsidR="00413EB3">
        <w:rPr>
          <w:rFonts w:hAnsi="Times New Roman" w:ascii="Times New Roman"/>
          <w:sz w:val="24"/>
          <w:szCs w:val="24"/>
          <w:u w:val="single"/>
          <w:lang w:val="pl-PL"/>
        </w:rPr>
        <w:t>1186/18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413EB3" w:rsidP="00702487" w:rsidR="00871C59" w:rsidRPr="00871C59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PROFISH d.o.o.</w:t>
      </w:r>
      <w:r w:rsidR="00BF333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u stečaju,</w:t>
      </w:r>
      <w:r w:rsidR="00522061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Plaški, Kunići 58/A, OIB: 84424955920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,</w:t>
      </w: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63550" w:rsidP="00F63550" w:rsidR="00F63550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F63550" w:rsidP="00F63550" w:rsidR="00F63550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tbl>
      <w:tblPr>
        <w:tblW w:type="dxa" w:w="10488"/>
        <w:jc w:val="center"/>
        <w:tblInd w:type="dxa" w:w="108"/>
        <w:tblLayout w:type="fixed"/>
        <w:tblLook w:val="0000" w:noVBand="0" w:noHBand="0" w:lastColumn="0" w:firstColumn="0" w:lastRow="0" w:firstRow="0"/>
      </w:tblPr>
      <w:tblGrid>
        <w:gridCol w:w="1243"/>
        <w:gridCol w:w="1285"/>
        <w:gridCol w:w="1315"/>
        <w:gridCol w:w="1243"/>
        <w:gridCol w:w="1296"/>
        <w:gridCol w:w="1404"/>
        <w:gridCol w:w="1296"/>
        <w:gridCol w:w="1406"/>
      </w:tblGrid>
      <w:tr w:rsidTr="00F63550" w:rsidR="00F6355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2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F63550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neto(kn)</w:t>
            </w:r>
            <w:r>
              <w:rPr>
                <w:rStyle w:val="Referencafusnote"/>
                <w:rFonts w:eastAsia="Calibri"/>
              </w:rPr>
              <w:footnoteReference w:id="1"/>
            </w:r>
          </w:p>
        </w:tc>
        <w:tc>
          <w:tcPr>
            <w:tcW w:type="dxa" w:w="14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63550" w:rsidR="00F6355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2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Dan Lipošćak</w:t>
            </w:r>
          </w:p>
        </w:tc>
        <w:tc>
          <w:tcPr>
            <w:tcW w:type="dxa" w:w="13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57038331051</w:t>
            </w:r>
          </w:p>
        </w:tc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Ogulin, Bernardina Frankopana 5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31.155,52</w:t>
            </w:r>
          </w:p>
        </w:tc>
        <w:tc>
          <w:tcPr>
            <w:tcW w:type="dxa" w:w="14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>JOPPD obrasci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31.155,52</w:t>
            </w:r>
          </w:p>
        </w:tc>
        <w:tc>
          <w:tcPr>
            <w:tcW w:type="dxa" w:w="1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63550" w:rsidP="0006736B" w:rsidR="00F6355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246">
              <w:rPr>
                <w:rFonts w:hAnsi="Times New Roman" w:ascii="Times New Roman"/>
                <w:sz w:val="20"/>
                <w:szCs w:val="20"/>
              </w:rPr>
              <w:t>JOPPD obrasci</w:t>
            </w:r>
          </w:p>
        </w:tc>
      </w:tr>
    </w:tbl>
    <w:p w:rsidRDefault="00657542" w:rsidP="00657542" w:rsidR="0065754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AE021C" w:rsidP="00201246" w:rsidR="00201246" w:rsidRPr="00F63550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F63550">
        <w:rPr>
          <w:rFonts w:hAnsi="Times New Roman" w:ascii="Times New Roman"/>
          <w:b/>
          <w:sz w:val="24"/>
          <w:szCs w:val="24"/>
        </w:rPr>
        <w:t>V</w:t>
      </w:r>
      <w:r w:rsidR="002929D6" w:rsidRPr="00F63550">
        <w:rPr>
          <w:rFonts w:hAnsi="Times New Roman" w:ascii="Times New Roman"/>
          <w:b/>
          <w:sz w:val="24"/>
          <w:szCs w:val="24"/>
        </w:rPr>
        <w:t>iši isplatni red</w:t>
      </w: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52"/>
        <w:gridCol w:w="1317"/>
        <w:gridCol w:w="1269"/>
        <w:gridCol w:w="1243"/>
        <w:gridCol w:w="1544"/>
        <w:gridCol w:w="1200"/>
        <w:gridCol w:w="1544"/>
      </w:tblGrid>
      <w:tr w:rsidTr="005F1D86" w:rsidR="00C16443" w:rsidRPr="005530D3">
        <w:trPr>
          <w:jc w:val="center"/>
        </w:trPr>
        <w:tc>
          <w:tcPr>
            <w:tcW w:type="pct" w:w="564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0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98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6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64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5530D3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701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5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01"/>
            <w:vAlign w:val="center"/>
          </w:tcPr>
          <w:p w:rsidRDefault="00702487" w:rsidP="006B68B7" w:rsidR="00702487" w:rsidRPr="005530D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F1D86" w:rsidR="00413EB3" w:rsidRPr="005530D3">
        <w:trPr>
          <w:jc w:val="center"/>
        </w:trPr>
        <w:tc>
          <w:tcPr>
            <w:tcW w:type="pct" w:w="564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50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pct" w:w="598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576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70</w:t>
            </w:r>
          </w:p>
        </w:tc>
        <w:tc>
          <w:tcPr>
            <w:tcW w:type="pct" w:w="564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912,50</w:t>
            </w:r>
          </w:p>
        </w:tc>
        <w:tc>
          <w:tcPr>
            <w:tcW w:type="pct" w:w="701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otvorenih stavki, računi, Ugovor o obavljanju usluga certificiranja</w:t>
            </w:r>
          </w:p>
        </w:tc>
        <w:tc>
          <w:tcPr>
            <w:tcW w:type="pct" w:w="545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912,50</w:t>
            </w:r>
          </w:p>
        </w:tc>
        <w:tc>
          <w:tcPr>
            <w:tcW w:type="pct" w:w="701"/>
            <w:vAlign w:val="center"/>
          </w:tcPr>
          <w:p w:rsidRDefault="00413EB3" w:rsidP="00413EB3" w:rsidR="00413EB3" w:rsidRPr="005530D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otvorenih stavki, računi, Ugovor o obavljanju usluga certificiranja</w:t>
            </w:r>
          </w:p>
        </w:tc>
      </w:tr>
    </w:tbl>
    <w:p w:rsidRDefault="00201246" w:rsidP="00201246" w:rsidR="00201246">
      <w:pPr>
        <w:pStyle w:val="Bezproreda"/>
        <w:ind w:firstLine="708" w:left="637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</w:t>
      </w:r>
    </w:p>
    <w:p w:rsidRDefault="00C7344F" w:rsidP="00702487" w:rsidR="007A223E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Pr="003726DD">
        <w:rPr>
          <w:rFonts w:hAnsi="Times New Roman" w:ascii="Times New Roman"/>
          <w:sz w:val="24"/>
        </w:rPr>
        <w:t>jesto i datum</w:t>
      </w:r>
      <w:r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657542" w:rsidP="00702487" w:rsidR="00702487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30.07</w:t>
      </w:r>
      <w:r w:rsidR="00C7344F">
        <w:rPr>
          <w:rFonts w:hAnsi="Times New Roman" w:ascii="Times New Roman"/>
          <w:sz w:val="24"/>
          <w:u w:val="single"/>
        </w:rPr>
        <w:t>.2017._______</w:t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  <w:t>Zvonimir Bodrožić</w:t>
      </w:r>
      <w:r w:rsidR="00C7344F">
        <w:rPr>
          <w:rFonts w:hAnsi="Times New Roman" w:ascii="Times New Roman"/>
          <w:sz w:val="24"/>
        </w:rPr>
        <w:t>, stečajni upravitelj</w:t>
      </w:r>
    </w:p>
    <w:sectPr w:rsidSect="00990292" w:rsidR="00702487" w:rsidRPr="003726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D80" w:rsidP="00702487" w:rsidR="008C1D80">
      <w:pPr>
        <w:spacing w:after="0"/>
      </w:pPr>
      <w:r>
        <w:separator/>
      </w:r>
    </w:p>
  </w:endnote>
  <w:endnote w:id="0" w:type="continuationSeparator">
    <w:p w:rsidRDefault="008C1D80" w:rsidP="00702487" w:rsidR="008C1D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D80" w:rsidP="00702487" w:rsidR="008C1D80">
      <w:pPr>
        <w:spacing w:after="0"/>
      </w:pPr>
      <w:r>
        <w:separator/>
      </w:r>
    </w:p>
  </w:footnote>
  <w:footnote w:id="0" w:type="continuationSeparator">
    <w:p w:rsidRDefault="008C1D80" w:rsidP="00702487" w:rsidR="008C1D80">
      <w:pPr>
        <w:spacing w:after="0"/>
      </w:pPr>
      <w:r>
        <w:continuationSeparator/>
      </w:r>
    </w:p>
  </w:footnote>
  <w:footnote w:id="1">
    <w:p w:rsidRDefault="00F63550" w:rsidP="00F63550" w:rsidR="00F63550">
      <w:r>
        <w:rPr>
          <w:rStyle w:val="FootnoteCharacters"/>
        </w:rPr>
        <w:footnoteRef/>
      </w:r>
      <w:r>
        <w:br w:type="page"/>
      </w:r>
      <w:r>
        <w:rPr>
          <w:rStyle w:val="FootnoteReference1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F01CEC" w:rsidP="006B68B7" w:rsidR="00F01CEC" w:rsidRPr="006B68B7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452D1"/>
    <w:multiLevelType w:val="hybridMultilevel"/>
    <w:tmpl w:val="0560B538"/>
    <w:lvl w:tplc="A1E8F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31B86"/>
    <w:multiLevelType w:val="hybridMultilevel"/>
    <w:tmpl w:val="69EAD5F0"/>
    <w:lvl w:tplc="4E323C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024692"/>
    <w:multiLevelType w:val="hybridMultilevel"/>
    <w:tmpl w:val="ECBC8BAC"/>
    <w:lvl w:tplc="3B22DE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36F27"/>
    <w:rsid w:val="00043869"/>
    <w:rsid w:val="000E00EC"/>
    <w:rsid w:val="000E6AFB"/>
    <w:rsid w:val="001207F0"/>
    <w:rsid w:val="00133119"/>
    <w:rsid w:val="001735AB"/>
    <w:rsid w:val="00175108"/>
    <w:rsid w:val="001E4321"/>
    <w:rsid w:val="00201246"/>
    <w:rsid w:val="002523B1"/>
    <w:rsid w:val="00270A3D"/>
    <w:rsid w:val="002929D6"/>
    <w:rsid w:val="002D3E01"/>
    <w:rsid w:val="00314C34"/>
    <w:rsid w:val="00321DC9"/>
    <w:rsid w:val="00351879"/>
    <w:rsid w:val="003750F7"/>
    <w:rsid w:val="003947CE"/>
    <w:rsid w:val="003D0A71"/>
    <w:rsid w:val="00413EB3"/>
    <w:rsid w:val="00417F9E"/>
    <w:rsid w:val="004C6921"/>
    <w:rsid w:val="005146DE"/>
    <w:rsid w:val="00520BFC"/>
    <w:rsid w:val="00522061"/>
    <w:rsid w:val="005530D3"/>
    <w:rsid w:val="005B12DF"/>
    <w:rsid w:val="005B3EA2"/>
    <w:rsid w:val="005F1D86"/>
    <w:rsid w:val="005F511A"/>
    <w:rsid w:val="00647413"/>
    <w:rsid w:val="00654DD2"/>
    <w:rsid w:val="00657542"/>
    <w:rsid w:val="00673438"/>
    <w:rsid w:val="006B2E3C"/>
    <w:rsid w:val="006B68B7"/>
    <w:rsid w:val="006E25C5"/>
    <w:rsid w:val="006E5C4C"/>
    <w:rsid w:val="00702487"/>
    <w:rsid w:val="0070324D"/>
    <w:rsid w:val="00732FE2"/>
    <w:rsid w:val="00777DF2"/>
    <w:rsid w:val="007A223E"/>
    <w:rsid w:val="007B3F93"/>
    <w:rsid w:val="007C7040"/>
    <w:rsid w:val="0083389C"/>
    <w:rsid w:val="008512FB"/>
    <w:rsid w:val="00852A9E"/>
    <w:rsid w:val="00867B12"/>
    <w:rsid w:val="00871C59"/>
    <w:rsid w:val="00872D4B"/>
    <w:rsid w:val="008B1026"/>
    <w:rsid w:val="008C1D80"/>
    <w:rsid w:val="008C483C"/>
    <w:rsid w:val="009222D4"/>
    <w:rsid w:val="009453D6"/>
    <w:rsid w:val="0096354A"/>
    <w:rsid w:val="009646EB"/>
    <w:rsid w:val="00984B4E"/>
    <w:rsid w:val="00987CA5"/>
    <w:rsid w:val="00990292"/>
    <w:rsid w:val="00A3153C"/>
    <w:rsid w:val="00AB5BE0"/>
    <w:rsid w:val="00AD2348"/>
    <w:rsid w:val="00AE021C"/>
    <w:rsid w:val="00AE5C10"/>
    <w:rsid w:val="00B972D4"/>
    <w:rsid w:val="00BB3CFC"/>
    <w:rsid w:val="00BE52C7"/>
    <w:rsid w:val="00BF3330"/>
    <w:rsid w:val="00C02632"/>
    <w:rsid w:val="00C07643"/>
    <w:rsid w:val="00C16443"/>
    <w:rsid w:val="00C51B70"/>
    <w:rsid w:val="00C61F72"/>
    <w:rsid w:val="00C7344F"/>
    <w:rsid w:val="00C80D69"/>
    <w:rsid w:val="00CA0803"/>
    <w:rsid w:val="00CC5781"/>
    <w:rsid w:val="00CD318A"/>
    <w:rsid w:val="00D23222"/>
    <w:rsid w:val="00DA24B8"/>
    <w:rsid w:val="00DC1FA5"/>
    <w:rsid w:val="00DD1D0F"/>
    <w:rsid w:val="00DD4FA1"/>
    <w:rsid w:val="00E11093"/>
    <w:rsid w:val="00E2594C"/>
    <w:rsid w:val="00E74766"/>
    <w:rsid w:val="00E80508"/>
    <w:rsid w:val="00EA6927"/>
    <w:rsid w:val="00F01CEC"/>
    <w:rsid w:val="00F030E0"/>
    <w:rsid w:val="00F63550"/>
    <w:rsid w:val="00F93DE0"/>
    <w:rsid w:val="00FA7B00"/>
    <w:rsid w:val="00FD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7344F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7344F"/>
    <w:rPr>
      <w:rFonts w:cs="Times New Roman" w:eastAsia="Calibri" w:hAnsi="Calibri" w:ascii="Calibri"/>
      <w:lang w:eastAsia="en-US"/>
    </w:rPr>
  </w:style>
  <w:style w:customStyle="true" w:styleId="FootnoteReference1" w:type="character">
    <w:name w:val="Footnote Reference1"/>
    <w:rsid w:val="00F63550"/>
    <w:rPr>
      <w:rFonts w:cs="Times New Roman"/>
      <w:vertAlign w:val="superscript"/>
    </w:rPr>
  </w:style>
  <w:style w:customStyle="true" w:styleId="FootnoteCharacters" w:type="character">
    <w:name w:val="Footnote Characters"/>
    <w:rsid w:val="00F63550"/>
  </w:style>
  <w:style w:styleId="Tekstrezerviranogmjesta" w:type="character">
    <w:name w:val="Placeholder Text"/>
    <w:basedOn w:val="Zadanifontodlomka"/>
    <w:uiPriority w:val="99"/>
    <w:semiHidden/>
    <w:rsid w:val="00520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B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BF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BF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BF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7344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7344F"/>
    <w:rPr>
      <w:rFonts w:ascii="Calibri" w:cs="Times New Roman" w:eastAsia="Calibri" w:hAnsi="Calibri"/>
      <w:lang w:eastAsia="en-US"/>
    </w:rPr>
  </w:style>
  <w:style w:customStyle="1" w:styleId="FootnoteReference1" w:type="character">
    <w:name w:val="Footnote Reference1"/>
    <w:rsid w:val="00F63550"/>
    <w:rPr>
      <w:rFonts w:cs="Times New Roman"/>
      <w:vertAlign w:val="superscript"/>
    </w:rPr>
  </w:style>
  <w:style w:customStyle="1" w:styleId="FootnoteCharacters" w:type="character">
    <w:name w:val="Footnote Characters"/>
    <w:rsid w:val="00F63550"/>
  </w:style>
  <w:style w:styleId="Tekstrezerviranogmjesta" w:type="character">
    <w:name w:val="Placeholder Text"/>
    <w:basedOn w:val="Zadanifontodlomka"/>
    <w:uiPriority w:val="99"/>
    <w:semiHidden/>
    <w:rsid w:val="00520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B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BF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BF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BF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12F3F-CA03-4AF5-BB37-D9BD8584F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172</properties:Words>
  <properties:Characters>1113</properties:Characters>
  <properties:Lines>112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2018-08-21T09:49:00Z</dcterms:created>
  <dc:creator>ADMINIBM</dc:creator>
  <cp:lastModifiedBy>Dijana Hadžić</cp:lastModifiedBy>
  <dcterms:modified xmlns:xsi="http://www.w3.org/2001/XMLSchema-instance" xsi:type="dcterms:W3CDTF">2018-08-21T09:51:00Z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St-1186/2018-10 / Podnesak - Tablica prijavljenih i osporenih tražbina (O19 Tablice prijavljenih tražbina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