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a864" w14:paraId="2cea864" w:rsidRDefault="00ED057A" w:rsidP="00ED057A" w:rsidR="00ED057A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057A" w:rsidP="00ED057A" w:rsidR="00ED057A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ED057A" w:rsidP="00ED057A" w:rsidR="00ED057A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ED057A" w:rsidP="00ED057A" w:rsidR="00ED057A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ED057A" w:rsidP="00ED057A" w:rsidR="00ED057A" w:rsidRPr="00AD71A8">
      <w:pPr>
        <w:tabs>
          <w:tab w:pos="4116" w:val="left"/>
        </w:tabs>
        <w:rPr>
          <w:rFonts w:cs="Times New Roman" w:eastAsia="Times New Roman"/>
          <w:bCs/>
          <w:szCs w:val="20"/>
          <w:lang w:val="en-US"/>
        </w:rPr>
      </w:pPr>
    </w:p>
    <w:p w:rsidRDefault="00ED057A" w:rsidP="00ED057A" w:rsidR="00ED057A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ED057A" w:rsidP="00ED057A" w:rsidR="00ED057A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ED057A" w:rsidP="00ED057A" w:rsidR="00ED057A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ED057A" w:rsidP="00ED057A" w:rsidR="00ED057A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D057A" w:rsidP="00ED057A" w:rsidR="00ED057A" w:rsidRPr="00D347C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sudskoj savjetnici Mihaeli Kaligari, </w:t>
      </w:r>
      <w:r w:rsidRPr="008C0525">
        <w:rPr>
          <w:rFonts w:cs="Times New Roman" w:eastAsia="Times New Roman"/>
          <w:szCs w:val="24"/>
          <w:lang w:eastAsia="hr-HR"/>
        </w:rPr>
        <w:t xml:space="preserve">odlučujući o zahtjevu Financijske agencije, 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OIB 85821130368, Pula, </w:t>
      </w:r>
      <w:r w:rsidRPr="008C0525">
        <w:rPr>
          <w:rFonts w:cs="Times New Roman" w:eastAsia="Times New Roman"/>
          <w:szCs w:val="24"/>
          <w:lang w:eastAsia="hr-HR"/>
        </w:rPr>
        <w:t>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10382 </w:t>
      </w:r>
      <w:r w:rsidRPr="008C0525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30. listopada</w:t>
      </w:r>
      <w:r w:rsidRPr="008C0525">
        <w:rPr>
          <w:rFonts w:cs="Times New Roman" w:eastAsia="Times New Roman"/>
          <w:szCs w:val="24"/>
          <w:lang w:eastAsia="hr-HR"/>
        </w:rPr>
        <w:t xml:space="preserve"> 2015., za provedbu skraćenog stečajnog postupka nad </w:t>
      </w:r>
      <w:r>
        <w:rPr>
          <w:rFonts w:cs="Times New Roman" w:eastAsia="Times New Roman"/>
          <w:szCs w:val="24"/>
          <w:lang w:eastAsia="hr-HR"/>
        </w:rPr>
        <w:t xml:space="preserve">pravnom osobom 2 MG STUDIO d. o. o. Pula, Palisina Ulica 13, OIB </w:t>
      </w:r>
      <w:r w:rsidRPr="000A4AA0">
        <w:rPr>
          <w:rFonts w:cs="Times New Roman" w:eastAsia="Times New Roman"/>
          <w:szCs w:val="24"/>
          <w:lang w:eastAsia="hr-HR"/>
        </w:rPr>
        <w:t>97645231188</w:t>
      </w:r>
      <w:r>
        <w:rPr>
          <w:rFonts w:cs="Times New Roman" w:eastAsia="Times New Roman"/>
          <w:szCs w:val="24"/>
          <w:lang w:eastAsia="hr-HR"/>
        </w:rPr>
        <w:t>, 17. studenog</w:t>
      </w:r>
      <w:r w:rsidRPr="008C0525">
        <w:rPr>
          <w:rFonts w:cs="Times New Roman" w:eastAsia="Times New Roman"/>
          <w:szCs w:val="24"/>
          <w:lang w:eastAsia="hr-HR"/>
        </w:rPr>
        <w:t xml:space="preserve"> 2015. </w:t>
      </w:r>
    </w:p>
    <w:p w:rsidRDefault="00ED057A" w:rsidP="00ED057A" w:rsidR="00ED057A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D057A" w:rsidP="00ED057A" w:rsidR="00ED057A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ED057A" w:rsidP="00ED057A" w:rsidR="00ED057A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D057A" w:rsidP="00ED057A" w:rsidR="00ED057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Pokreće se skraćeni stečajni postupak nad pravnom osobom 2 MG STUDIO d. o. o. Pula, Palisina Ulica 13, OIB </w:t>
      </w:r>
      <w:r w:rsidRPr="000A4AA0">
        <w:rPr>
          <w:rFonts w:cs="Times New Roman" w:eastAsia="Times New Roman"/>
          <w:szCs w:val="24"/>
          <w:lang w:eastAsia="hr-HR"/>
        </w:rPr>
        <w:t>97645231188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ED057A" w:rsidP="00ED057A" w:rsidR="00ED057A" w:rsidRPr="00AD71A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D057A" w:rsidP="00ED057A" w:rsidR="00ED057A" w:rsidRPr="00AD71A8">
      <w:pPr>
        <w:tabs>
          <w:tab w:pos="4116" w:val="left"/>
        </w:tabs>
        <w:jc w:val="center"/>
      </w:pPr>
      <w:r w:rsidRPr="00AD71A8">
        <w:t>Obrazloženje</w:t>
      </w:r>
    </w:p>
    <w:p w:rsidRDefault="00ED057A" w:rsidP="00ED057A" w:rsidR="00ED057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D057A" w:rsidP="00ED057A" w:rsidR="00ED057A" w:rsidRPr="00E90D85">
      <w:pPr>
        <w:tabs>
          <w:tab w:pos="4116" w:val="left"/>
        </w:tabs>
        <w:ind w:firstLine="708"/>
      </w:pPr>
      <w:r w:rsidRPr="00E90D85">
        <w:rPr>
          <w:rFonts w:cs="Times New Roman" w:eastAsia="Times New Roman"/>
          <w:szCs w:val="24"/>
          <w:lang w:eastAsia="hr-HR"/>
        </w:rPr>
        <w:t>Financijska agencija (Regionalni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, na temelju čl. 444. st. 1. Stečajnog zakona (Narodne novine br. 71/15), </w:t>
      </w:r>
      <w:r w:rsidRPr="00E90D85">
        <w:rPr>
          <w:rFonts w:cs="Times New Roman" w:eastAsia="Times New Roman"/>
          <w:szCs w:val="24"/>
          <w:lang w:eastAsia="hr-HR"/>
        </w:rPr>
        <w:t xml:space="preserve">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2 MG STUDIO d. o. o. Pula. </w:t>
      </w:r>
      <w:r>
        <w:t xml:space="preserve">U zahtjevu je navedeno </w:t>
      </w:r>
      <w:r w:rsidRPr="00E90D85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 xml:space="preserve">1423 </w:t>
      </w:r>
      <w:r w:rsidRPr="00E90D85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1.112.146,33 </w:t>
      </w:r>
      <w:r w:rsidRPr="00E90D85">
        <w:rPr>
          <w:rFonts w:cs="Times New Roman" w:eastAsia="Times New Roman"/>
          <w:szCs w:val="24"/>
          <w:lang w:eastAsia="hr-HR"/>
        </w:rPr>
        <w:t>kuna.</w:t>
      </w:r>
    </w:p>
    <w:p w:rsidRDefault="00ED057A" w:rsidP="00ED057A" w:rsidR="00ED057A" w:rsidRPr="00E90D8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ED057A" w:rsidP="00ED057A" w:rsidR="00ED057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</w:t>
      </w:r>
      <w:r w:rsidRPr="00E90D85">
        <w:rPr>
          <w:rFonts w:cs="Times New Roman" w:eastAsia="Times New Roman"/>
          <w:szCs w:val="24"/>
          <w:lang w:eastAsia="hr-HR"/>
        </w:rPr>
        <w:t xml:space="preserve">Očevidniku redoslijeda osnova za plaćanje ima evidentirane neizvršene osnove za plaćanje u neprekinutom razdoblju </w:t>
      </w:r>
      <w:r>
        <w:rPr>
          <w:rFonts w:cs="Times New Roman" w:eastAsia="Times New Roman"/>
          <w:szCs w:val="24"/>
          <w:lang w:eastAsia="hr-HR"/>
        </w:rPr>
        <w:t xml:space="preserve">duljem </w:t>
      </w:r>
      <w:r w:rsidRPr="00E90D85">
        <w:rPr>
          <w:rFonts w:cs="Times New Roman" w:eastAsia="Times New Roman"/>
          <w:szCs w:val="24"/>
          <w:lang w:eastAsia="hr-HR"/>
        </w:rPr>
        <w:t>od 120 dana</w:t>
      </w:r>
      <w:r>
        <w:rPr>
          <w:rFonts w:cs="Times New Roman" w:eastAsia="Times New Roman"/>
          <w:szCs w:val="24"/>
          <w:lang w:eastAsia="hr-HR"/>
        </w:rPr>
        <w:t>, na temelju čl. 428. Stečajnog zakona, odlučeno je kao izreci.</w:t>
      </w:r>
    </w:p>
    <w:p w:rsidRDefault="00ED057A" w:rsidP="00ED057A" w:rsidR="00ED057A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D057A" w:rsidP="00ED057A" w:rsidR="00ED057A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17. studenog</w:t>
      </w:r>
      <w:r w:rsidRPr="00AD71A8">
        <w:rPr>
          <w:rFonts w:cs="Times New Roman" w:eastAsia="Times New Roman"/>
          <w:szCs w:val="24"/>
          <w:lang w:eastAsia="hr-HR"/>
        </w:rPr>
        <w:t xml:space="preserve"> 2015. </w:t>
      </w:r>
    </w:p>
    <w:p w:rsidRDefault="00ED057A" w:rsidP="00ED057A" w:rsidR="00ED057A" w:rsidRPr="00E90D85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Sudska savjetnica</w:t>
      </w:r>
    </w:p>
    <w:p w:rsidRDefault="00ED057A" w:rsidP="00ED057A" w:rsidR="00ED057A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Mihaela Kaligari</w:t>
      </w:r>
      <w:r w:rsidR="00EC2743">
        <w:rPr>
          <w:rFonts w:cs="Times New Roman" w:eastAsia="Times New Roman"/>
          <w:szCs w:val="24"/>
          <w:lang w:eastAsia="hr-HR"/>
        </w:rPr>
        <w:t>, v. r.</w:t>
      </w:r>
    </w:p>
    <w:p w:rsidRDefault="00ED057A" w:rsidP="00ED057A" w:rsidR="00ED057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ED057A" w:rsidP="00ED057A" w:rsidR="00ED057A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ED057A" w:rsidP="00ED057A" w:rsidR="00ED057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ED057A" w:rsidP="00ED057A" w:rsidR="00ED057A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ED057A" w:rsidP="00ED057A" w:rsidR="00ED057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e-Oglasna ploča sudova.</w:t>
      </w:r>
    </w:p>
    <w:p w:rsidRDefault="00ED057A" w:rsidP="00ED057A" w:rsidR="00ED057A" w:rsidRPr="00AD71A8">
      <w:pPr>
        <w:tabs>
          <w:tab w:pos="4116" w:val="left"/>
        </w:tabs>
      </w:pPr>
    </w:p>
    <w:p w:rsidRDefault="00ED057A" w:rsidP="00ED057A" w:rsidR="00ED057A" w:rsidRPr="00AD71A8">
      <w:pPr>
        <w:tabs>
          <w:tab w:pos="4116" w:val="left"/>
        </w:tabs>
      </w:pPr>
    </w:p>
    <w:p w:rsidRDefault="00ED057A" w:rsidP="00ED057A" w:rsidR="00ED057A">
      <w:pPr>
        <w:tabs>
          <w:tab w:pos="4116" w:val="left"/>
        </w:tabs>
      </w:pPr>
    </w:p>
    <w:p w:rsidRDefault="00ED057A" w:rsidP="00ED057A" w:rsidR="00ED057A">
      <w:pPr>
        <w:tabs>
          <w:tab w:pos="4116" w:val="left"/>
        </w:tabs>
      </w:pPr>
    </w:p>
    <w:p w:rsidRDefault="00ED057A" w:rsidP="00ED057A" w:rsidR="00ED057A">
      <w:pPr>
        <w:tabs>
          <w:tab w:pos="4116" w:val="left"/>
        </w:tabs>
      </w:pPr>
    </w:p>
    <w:p w:rsidRDefault="00ED057A" w:rsidP="00ED057A" w:rsidR="00ED057A">
      <w:pPr>
        <w:tabs>
          <w:tab w:pos="4116" w:val="left"/>
        </w:tabs>
      </w:pPr>
    </w:p>
    <w:p w:rsidRDefault="00ED057A" w:rsidP="00ED057A" w:rsidR="00ED057A">
      <w:pPr>
        <w:tabs>
          <w:tab w:pos="4116" w:val="left"/>
        </w:tabs>
      </w:pPr>
    </w:p>
    <w:p w:rsidRDefault="00ED057A" w:rsidP="00ED057A" w:rsidR="00ED057A">
      <w:pPr>
        <w:tabs>
          <w:tab w:pos="4116" w:val="left"/>
        </w:tabs>
      </w:pPr>
    </w:p>
    <w:p w:rsidRDefault="00ED057A" w:rsidP="00ED057A" w:rsidR="00ED057A">
      <w:pPr>
        <w:tabs>
          <w:tab w:pos="4116" w:val="left"/>
        </w:tabs>
      </w:pPr>
    </w:p>
    <w:p w:rsidRDefault="00ED057A" w:rsidP="00ED057A" w:rsidR="00ED057A"/>
    <w:p w:rsidRDefault="00ED057A" w:rsidP="00ED057A" w:rsidR="00ED057A"/>
    <w:p w:rsidRDefault="00ED057A" w:rsidP="00ED057A" w:rsidR="00ED057A"/>
    <w:p w:rsidRDefault="00ED057A" w:rsidP="00ED057A" w:rsidR="00ED057A"/>
    <w:p w:rsidRDefault="00ED057A" w:rsidP="00ED057A" w:rsidR="00ED057A"/>
    <w:p w:rsidRDefault="00ED057A" w:rsidP="00ED057A" w:rsidR="00ED057A"/>
    <w:p w:rsidRDefault="005C1D0B" w:rsidR="00BB10E7"/>
    <w:p w:rsidRDefault="00EC2743" w:rsidR="00EC2743"/>
    <w:sectPr w:rsidSect="00844238" w:rsidR="00EC274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223" w:rsidP="00ED057A" w:rsidR="00CB5223">
      <w:r>
        <w:separator/>
      </w:r>
    </w:p>
  </w:endnote>
  <w:endnote w:id="0" w:type="continuationSeparator">
    <w:p w:rsidRDefault="00CB5223" w:rsidP="00ED057A" w:rsidR="00CB52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223" w:rsidP="00ED057A" w:rsidR="00CB5223">
      <w:r>
        <w:separator/>
      </w:r>
    </w:p>
  </w:footnote>
  <w:footnote w:id="0" w:type="continuationSeparator">
    <w:p w:rsidRDefault="00CB5223" w:rsidP="00ED057A" w:rsidR="00CB52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223" w:rsidP="00844238" w:rsidR="00844238" w:rsidRPr="003722D7">
    <w:pPr>
      <w:pStyle w:val="Zaglavlje"/>
      <w:jc w:val="right"/>
      <w:rPr>
        <w:szCs w:val="24"/>
      </w:rPr>
    </w:pPr>
    <w:r>
      <w:tab/>
    </w:r>
    <w:sdt>
      <w:sdtPr>
        <w:rPr>
          <w:vanish/>
          <w:highlight w:val="yellow"/>
        </w:r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5C1D0B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11 St-22</w:t>
    </w:r>
    <w:r w:rsidR="00ED057A">
      <w:rPr>
        <w:szCs w:val="24"/>
      </w:rPr>
      <w:t>8</w:t>
    </w:r>
    <w:r>
      <w:rPr>
        <w:szCs w:val="24"/>
      </w:rP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223" w:rsidP="00844238" w:rsidR="00844238" w:rsidRPr="00A074C3">
    <w:pPr>
      <w:pStyle w:val="Zaglavlje"/>
      <w:jc w:val="right"/>
      <w:rPr>
        <w:szCs w:val="24"/>
      </w:rPr>
    </w:pPr>
    <w:r>
      <w:rPr>
        <w:szCs w:val="24"/>
      </w:rPr>
      <w:t>11 St-22</w:t>
    </w:r>
    <w:r w:rsidR="00ED057A">
      <w:rPr>
        <w:szCs w:val="24"/>
      </w:rPr>
      <w:t>8</w:t>
    </w:r>
    <w:r>
      <w:rPr>
        <w:szCs w:val="24"/>
      </w:rP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9AD"/>
    <w:rsid w:val="005C1D0B"/>
    <w:rsid w:val="009A6044"/>
    <w:rsid w:val="00BF033F"/>
    <w:rsid w:val="00CB5223"/>
    <w:rsid w:val="00E559AD"/>
    <w:rsid w:val="00EC2743"/>
    <w:rsid w:val="00ED0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057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05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057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05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057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D05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057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C1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D0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D0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D0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D0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057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05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057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05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057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D05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057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C1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D0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D0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D0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D0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St-228/2015</izvorni_sadrzaj>
    <derivirana_varijabla naziv="DomainObject.Predmet.OznakaBroj_1">St-228/2015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 MG STUDIO d. o. o. PULA</izvorni_sadrzaj>
    <derivirana_varijabla naziv="DomainObject.Predmet.ProtustrankaFormated_1">  2 MG STUDIO d. o. o. PULA</derivirana_varijabla>
  </DomainObject.Predmet.ProtustrankaFormated>
  <DomainObject.Predmet.ProtustrankaFormatedOIB>
    <izvorni_sadrzaj>  2 MG STUDIO d. o. o. PULA, OIB 97645231188</izvorni_sadrzaj>
    <derivirana_varijabla naziv="DomainObject.Predmet.ProtustrankaFormatedOIB_1">  2 MG STUDIO d. o. o. PULA, OIB 97645231188</derivirana_varijabla>
  </DomainObject.Predmet.ProtustrankaFormatedOIB>
  <DomainObject.Predmet.ProtustrankaFormatedWithAdress>
    <izvorni_sadrzaj> 2 MG STUDIO d. o. o. PULA, Palisina Ulica 13, 52100 Pula</izvorni_sadrzaj>
    <derivirana_varijabla naziv="DomainObject.Predmet.ProtustrankaFormatedWithAdress_1"> 2 MG STUDIO d. o. o. PULA, Palisina Ulica 13, 52100 Pula</derivirana_varijabla>
  </DomainObject.Predmet.ProtustrankaFormatedWithAdress>
  <DomainObject.Predmet.ProtustrankaFormatedWithAdressOIB>
    <izvorni_sadrzaj> 2 MG STUDIO d. o. o. PULA, OIB 97645231188, Palisina Ulica 13, 52100 Pula</izvorni_sadrzaj>
    <derivirana_varijabla naziv="DomainObject.Predmet.ProtustrankaFormatedWithAdressOIB_1"> 2 MG STUDIO d. o. o. PULA, OIB 97645231188, Palisina Ulica 13, 52100 Pula</derivirana_varijabla>
  </DomainObject.Predmet.ProtustrankaFormatedWithAdressOIB>
  <DomainObject.Predmet.ProtustrankaWithAdress>
    <izvorni_sadrzaj>2 MG STUDIO d. o. o. PULA Palisina Ulica 13, 52100 Pula</izvorni_sadrzaj>
    <derivirana_varijabla naziv="DomainObject.Predmet.ProtustrankaWithAdress_1">2 MG STUDIO d. o. o. PULA Palisina Ulica 13, 52100 Pula</derivirana_varijabla>
  </DomainObject.Predmet.ProtustrankaWithAdress>
  <DomainObject.Predmet.ProtustrankaWithAdressOIB>
    <izvorni_sadrzaj>2 MG STUDIO d. o. o. PULA, OIB 97645231188, Palisina Ulica 13, 52100 Pula</izvorni_sadrzaj>
    <derivirana_varijabla naziv="DomainObject.Predmet.ProtustrankaWithAdressOIB_1">2 MG STUDIO d. o. o. PULA, OIB 97645231188, Palisina Ulica 13, 52100 Pula</derivirana_varijabla>
  </DomainObject.Predmet.ProtustrankaWithAdressOIB>
  <DomainObject.Predmet.ProtustrankaNazivFormated>
    <izvorni_sadrzaj>2 MG STUDIO d. o. o. PULA</izvorni_sadrzaj>
    <derivirana_varijabla naziv="DomainObject.Predmet.ProtustrankaNazivFormated_1">2 MG STUDIO d. o. o. PULA</derivirana_varijabla>
  </DomainObject.Predmet.ProtustrankaNazivFormated>
  <DomainObject.Predmet.ProtustrankaNazivFormatedOIB>
    <izvorni_sadrzaj>2 MG STUDIO d. o. o. PULA, OIB 97645231188</izvorni_sadrzaj>
    <derivirana_varijabla naziv="DomainObject.Predmet.ProtustrankaNazivFormatedOIB_1">2 MG STUDIO d. o. o. PULA, OIB 97645231188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1112146.33</izvorni_sadrzaj>
    <derivirana_varijabla naziv="DomainObject.Predmet.TrenutnaVrijednost_1">1112146.33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2 MG STUDIO d. o. o. PULA</item>
    </izvorni_sadrzaj>
    <derivirana_varijabla naziv="DomainObject.Predmet.ProtuStrankaListFormated_1">
      <item>2 MG STUDIO d. o. o. PULA</item>
    </derivirana_varijabla>
  </DomainObject.Predmet.ProtuStrankaListFormated>
  <DomainObject.Predmet.ProtuStrankaListFormatedOIB>
    <izvorni_sadrzaj>
      <item>2 MG STUDIO d. o. o. PULA, OIB 97645231188</item>
    </izvorni_sadrzaj>
    <derivirana_varijabla naziv="DomainObject.Predmet.ProtuStrankaListFormatedOIB_1">
      <item>2 MG STUDIO d. o. o. PULA, OIB 97645231188</item>
    </derivirana_varijabla>
  </DomainObject.Predmet.ProtuStrankaListFormatedOIB>
  <DomainObject.Predmet.ProtuStrankaListFormatedWithAdress>
    <izvorni_sadrzaj>
      <item>2 MG STUDIO d. o. o. PULA, Palisina Ulica 13, 52100 Pula</item>
    </izvorni_sadrzaj>
    <derivirana_varijabla naziv="DomainObject.Predmet.ProtuStrankaListFormatedWithAdress_1">
      <item>2 MG STUDIO d. o. o. PULA, Palisina Ulica 13, 52100 Pula</item>
    </derivirana_varijabla>
  </DomainObject.Predmet.ProtuStrankaListFormatedWithAdress>
  <DomainObject.Predmet.ProtuStrankaListFormatedWithAdressOIB>
    <izvorni_sadrzaj>
      <item>2 MG STUDIO d. o. o. PULA, OIB 97645231188, Palisina Ulica 13, 52100 Pula</item>
    </izvorni_sadrzaj>
    <derivirana_varijabla naziv="DomainObject.Predmet.ProtuStrankaListFormatedWithAdressOIB_1">
      <item>2 MG STUDIO d. o. o. PULA, OIB 97645231188, Palisina Ulica 13, 52100 Pula</item>
    </derivirana_varijabla>
  </DomainObject.Predmet.ProtuStrankaListFormatedWithAdressOIB>
  <DomainObject.Predmet.ProtuStrankaListNazivFormated>
    <izvorni_sadrzaj>
      <item>2 MG STUDIO d. o. o. PULA</item>
    </izvorni_sadrzaj>
    <derivirana_varijabla naziv="DomainObject.Predmet.ProtuStrankaListNazivFormated_1">
      <item>2 MG STUDIO d. o. o. PULA</item>
    </derivirana_varijabla>
  </DomainObject.Predmet.ProtuStrankaListNazivFormated>
  <DomainObject.Predmet.ProtuStrankaListNazivFormatedOIB>
    <izvorni_sadrzaj>
      <item>2 MG STUDIO d. o. o. PULA, OIB 97645231188</item>
    </izvorni_sadrzaj>
    <derivirana_varijabla naziv="DomainObject.Predmet.ProtuStrankaListNazivFormatedOIB_1">
      <item>2 MG STUDIO d. o. o. PULA, OIB 97645231188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2 MG STUDIO d. o. o. PULA</izvorni_sadrzaj>
    <derivirana_varijabla naziv="DomainObject.Predmet.ProtustrankaIDrugi_1">2 MG STUDIO d. o. 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2 MG STUDIO d. o. o. PULA, OIB 97645231188, Palisina Ulica 13, 52100 Pula</izvorni_sadrzaj>
    <derivirana_varijabla naziv="DomainObject.Predmet.ProtustrankaIDrugiAdressOIB_1">2 MG STUDIO d. o. o. PULA, OIB 97645231188,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2 MG STUDIO d. o. o. PULA</item>
    </izvorni_sadrzaj>
    <derivirana_varijabla naziv="DomainObject.Predmet.SudioniciListNaziv_1">
      <item>FINANCIJSKA AGENCIJA, RC RIJEKA, PODRUŽNICA PULA, PULA</item>
      <item>2 MG STUDIO d. o. 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2 MG STUDIO d. o. o. PULA, OIB 97645231188, Palisina Ulica 13,52100 Pula</item>
    </izvorni_sadrzaj>
    <derivirana_varijabla naziv="DomainObject.Predmet.SudioniciListAdressOIB_1">
      <item>FINANCIJSKA AGENCIJA, RC RIJEKA, PODRUŽNICA PULA, PULA, OIB 85821130368, Ulica grada Vukovara 70,Zagreb</item>
      <item>2 MG STUDIO d. o. o. PULA, OIB 97645231188, Palisina Ulica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97645231188</item>
    </izvorni_sadrzaj>
    <derivirana_varijabla naziv="DomainObject.Predmet.SudioniciListNazivOIB_1">
      <item>, OIB 85821130368</item>
      <item>, OIB 97645231188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370</properties:Words>
  <properties:Characters>1967</properties:Characters>
  <properties:Lines>65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2015-11-17T11:54:00Z</dcterms:created>
  <dc:creator>Mihaela Kaligari</dc:creator>
  <dc:description/>
  <cp:keywords/>
  <cp:lastModifiedBy>Meri Simičić Beato</cp:lastModifiedBy>
  <cp:lastPrinted>2015-11-17T11:59:00Z</cp:lastPrinted>
  <dcterms:modified xmlns:xsi="http://www.w3.org/2001/XMLSchema-instance" xsi:type="dcterms:W3CDTF">2015-11-18T12:51:00Z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