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4ce3489" w14:paraId="4ce3489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5E7F6F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dužnika po likvidatoru društva za otvaranje stečajnog postupka nad dužnikom: </w:t>
      </w:r>
      <w:r>
        <w:t xml:space="preserve">Mesnica </w:t>
      </w:r>
      <w:proofErr w:type="spellStart"/>
      <w:r>
        <w:t>Stipa</w:t>
      </w:r>
      <w:proofErr w:type="spellEnd"/>
      <w:r>
        <w:t xml:space="preserve"> j.d.o.o. u likvidaciji, Vinkovci, Ohridska 2, MBS: 030196807, OIB: 58692930360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5E7F6F" w:rsidP="00FA4A32" w:rsidR="005E7F6F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E7F6F">
        <w:t xml:space="preserve">Mesnica </w:t>
      </w:r>
      <w:proofErr w:type="spellStart"/>
      <w:r w:rsidR="005E7F6F">
        <w:t>Stipa</w:t>
      </w:r>
      <w:proofErr w:type="spellEnd"/>
      <w:r w:rsidR="005E7F6F">
        <w:t xml:space="preserve"> j.d.o.o. u likvidaciji, Vinkovci, Ohridska 2, MBS: 030196807, OIB: 58692930360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E7F6F">
        <w:t>1161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5E7F6F">
        <w:t xml:space="preserve">Mesnica </w:t>
      </w:r>
      <w:proofErr w:type="spellStart"/>
      <w:r w:rsidR="005E7F6F">
        <w:t>Stipa</w:t>
      </w:r>
      <w:proofErr w:type="spellEnd"/>
      <w:r w:rsidR="005E7F6F">
        <w:t xml:space="preserve"> j.d.o.o. u likvidaciji, Vinkovci, Ohridska 2, MBS: 030196807, OIB: </w:t>
      </w:r>
      <w:r w:rsidR="005E7F6F">
        <w:lastRenderedPageBreak/>
        <w:t xml:space="preserve">58692930360 </w:t>
      </w:r>
      <w:r w:rsidR="00324B97">
        <w:t>održano</w:t>
      </w:r>
      <w:r w:rsidR="00E8200C">
        <w:t>g</w:t>
      </w:r>
      <w:r w:rsidR="00324B97">
        <w:t xml:space="preserve"> </w:t>
      </w:r>
      <w:r w:rsidR="00A61F1F">
        <w:t>2</w:t>
      </w:r>
      <w:r w:rsidR="005E7F6F">
        <w:t>0</w:t>
      </w:r>
      <w:r w:rsidR="00511EF3">
        <w:t>. 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93A34">
        <w:t>1</w:t>
      </w:r>
      <w:r w:rsidR="00CC589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FAC" w:rsidR="00300FAC">
      <w:r>
        <w:separator/>
      </w:r>
    </w:p>
  </w:endnote>
  <w:endnote w:id="0" w:type="continuationSeparator">
    <w:p w:rsidRDefault="00300FAC" w:rsidR="00300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FAC" w:rsidR="00300FAC">
      <w:r>
        <w:separator/>
      </w:r>
    </w:p>
  </w:footnote>
  <w:footnote w:id="0" w:type="continuationSeparator">
    <w:p w:rsidRDefault="00300FAC" w:rsidR="00300F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37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E7F6F" w:rsidR="005E7F6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5E7F6F">
      <w:t>Poslovni broj: 7 St-1161/18-</w:t>
    </w:r>
    <w:proofErr w:type="spellStart"/>
    <w:r w:rsidR="005E7F6F">
      <w:t>18</w:t>
    </w:r>
    <w:proofErr w:type="spellEnd"/>
  </w:p>
  <w:p w:rsidRDefault="00511EF3" w:rsidP="00511EF3" w:rsidR="00511EF3">
    <w:pPr>
      <w:jc w:val="right"/>
    </w:pP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E7F6F" w:rsidR="005E7F6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5E7F6F">
      <w:t>7 St-1161/18-</w:t>
    </w:r>
    <w:proofErr w:type="spellStart"/>
    <w:r w:rsidR="005E7F6F">
      <w:t>18</w:t>
    </w:r>
    <w:proofErr w:type="spellEnd"/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0FAC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F1F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3782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7F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237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37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7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7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7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7F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D237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37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7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7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7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St-1161/2018</izvorni_sadrzaj>
    <derivirana_varijabla naziv="DomainObject.Predmet.OznakaBroj_1">St-1161/2018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Mesnica Stipa j.d.o.o. za proizvodnju i trgovinu u likvidaciji</izvorni_sadrzaj>
    <derivirana_varijabla naziv="DomainObject.Predmet.StrankaFormated_1">  Mesnica Stipa j.d.o.o. za proizvodnju i trgovinu u likvidaciji</derivirana_varijabla>
  </DomainObject.Predmet.StrankaFormated>
  <DomainObject.Predmet.StrankaFormatedOIB>
    <izvorni_sadrzaj>  Mesnica Stipa j.d.o.o. za proizvodnju i trgovinu u likvidaciji, OIB 58692930360</izvorni_sadrzaj>
    <derivirana_varijabla naziv="DomainObject.Predmet.StrankaFormatedOIB_1">  Mesnica Stipa j.d.o.o. za proizvodnju i trgovinu u likvidaciji, OIB 58692930360</derivirana_varijabla>
  </DomainObject.Predmet.StrankaFormatedOIB>
  <DomainObject.Predmet.StrankaFormatedWithAdress>
    <izvorni_sadrzaj> Mesnica Stipa j.d.o.o. za proizvodnju i trgovinu u likvidaciji, Ohridska 2, 32100 Vinkovci</izvorni_sadrzaj>
    <derivirana_varijabla naziv="DomainObject.Predmet.StrankaFormatedWithAdress_1"> Mesnica Stipa j.d.o.o. za proizvodnju i trgovinu u likvidaciji, Ohridska 2, 32100 Vinkovci</derivirana_varijabla>
  </DomainObject.Predmet.StrankaFormatedWithAdress>
  <DomainObject.Predmet.StrankaFormatedWithAdressOIB>
    <izvorni_sadrzaj> Mesnica Stipa j.d.o.o. za proizvodnju i trgovinu u likvidaciji, OIB 58692930360, Ohridska 2, 32100 Vinkovci</izvorni_sadrzaj>
    <derivirana_varijabla naziv="DomainObject.Predmet.StrankaFormatedWithAdressOIB_1"> Mesnica Stipa j.d.o.o. za proizvodnju i trgovinu u likvidaciji, OIB 58692930360, Ohridska 2, 32100 Vinkovci</derivirana_varijabla>
  </DomainObject.Predmet.StrankaFormatedWithAdressOIB>
  <DomainObject.Predmet.StrankaWithAdress>
    <izvorni_sadrzaj>Mesnica Stipa j.d.o.o. za proizvodnju i trgovinu u likvidaciji Ohridska 2,32100 Vinkovci</izvorni_sadrzaj>
    <derivirana_varijabla naziv="DomainObject.Predmet.StrankaWithAdress_1">Mesnica Stipa j.d.o.o. za proizvodnju i trgovinu u likvidaciji Ohridska 2,32100 Vinkovci</derivirana_varijabla>
  </DomainObject.Predmet.StrankaWithAdress>
  <DomainObject.Predmet.StrankaWithAdressOIB>
    <izvorni_sadrzaj>Mesnica Stipa j.d.o.o. za proizvodnju i trgovinu u likvidaciji, OIB 58692930360, Ohridska 2,32100 Vinkovci</izvorni_sadrzaj>
    <derivirana_varijabla naziv="DomainObject.Predmet.StrankaWithAdressOIB_1">Mesnica Stipa j.d.o.o. za proizvodnju i trgovinu u likvidaciji, OIB 58692930360, Ohridska 2,32100 Vinkovci</derivirana_varijabla>
  </DomainObject.Predmet.StrankaWithAdressOIB>
  <DomainObject.Predmet.StrankaNazivFormated>
    <izvorni_sadrzaj>Mesnica Stipa j.d.o.o. za proizvodnju i trgovinu u likvidaciji</izvorni_sadrzaj>
    <derivirana_varijabla naziv="DomainObject.Predmet.StrankaNazivFormated_1">Mesnica Stipa j.d.o.o. za proizvodnju i trgovinu u likvidaciji</derivirana_varijabla>
  </DomainObject.Predmet.StrankaNazivFormated>
  <DomainObject.Predmet.StrankaNazivFormatedOIB>
    <izvorni_sadrzaj>Mesnica Stipa j.d.o.o. za proizvodnju i trgovinu u likvidaciji, OIB 58692930360</izvorni_sadrzaj>
    <derivirana_varijabla naziv="DomainObject.Predmet.StrankaNazivFormatedOIB_1">Mesnica Stipa j.d.o.o. za proizvodnju i trgovinu u likvidaciji, OIB 58692930360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Mesnica Stipa j.d.o.o. za proizvodnju i trgovinu u likvidaciji</item>
    </izvorni_sadrzaj>
    <derivirana_varijabla naziv="DomainObject.Predmet.StrankaListFormated_1">
      <item>Mesnica Stipa j.d.o.o. za proizvodnju i trgovinu u likvidaciji</item>
    </derivirana_varijabla>
  </DomainObject.Predmet.StrankaListFormated>
  <DomainObject.Predmet.StrankaListFormatedOIB>
    <izvorni_sadrzaj>
      <item>Mesnica Stipa j.d.o.o. za proizvodnju i trgovinu u likvidaciji, OIB 58692930360</item>
    </izvorni_sadrzaj>
    <derivirana_varijabla naziv="DomainObject.Predmet.StrankaListFormatedOIB_1">
      <item>Mesnica Stipa j.d.o.o. za proizvodnju i trgovinu u likvidaciji, OIB 58692930360</item>
    </derivirana_varijabla>
  </DomainObject.Predmet.StrankaListFormatedOIB>
  <DomainObject.Predmet.StrankaListFormatedWithAdress>
    <izvorni_sadrzaj>
      <item>Mesnica Stipa j.d.o.o. za proizvodnju i trgovinu u likvidaciji, Ohridska 2, 32100 Vinkovci</item>
    </izvorni_sadrzaj>
    <derivirana_varijabla naziv="DomainObject.Predmet.StrankaListFormatedWithAdress_1">
      <item>Mesnica Stipa j.d.o.o. za proizvodnju i trgovinu u likvidaciji, Ohridska 2, 32100 Vinkovci</item>
    </derivirana_varijabla>
  </DomainObject.Predmet.StrankaListFormatedWithAdress>
  <DomainObject.Predmet.StrankaListFormatedWithAdressOIB>
    <izvorni_sadrzaj>
      <item>Mesnica Stipa j.d.o.o. za proizvodnju i trgovinu u likvidaciji, OIB 58692930360, Ohridska 2, 32100 Vinkovci</item>
    </izvorni_sadrzaj>
    <derivirana_varijabla naziv="DomainObject.Predmet.StrankaListFormatedWithAdressOIB_1">
      <item>Mesnica Stipa j.d.o.o. za proizvodnju i trgovinu u likvidaciji, OIB 58692930360, Ohridska 2, 32100 Vinkovci</item>
    </derivirana_varijabla>
  </DomainObject.Predmet.StrankaListFormatedWithAdressOIB>
  <DomainObject.Predmet.StrankaListNazivFormated>
    <izvorni_sadrzaj>
      <item>Mesnica Stipa j.d.o.o. za proizvodnju i trgovinu u likvidaciji</item>
    </izvorni_sadrzaj>
    <derivirana_varijabla naziv="DomainObject.Predmet.StrankaListNazivFormated_1">
      <item>Mesnica Stipa j.d.o.o. za proizvodnju i trgovinu u likvidaciji</item>
    </derivirana_varijabla>
  </DomainObject.Predmet.StrankaListNazivFormated>
  <DomainObject.Predmet.StrankaListNazivFormatedOIB>
    <izvorni_sadrzaj>
      <item>Mesnica Stipa j.d.o.o. za proizvodnju i trgovinu u likvidaciji, OIB 58692930360</item>
    </izvorni_sadrzaj>
    <derivirana_varijabla naziv="DomainObject.Predmet.StrankaListNazivFormatedOIB_1">
      <item>Mesnica Stipa j.d.o.o. za proizvodnju i trgovinu u likvidaciji, OIB 58692930360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Stjepan Josipović</item>
      <item>Županijsko državno odvjetništvo u Vukovaru</item>
    </izvorni_sadrzaj>
    <derivirana_varijabla naziv="DomainObject.Predmet.OstaliListFormated_1">
      <item>Stjepan Josipović</item>
      <item>Županijsko državno odvjetništvo u Vukovaru</item>
    </derivirana_varijabla>
  </DomainObject.Predmet.OstaliListFormated>
  <DomainObject.Predmet.OstaliListFormatedOIB>
    <izvorni_sadrzaj>
      <item>Stjepan Josipović, OIB 54797282211</item>
      <item>Županijsko državno odvjetništvo u Vukovaru, OIB 81618487055</item>
    </izvorni_sadrzaj>
    <derivirana_varijabla naziv="DomainObject.Predmet.OstaliListFormatedOIB_1">
      <item>Stjepan Josipović, OIB 54797282211</item>
      <item>Županijsko državno odvjetništvo u Vukovaru, OIB 81618487055</item>
    </derivirana_varijabla>
  </DomainObject.Predmet.OstaliListFormatedOIB>
  <DomainObject.Predmet.OstaliListFormatedWithAdress>
    <izvorni_sadrzaj>
      <item>Stjepan Josipović, Kralja Zvonimira 24, 32100 Vinkovci</item>
      <item>Županijsko državno odvjetništvo u Vukovaru, Ulica Andrije Hebranga 2, 32000 Vukovar</item>
    </izvorni_sadrzaj>
    <derivirana_varijabla naziv="DomainObject.Predmet.OstaliListFormatedWithAdress_1">
      <item>Stjepan Josipović, Kralja Zvonimira 24, 32100 Vinkovci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Stjepan Josipović, OIB 54797282211, Kralja Zvonimira 24, 32100 Vinkovci</item>
      <item>Županijsko državno odvjetništvo u Vukovaru, OIB 81618487055, Ulica Andrije Hebranga 2, 32000 Vukovar</item>
    </izvorni_sadrzaj>
    <derivirana_varijabla naziv="DomainObject.Predmet.OstaliListFormatedWithAdressOIB_1">
      <item>Stjepan Josipović, OIB 54797282211, Kralja Zvonimira 24, 32100 Vinkovci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Stjepan Josipović</item>
      <item>Županijsko državno odvjetništvo u Vukovaru</item>
    </izvorni_sadrzaj>
    <derivirana_varijabla naziv="DomainObject.Predmet.OstaliListNazivFormated_1">
      <item>Stjepan Josipović</item>
      <item>Županijsko državno odvjetništvo u Vukovaru</item>
    </derivirana_varijabla>
  </DomainObject.Predmet.OstaliListNazivFormated>
  <DomainObject.Predmet.OstaliListNazivFormatedOIB>
    <izvorni_sadrzaj>
      <item>Stjepan Josipović, OIB 54797282211</item>
      <item>Županijsko državno odvjetništvo u Vukovaru, OIB 81618487055</item>
    </izvorni_sadrzaj>
    <derivirana_varijabla naziv="DomainObject.Predmet.OstaliListNazivFormatedOIB_1">
      <item>Stjepan Josipović, OIB 54797282211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Mesnica Stipa j.d.o.o. za proizvodnju i trgovinu u likvidaciji</izvorni_sadrzaj>
    <derivirana_varijabla naziv="DomainObject.Predmet.StrankaIDrugi_1">Mesnica Stipa j.d.o.o. za proizvodnju i trgovinu u likvidaciji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Mesnica Stipa j.d.o.o. za proizvodnju i trgovinu u likvidaciji, OIB 58692930360, Ohridska 2, 32100 Vinkovci</izvorni_sadrzaj>
    <derivirana_varijabla naziv="DomainObject.Predmet.StrankaIDrugiAdressOIB_1">Mesnica Stipa j.d.o.o. za proizvodnju i trgovinu u likvidaciji, OIB 58692930360, Ohridska 2, 32100 Vinkovci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Mesnica Stipa j.d.o.o. za proizvodnju i trgovinu u likvidaciji</item>
      <item>Stjepan Josipović</item>
      <item>Županijsko državno odvjetništvo u Vukovaru</item>
    </izvorni_sadrzaj>
    <derivirana_varijabla naziv="DomainObject.Predmet.SudioniciListNaziv_1">
      <item>Mesnica Stipa j.d.o.o. za proizvodnju i trgovinu u likvidaciji</item>
      <item>Stjepan Josipović</item>
      <item>Županijsko državno odvjetništvo u Vukovaru</item>
    </derivirana_varijabla>
  </DomainObject.Predmet.SudioniciListNaziv>
  <DomainObject.Predmet.SudioniciListAdressOIB>
    <izvorni_sadrzaj>
      <item>Mesnica Stipa j.d.o.o. za proizvodnju i trgovinu u likvidaciji, OIB 58692930360, Ohridska 2,32100 Vinkovci</item>
      <item>Stjepan Josipović, OIB 54797282211, Kralja Zvonimira 24,32100 Vinkovci</item>
      <item>Županijsko državno odvjetništvo u Vukovaru, OIB 81618487055, Ulica Andrije Hebranga 2,32000 Vukovar</item>
    </izvorni_sadrzaj>
    <derivirana_varijabla naziv="DomainObject.Predmet.SudioniciListAdressOIB_1">
      <item>Mesnica Stipa j.d.o.o. za proizvodnju i trgovinu u likvidaciji, OIB 58692930360, Ohridska 2,32100 Vinkovci</item>
      <item>Stjepan Josipović, OIB 54797282211, Kralja Zvonimira 24,32100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58692930360</item>
      <item>, OIB 54797282211</item>
      <item>, OIB 81618487055</item>
    </izvorni_sadrzaj>
    <derivirana_varijabla naziv="DomainObject.Predmet.SudioniciListNazivOIB_1">
      <item>, OIB 58692930360</item>
      <item>, OIB 54797282211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St-1161/2018-6</izvorni_sadrzaj>
    <derivirana_varijabla naziv="DomainObject.PredzadnjaOdlukaIzPredmeta.Oznaka_1">St-1161/2018-6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4460C-53BC-4994-AA44-328B1981D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664</properties:Words>
  <properties:Characters>3535</properties:Characters>
  <properties:Lines>107</properties:Lines>
  <properties:Paragraphs>31</properties:Paragraphs>
  <properties:TotalTime>1093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2018-12-18T09:10:00Z</dcterms:modified>
  <cp:revision>677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(1161-18 (-18) MESNICA STIPA.docx)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