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9e60" w14:paraId="0989e60" w:rsidRDefault="009F34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34A1" w:rsidP="009F34A1" w:rsidR="00AE649C">
      <w:pPr>
        <w:pStyle w:val="NormaleSPIS"/>
        <w:spacing w:after="0"/>
      </w:pPr>
      <w:r>
        <w:t xml:space="preserve">         Republika Hrvatska</w:t>
      </w:r>
    </w:p>
    <w:p w:rsidRDefault="009F34A1" w:rsidP="009F34A1" w:rsidR="009F34A1">
      <w:pPr>
        <w:pStyle w:val="NormaleSPIS"/>
        <w:spacing w:after="0"/>
      </w:pPr>
      <w:r>
        <w:t xml:space="preserve">     Trgovački sud u Bjelovaru</w:t>
      </w:r>
    </w:p>
    <w:p w:rsidRDefault="009F34A1" w:rsidP="009F34A1" w:rsidR="009F34A1">
      <w:pPr>
        <w:pStyle w:val="NormaleSPIS"/>
        <w:spacing w:after="0"/>
      </w:pPr>
      <w:r>
        <w:t>Bjelovar, Šetalište dr.I.Lebovića 42.</w:t>
      </w:r>
    </w:p>
    <w:p w:rsidRDefault="009F34A1" w:rsidP="009F34A1" w:rsidR="009F34A1">
      <w:pPr>
        <w:pStyle w:val="NormaleSPIS"/>
        <w:spacing w:after="0"/>
        <w:jc w:val="right"/>
      </w:pPr>
      <w:r>
        <w:t>Poslovni broj:7 St-716/2018-13</w:t>
      </w:r>
    </w:p>
    <w:p w:rsidRDefault="009F34A1" w:rsidP="009F34A1" w:rsidR="009F34A1">
      <w:pPr>
        <w:jc w:val="center"/>
        <w:rPr>
          <w:b/>
        </w:rPr>
      </w:pPr>
    </w:p>
    <w:p w:rsidRDefault="009F34A1" w:rsidP="009F34A1" w:rsidR="009F34A1">
      <w:pPr>
        <w:jc w:val="center"/>
      </w:pPr>
      <w:r>
        <w:t>U  I M E  R E P U B L I K E   H R V A T  S K E</w:t>
      </w:r>
    </w:p>
    <w:p w:rsidRDefault="009F34A1" w:rsidP="009F34A1" w:rsidR="009F34A1">
      <w:pPr>
        <w:spacing w:after="0"/>
        <w:jc w:val="center"/>
      </w:pPr>
    </w:p>
    <w:p w:rsidRDefault="009F34A1" w:rsidP="009F34A1" w:rsidR="009F34A1">
      <w:pPr>
        <w:jc w:val="center"/>
      </w:pPr>
      <w:r>
        <w:t xml:space="preserve"> R J E Š E N J E</w:t>
      </w:r>
    </w:p>
    <w:p w:rsidRDefault="009F34A1" w:rsidP="009F34A1" w:rsidR="009F34A1">
      <w:pPr>
        <w:spacing w:after="0"/>
        <w:jc w:val="center"/>
        <w:rPr>
          <w:b/>
        </w:rPr>
      </w:pPr>
    </w:p>
    <w:p w:rsidRDefault="009F34A1" w:rsidP="009F34A1" w:rsidR="009F34A1">
      <w:pPr>
        <w:ind w:firstLine="720"/>
        <w:jc w:val="both"/>
      </w:pPr>
      <w:r>
        <w:t xml:space="preserve">Trgovački sud u Bjelovaru, po sucu Tomislavu Mrazović, u stečajnom postupku nad dužnikom GRAĐEVINSKA LIMARIJA DUVNJAK j.d.o.o. za limarske radove iz </w:t>
      </w:r>
      <w:proofErr w:type="spellStart"/>
      <w:r>
        <w:t>Rušana</w:t>
      </w:r>
      <w:proofErr w:type="spellEnd"/>
      <w:r>
        <w:t xml:space="preserve"> 8, MBS 010097804, OIB 69441022587, 27. veljače 2019. </w:t>
      </w:r>
    </w:p>
    <w:p w:rsidRDefault="009F34A1" w:rsidP="009F34A1" w:rsidR="009F34A1">
      <w:pPr>
        <w:jc w:val="center"/>
        <w:rPr>
          <w:b/>
        </w:rPr>
      </w:pPr>
      <w:r>
        <w:t>r i j e š i o   j e</w:t>
      </w:r>
    </w:p>
    <w:p w:rsidRDefault="009F34A1" w:rsidP="009F34A1" w:rsidR="009F34A1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GRAĐEVINSKA LIMARIJA DUVNJAK j.d.o.o. za limarske radove iz </w:t>
      </w:r>
      <w:proofErr w:type="spellStart"/>
      <w:r>
        <w:t>Rušana</w:t>
      </w:r>
      <w:proofErr w:type="spellEnd"/>
      <w:r>
        <w:t xml:space="preserve"> 8, MBS 010097804, OIB 69441022587.</w:t>
      </w:r>
    </w:p>
    <w:p w:rsidRDefault="009F34A1" w:rsidP="009F34A1" w:rsidR="009F34A1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Predrag Filajdić iz Slavonskog Broda, </w:t>
      </w:r>
      <w:proofErr w:type="spellStart"/>
      <w:r>
        <w:t>L.Lukića</w:t>
      </w:r>
      <w:proofErr w:type="spellEnd"/>
      <w:r>
        <w:t xml:space="preserve"> 65, OIB 32894922284. </w:t>
      </w:r>
    </w:p>
    <w:p w:rsidRDefault="009F34A1" w:rsidP="009F34A1" w:rsidR="009F34A1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GRAĐEVINSKA LIMARIJA DUVNJAK j.d.o.o. za limarske radove iz </w:t>
      </w:r>
      <w:proofErr w:type="spellStart"/>
      <w:r>
        <w:t>Rušana</w:t>
      </w:r>
      <w:proofErr w:type="spellEnd"/>
      <w:r>
        <w:t xml:space="preserve"> 8, MBS 010097804, OIB 69441022587.</w:t>
      </w:r>
    </w:p>
    <w:p w:rsidRDefault="009F34A1" w:rsidP="009F34A1" w:rsidR="009F34A1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08,10 sati, kada je ovo rješenje stavljeno na e-oglasnu ploču ovog suda.</w:t>
      </w:r>
    </w:p>
    <w:p w:rsidRDefault="009F34A1" w:rsidP="009F34A1" w:rsidR="009F34A1">
      <w:pPr>
        <w:jc w:val="both"/>
      </w:pPr>
      <w:r>
        <w:tab/>
        <w:t>5.Nakon pravomoćnosti ovoga rješenja stečajni dužnik će se brisati iz sudskog registra.</w:t>
      </w:r>
    </w:p>
    <w:p w:rsidRDefault="009F34A1" w:rsidP="009F34A1" w:rsidR="009F34A1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9F34A1" w:rsidP="009F34A1" w:rsidR="009F34A1">
      <w:pPr>
        <w:spacing w:after="0"/>
        <w:jc w:val="both"/>
      </w:pPr>
    </w:p>
    <w:p w:rsidRDefault="009F34A1" w:rsidP="009F34A1" w:rsidR="009F34A1">
      <w:pPr>
        <w:jc w:val="center"/>
        <w:rPr>
          <w:b/>
        </w:rPr>
      </w:pPr>
      <w:r>
        <w:t>Obrazloženje</w:t>
      </w:r>
    </w:p>
    <w:p w:rsidRDefault="009F34A1" w:rsidP="009F34A1" w:rsidR="009F34A1">
      <w:pPr>
        <w:ind w:firstLine="720"/>
        <w:jc w:val="both"/>
      </w:pPr>
      <w:r>
        <w:t xml:space="preserve">Na prijedlog predlagatelja FINA, RC Zagreb, Podružnica Bjelovar, za otvaranje stečajnog postupka nad dužnikom GRAĐEVINSKA LIMARIJA DUVNJAK j.d.o.o. za limarske radove iz </w:t>
      </w:r>
      <w:proofErr w:type="spellStart"/>
      <w:r>
        <w:t>Rušana</w:t>
      </w:r>
      <w:proofErr w:type="spellEnd"/>
      <w:r>
        <w:t xml:space="preserve"> 8, MBS 010097804, OIB 69441022587, sud je pokrenuo postupak radi utvrđivanja uvjeta za otvaranje stečajnog postupka nad dužnikom, te u tom postupku utvrdio da dužnik nema imovine kojom bi se mogli pokriti troškovi stečajnog postupka, slijedom čega je svojim rješenjem 7 St-716/2018-12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</w:t>
      </w:r>
    </w:p>
    <w:p w:rsidRDefault="009F34A1" w:rsidP="009F34A1" w:rsidR="009F34A1">
      <w:pPr>
        <w:spacing w:after="0"/>
        <w:ind w:firstLine="720"/>
        <w:jc w:val="center"/>
      </w:pPr>
      <w:r>
        <w:lastRenderedPageBreak/>
        <w:t>2</w:t>
      </w:r>
    </w:p>
    <w:p w:rsidRDefault="009F34A1" w:rsidP="009F34A1" w:rsidR="009F34A1">
      <w:pPr>
        <w:ind w:firstLine="720"/>
        <w:jc w:val="right"/>
      </w:pPr>
      <w:r>
        <w:t>Poslovni broj:7 St-716/2018-13</w:t>
      </w:r>
    </w:p>
    <w:p w:rsidRDefault="009F34A1" w:rsidP="009F34A1" w:rsidR="009F34A1">
      <w:pPr>
        <w:jc w:val="both"/>
      </w:pPr>
      <w:bookmarkStart w:name="_GoBack" w:id="0"/>
      <w:bookmarkEnd w:id="0"/>
      <w:r>
        <w:t xml:space="preserve">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9F34A1" w:rsidP="009F34A1" w:rsidR="009F34A1">
      <w:pPr>
        <w:ind w:firstLine="720"/>
        <w:jc w:val="center"/>
      </w:pPr>
      <w:r>
        <w:t xml:space="preserve">Bjelovar 27. veljače 2019. </w:t>
      </w:r>
    </w:p>
    <w:p w:rsidRDefault="009F34A1" w:rsidP="009F34A1" w:rsidR="009F34A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9F34A1" w:rsidP="009F34A1" w:rsidR="009F34A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9F34A1" w:rsidP="009F34A1" w:rsidR="009F34A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F34A1" w:rsidP="009F34A1" w:rsidR="009F34A1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F34A1" w:rsidP="009F34A1" w:rsidR="009F34A1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F34A1" w:rsidP="009F34A1" w:rsidR="009F34A1">
      <w:pPr>
        <w:jc w:val="both"/>
      </w:pPr>
    </w:p>
    <w:p w:rsidRDefault="009F34A1" w:rsidP="009F34A1" w:rsidR="009F34A1">
      <w:pPr>
        <w:ind w:firstLine="720"/>
        <w:jc w:val="both"/>
      </w:pPr>
    </w:p>
    <w:p w:rsidRDefault="009F34A1" w:rsidP="009F34A1" w:rsidR="009F34A1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4A1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67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St-716/2018-13</izvorni_sadrzaj>
    <derivirana_varijabla naziv="DomainObject.Oznaka_1">St-716/2018-13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DUVNJAK jednostavno društvo s ograničenom odgovornošću za limarske radove zastupanog po punomoćniku Josip Duvnjak</izvorni_sadrzaj>
    <derivirana_varijabla naziv="DomainObject.Predmet.ProtustrankaFormated_1">  GRAĐEVINSKA LIMARIJA DUVNJAK jednostavno društvo s ograničenom odgovornošću za limarske radove zastupanog po punomoćniku Josip Duvnjak</derivirana_varijabla>
  </DomainObject.Predmet.ProtustrankaFormated>
  <DomainObject.Predmet.ProtustrankaFormatedOIB>
    <izvorni_sadrzaj>  GRAĐEVINSKA LIMARIJA DUVNJAK jednostavno društvo s ograničenom odgovornošću za limarske radove, OIB 69441022587 zastupanog po punomoćniku Josip Duvnjak</izvorni_sadrzaj>
    <derivirana_varijabla naziv="DomainObject.Predmet.ProtustrankaFormatedOIB_1">  GRAĐEVINSKA LIMARIJA DUVNJAK jednostavno društvo s ograničenom odgovornošću za limarske radove, OIB 69441022587 zastupanog po punomoćniku Josip Duvnjak</derivirana_varijabla>
  </DomainObject.Predmet.ProtustrankaFormatedOIB>
  <DomainObject.Predmet.ProtustrankaFormatedWithAdress>
    <izvorni_sadrzaj> GRAĐEVINSKA LIMARIJA DUVNJAK jednostavno društvo s ograničenom odgovornošću za limarske radove, Rušani 8, 33411 Rušani zastupanog po punomoćniku Josip Duvnjak</izvorni_sadrzaj>
    <derivirana_varijabla naziv="DomainObject.Predmet.ProtustrankaFormatedWithAdress_1"> GRAĐEVINSKA LIMARIJA DUVNJAK jednostavno društvo s ograničenom odgovornošću za limarske radove, Rušani 8, 33411 Rušani zastupanog po punomoćniku Josip Duvnjak</derivirana_varijabla>
  </DomainObject.Predmet.ProtustrankaFormatedWithAdress>
  <DomainObject.Predmet.ProtustrankaFormatedWithAdressOIB>
    <izvorni_sadrzaj> GRAĐEVINSKA LIMARIJA DUVNJAK jednostavno društvo s ograničenom odgovornošću za limarske radove, OIB 69441022587, Rušani 8, 33411 Rušani zastupanog po punomoćniku Josip Duvnjak</izvorni_sadrzaj>
    <derivirana_varijabla naziv="DomainObject.Predmet.ProtustrankaFormatedWithAdressOIB_1"> GRAĐEVINSKA LIMARIJA DUVNJAK jednostavno društvo s ograničenom odgovornošću za limarske radove, OIB 69441022587, Rušani 8, 33411 Rušani zastupanog po punomoćniku Josip Duvnjak</derivirana_varijabla>
  </DomainObject.Predmet.ProtustrankaFormatedWithAdressOIB>
  <DomainObject.Predmet.ProtustrankaWithAdress>
    <izvorni_sadrzaj>GRAĐEVINSKA LIMARIJA DUVNJAK jednostavno društvo s ograničenom odgovornošću za limarske radove Rušani 8, 33411 Rušani</izvorni_sadrzaj>
    <derivirana_varijabla naziv="DomainObject.Predmet.ProtustrankaWithAdress_1">GRAĐEVINSKA LIMARIJA DUVNJAK jednostavno društvo s ograničenom odgovornošću za limarske radove Rušani 8, 33411 Rušani</derivirana_varijabla>
  </DomainObject.Predmet.ProtustrankaWithAdress>
  <DomainObject.Predmet.ProtustrankaWithAdressOIB>
    <izvorni_sadrzaj>GRAĐEVINSKA LIMARIJA DUVNJAK jednostavno društvo s ograničenom odgovornošću za limarske radove, OIB 69441022587, Rušani 8, 33411 Rušani</izvorni_sadrzaj>
    <derivirana_varijabla naziv="DomainObject.Predmet.ProtustrankaWithAdressOIB_1">GRAĐEVINSKA LIMARIJA DUVNJAK jednostavno društvo s ograničenom odgovornošću za limarske radove, OIB 69441022587, Rušani 8, 33411 Rušani</derivirana_varijabla>
  </DomainObject.Predmet.ProtustrankaWithAdressOIB>
  <DomainObject.Predmet.ProtustrankaNazivFormated>
    <izvorni_sadrzaj>GRAĐEVINSKA LIMARIJA DUVNJAK jednostavno društvo s ograničenom odgovornošću za limarske radove</izvorni_sadrzaj>
    <derivirana_varijabla naziv="DomainObject.Predmet.ProtustrankaNazivFormated_1">GRAĐEVINSKA LIMARIJA DUVNJAK jednostavno društvo s ograničenom odgovornošću za limarske radove</derivirana_varijabla>
  </DomainObject.Predmet.ProtustrankaNazivFormated>
  <DomainObject.Predmet.ProtustrankaNazivFormatedOIB>
    <izvorni_sadrzaj>GRAĐEVINSKA LIMARIJA DUVNJAK jednostavno društvo s ograničenom odgovornošću za limarske radove, OIB 69441022587</izvorni_sadrzaj>
    <derivirana_varijabla naziv="DomainObject.Predmet.ProtustrankaNazivFormatedOIB_1">GRAĐEVINSKA LIMARIJA DUVNJAK jednostavno društvo s ograničenom odgovornošću za limarske radove, OIB 69441022587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GRAĐEVINSKA LIMARIJA DUVNJAK jednostavno društvo s ograničenom odgovornošću za limarske radove zastupanog po punomoćniku Josip Duvnjak</item>
    </izvorni_sadrzaj>
    <derivirana_varijabla naziv="DomainObject.Predmet.ProtuStrankaListFormated_1">
      <item>GRAĐEVINSKA LIMARIJA DUVNJAK jednostavno društvo s ograničenom odgovornošću za limarske radove zastupanog po punomoćniku Josip Duvnjak</item>
    </derivirana_varijabla>
  </DomainObject.Predmet.ProtuStrankaListFormated>
  <DomainObject.Predmet.ProtuStrankaListFormatedOIB>
    <izvorni_sadrzaj>
      <item>GRAĐEVINSKA LIMARIJA DUVNJAK jednostavno društvo s ograničenom odgovornošću za limarske radove, OIB 69441022587 zastupanog po punomoćniku Josip Duvnjak</item>
    </izvorni_sadrzaj>
    <derivirana_varijabla naziv="DomainObject.Predmet.ProtuStrankaListFormatedOIB_1">
      <item>GRAĐEVINSKA LIMARIJA DUVNJAK jednostavno društvo s ograničenom odgovornošću za limarske radove, OIB 69441022587 zastupanog po punomoćniku Josip Duvnjak</item>
    </derivirana_varijabla>
  </DomainObject.Predmet.ProtuStrankaListFormatedOIB>
  <DomainObject.Predmet.ProtuStrankaListFormatedWithAdress>
    <izvorni_sadrzaj>
      <item>GRAĐEVINSKA LIMARIJA DUVNJAK jednostavno društvo s ograničenom odgovornošću za limarske radove, Rušani 8, 33411 Rušani zastupanog po punomoćniku Josip Duvnjak</item>
    </izvorni_sadrzaj>
    <derivirana_varijabla naziv="DomainObject.Predmet.ProtuStrankaListFormatedWithAdress_1">
      <item>GRAĐEVINSKA LIMARIJA DUVNJAK jednostavno društvo s ograničenom odgovornošću za limarske radove, Rušani 8, 33411 Rušani zastupanog po punomoćniku Josip Duvnjak</item>
    </derivirana_varijabla>
  </DomainObject.Predmet.ProtuStrankaListFormatedWithAdress>
  <DomainObject.Predmet.ProtuStrankaListFormatedWithAdressOIB>
    <izvorni_sadrzaj>
      <item>GRAĐEVINSKA LIMARIJA DUVNJAK jednostavno društvo s ograničenom odgovornošću za limarske radove, OIB 69441022587, Rušani 8, 33411 Rušani zastupanog po punomoćniku Josip Duvnjak</item>
    </izvorni_sadrzaj>
    <derivirana_varijabla naziv="DomainObject.Predmet.ProtuStrankaListFormatedWithAdressOIB_1">
      <item>GRAĐEVINSKA LIMARIJA DUVNJAK jednostavno društvo s ograničenom odgovornošću za limarske radove, OIB 69441022587, Rušani 8, 33411 Rušani zastupanog po punomoćniku Josip Duvnjak</item>
    </derivirana_varijabla>
  </DomainObject.Predmet.ProtuStrankaListFormatedWithAdressOIB>
  <DomainObject.Predmet.ProtuStrankaListNazivFormated>
    <izvorni_sadrzaj>
      <item>GRAĐEVINSKA LIMARIJA DUVNJAK jednostavno društvo s ograničenom odgovornošću za limarske radove</item>
    </izvorni_sadrzaj>
    <derivirana_varijabla naziv="DomainObject.Predmet.ProtuStrankaListNazivFormated_1">
      <item>GRAĐEVINSKA LIMARIJA DUVNJAK jednostavno društvo s ograničenom odgovornošću za limarske radove</item>
    </derivirana_varijabla>
  </DomainObject.Predmet.ProtuStrankaListNazivFormated>
  <DomainObject.Predmet.ProtuStrankaListNazivFormatedOIB>
    <izvorni_sadrzaj>
      <item>GRAĐEVINSKA LIMARIJA DUVNJAK jednostavno društvo s ograničenom odgovornošću za limarske radove, OIB 69441022587</item>
    </izvorni_sadrzaj>
    <derivirana_varijabla naziv="DomainObject.Predmet.ProtuStrankaListNazivFormatedOIB_1">
      <item>GRAĐEVINSKA LIMARIJA DUVNJAK jednostavno društvo s ograničenom odgovornošću za limarske radove, OIB 69441022587</item>
    </derivirana_varijabla>
  </DomainObject.Predmet.ProtuStrankaListNazivFormatedOIB>
  <DomainObject.Predmet.OstaliListFormated>
    <izvorni_sadrzaj>
      <item>Josip Duvnjak punomoćnik sudionika u postupku GRAĐEVINSKA LIMARIJA DUVNJAK jednostavno društvo s ograničenom odgovornošću za limarske radove</item>
    </izvorni_sadrzaj>
    <derivirana_varijabla naziv="DomainObject.Predmet.OstaliListFormated_1">
      <item>Josip Duvnjak punomoćnik sudionika u postupku GRAĐEVINSKA LIMARIJA DUVNJAK jednostavno društvo s ograničenom odgovornošću za limarske radove</item>
    </derivirana_varijabla>
  </DomainObject.Predmet.OstaliListFormated>
  <DomainObject.Predmet.OstaliListFormatedOIB>
    <izvorni_sadrzaj>
      <item>Josip Duvnjak, OIB 25683479606 punomoćnik sudionika u postupku GRAĐEVINSKA LIMARIJA DUVNJAK jednostavno društvo s ograničenom odgovornošću za limarske radove</item>
    </izvorni_sadrzaj>
    <derivirana_varijabla naziv="DomainObject.Predmet.OstaliListFormatedOIB_1">
      <item>Josip Duvnjak, OIB 25683479606 punomoćnik sudionika u postupku GRAĐEVINSKA LIMARIJA DUVNJAK jednostavno društvo s ograničenom odgovornošću za limarske radove</item>
    </derivirana_varijabla>
  </DomainObject.Predmet.OstaliListFormatedOIB>
  <DomainObject.Predmet.OstaliListFormatedWithAdress>
    <izvorni_sadrzaj>
      <item>Josip Duvnjak, Rušani 8, 33411 Rušani punomoćnik sudionika u postupku GRAĐEVINSKA LIMARIJA DUVNJAK jednostavno društvo s ograničenom odgovornošću za limarske radove</item>
    </izvorni_sadrzaj>
    <derivirana_varijabla naziv="DomainObject.Predmet.OstaliListFormatedWithAdress_1">
      <item>Josip Duvnjak, Rušani 8, 33411 Rušani punomoćnik sudionika u postupku GRAĐEVINSKA LIMARIJA DUVNJAK jednostavno društvo s ograničenom odgovornošću za limarske radove</item>
    </derivirana_varijabla>
  </DomainObject.Predmet.OstaliListFormatedWithAdress>
  <DomainObject.Predmet.OstaliListFormatedWithAdressOIB>
    <izvorni_sadrzaj>
      <item>Josip Duvnjak, OIB 25683479606, Rušani 8, 33411 Rušani punomoćnik sudionika u postupku GRAĐEVINSKA LIMARIJA DUVNJAK jednostavno društvo s ograničenom odgovornošću za limarske radove</item>
    </izvorni_sadrzaj>
    <derivirana_varijabla naziv="DomainObject.Predmet.OstaliListFormatedWithAdressOIB_1">
      <item>Josip Duvnjak, OIB 25683479606, Rušani 8, 33411 Rušani punomoćnik sudionika u postupku GRAĐEVINSKA LIMARIJA DUVNJAK jednostavno društvo s ograničenom odgovornošću za limarske radove</item>
    </derivirana_varijabla>
  </DomainObject.Predmet.OstaliListFormatedWithAdressOIB>
  <DomainObject.Predmet.OstaliListNazivFormated>
    <izvorni_sadrzaj>
      <item>Josip Duvnjak</item>
    </izvorni_sadrzaj>
    <derivirana_varijabla naziv="DomainObject.Predmet.OstaliListNazivFormated_1">
      <item>Josip Duvnjak</item>
    </derivirana_varijabla>
  </DomainObject.Predmet.OstaliListNazivFormated>
  <DomainObject.Predmet.OstaliListNazivFormatedOIB>
    <izvorni_sadrzaj>
      <item>Josip Duvnjak, OIB 25683479606</item>
    </izvorni_sadrzaj>
    <derivirana_varijabla naziv="DomainObject.Predmet.OstaliListNazivFormatedOIB_1">
      <item>Josip Duvnjak, OIB 25683479606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St-716/2018-13</izvorni_sadrzaj>
    <derivirana_varijabla naziv="DomainObject.PoslovniBrojDokumenta_1">St-716/2018-13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GRAĐEVINSKA LIMARIJA DUVNJAK jednostavno društvo s ograničenom odgovornošću za limarske radove</izvorni_sadrzaj>
    <derivirana_varijabla naziv="DomainObject.Predmet.ProtustrankaIDrugi_1">GRAĐEVINSKA LIMARIJA DUVNJAK jednostavno društvo s ograničenom odgovornošću za limarske radove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GRAĐEVINSKA LIMARIJA DUVNJAK jednostavno društvo s ograničenom odgovornošću za limarske radove, OIB 69441022587, Rušani 8, 33411 Rušani</izvorni_sadrzaj>
    <derivirana_varijabla naziv="DomainObject.Predmet.ProtustrankaIDrugiAdressOIB_1">GRAĐEVINSKA LIMARIJA DUVNJAK jednostavno društvo s ograničenom odgovornošću za limarske radove, OIB 69441022587, Rušani 8, 33411 Rušani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GRAĐEVINSKA LIMARIJA DUVNJAK jednostavno društvo s ograničenom odgovornošću za limarske radove</item>
      <item>Josip Duvnjak</item>
    </izvorni_sadrzaj>
    <derivirana_varijabla naziv="DomainObject.Predmet.SudioniciListNaziv_1">
      <item>FINANCIJSKA AGENCIJA, RC ZAGREB, Podružnica Bjelovar</item>
      <item>GRAĐEVINSKA LIMARIJA DUVNJAK jednostavno društvo s ograničenom odgovornošću za limarske radove</item>
      <item>Josip Duvnjak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GRAĐEVINSKA LIMARIJA DUVNJAK jednostavno društvo s ograničenom odgovornošću za limarske radove, OIB 69441022587, Rušani 8,33411 Rušani</item>
      <item>Josip Duvnjak, OIB 25683479606, Rušani 8,33411 Rušani</item>
    </izvorni_sadrzaj>
    <derivirana_varijabla naziv="DomainObject.Predmet.SudioniciListAdressOIB_1">
      <item>FINANCIJSKA AGENCIJA, RC ZAGREB, Podružnica Bjelovar, OIB 85821130368, F. Supila 4,43000 Bjelovar</item>
      <item>GRAĐEVINSKA LIMARIJA DUVNJAK jednostavno društvo s ograničenom odgovornošću za limarske radove, OIB 69441022587, Rušani 8,33411 Rušani</item>
      <item>Josip Duvnjak, OIB 25683479606, Rušani 8,33411 Rušani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C47D7-29BB-4078-8425-EEFADFAD9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2739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St-716/2018-13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