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47285" w14:paraId="1247285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2937E8">
        <w:t>440</w:t>
      </w:r>
      <w:r w:rsidR="00CD4711" w:rsidRPr="005207B1">
        <w:t>/</w:t>
      </w:r>
      <w:r w:rsidRPr="005207B1">
        <w:t>16</w:t>
      </w:r>
      <w:r w:rsidR="0055467A" w:rsidRPr="005207B1">
        <w:t>-</w:t>
      </w:r>
      <w:r w:rsidR="002937E8">
        <w:t>3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2937E8">
        <w:t>INFONET d.o.o., OIB: 91110277596 sa sjedištem u Dobriše Cesarića 12, 40000 Čakovec</w:t>
      </w:r>
      <w:r w:rsidR="001D4C37">
        <w:t>,</w:t>
      </w:r>
      <w:r>
        <w:t xml:space="preserve"> </w:t>
      </w:r>
      <w:r w:rsidRPr="005207B1">
        <w:t xml:space="preserve">dana </w:t>
      </w:r>
      <w:r w:rsidR="001D4C37">
        <w:t>7</w:t>
      </w:r>
      <w:r w:rsidR="005207B1" w:rsidRPr="005207B1">
        <w:t>. travnja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2937E8">
        <w:t>INFONET d.o.o., OIB: 91110277596 sa sjedištem u Dobriše Cesarića 12, 40000 Čakovec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2937E8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29</w:t>
      </w:r>
      <w:r w:rsidR="005207B1" w:rsidRPr="005207B1">
        <w:rPr>
          <w:b/>
          <w:u w:val="single"/>
        </w:rPr>
        <w:t xml:space="preserve">. </w:t>
      </w:r>
      <w:r>
        <w:rPr>
          <w:b/>
          <w:u w:val="single"/>
        </w:rPr>
        <w:t>kolovoza 2016. u 10,0</w:t>
      </w:r>
      <w:r w:rsidR="005207B1" w:rsidRPr="005207B1">
        <w:rPr>
          <w:b/>
          <w:u w:val="single"/>
        </w:rPr>
        <w:t>0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 xml:space="preserve">direktor dužnika </w:t>
      </w:r>
      <w:r w:rsidR="002937E8">
        <w:t>Antun Kovačić, Šenkovec, Dr. V. Mačka 21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2937E8">
        <w:t>17.3.2016.</w:t>
      </w:r>
      <w:r w:rsidRPr="005207B1">
        <w:t xml:space="preserve">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2937E8">
        <w:t>14.3.2016.</w:t>
      </w:r>
      <w:r w:rsidRPr="005207B1">
        <w:t xml:space="preserve"> ima evidentirane neizvršene osnove za plaćanje </w:t>
      </w:r>
      <w:r w:rsidR="00CC2EF9" w:rsidRPr="005207B1">
        <w:t xml:space="preserve">u ukupnom iznosu od </w:t>
      </w:r>
      <w:r w:rsidR="002937E8">
        <w:t>34.531,95</w:t>
      </w:r>
      <w:r w:rsidR="00CC2EF9" w:rsidRPr="005207B1">
        <w:t xml:space="preserve"> 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AD116D">
        <w:t>7</w:t>
      </w:r>
      <w:r w:rsidR="00066C4E" w:rsidRPr="005207B1">
        <w:t xml:space="preserve">. </w:t>
      </w:r>
      <w:r w:rsidR="005207B1">
        <w:t>travnja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5207B1" w:rsidR="00066C4E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2937E8">
      <w:pPr>
        <w:spacing w:lineRule="auto" w:line="240" w:after="0"/>
        <w:jc w:val="both"/>
      </w:pPr>
      <w:r>
        <w:t xml:space="preserve">- dužnik </w:t>
      </w:r>
      <w:r w:rsidR="002937E8">
        <w:t>INFONET d.o.o., Dobriše Cesarića 12, 40000 Čakovec</w:t>
      </w:r>
      <w:r w:rsidR="002937E8" w:rsidRPr="005C102C">
        <w:t xml:space="preserve"> </w:t>
      </w:r>
    </w:p>
    <w:p w:rsidRDefault="005C102C" w:rsidP="005C102C" w:rsidR="00AD116D">
      <w:pPr>
        <w:spacing w:lineRule="auto" w:line="240" w:after="0"/>
        <w:jc w:val="both"/>
      </w:pPr>
      <w:r w:rsidRPr="005C102C">
        <w:t xml:space="preserve">- </w:t>
      </w:r>
      <w:r w:rsidR="005207B1">
        <w:t xml:space="preserve">direktor dužnika </w:t>
      </w:r>
      <w:r w:rsidR="002937E8">
        <w:t>Antun Kovačić, Šenkovec, Dr. V. Mačka 21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61C9" w:rsidP="00CD4711" w:rsidR="002461C9">
      <w:pPr>
        <w:spacing w:lineRule="auto" w:line="240" w:after="0"/>
      </w:pPr>
      <w:r>
        <w:separator/>
      </w:r>
    </w:p>
  </w:endnote>
  <w:endnote w:id="0" w:type="continuationSeparator">
    <w:p w:rsidRDefault="002461C9" w:rsidP="00CD4711" w:rsidR="002461C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61C9" w:rsidP="00CD4711" w:rsidR="002461C9">
      <w:pPr>
        <w:spacing w:lineRule="auto" w:line="240" w:after="0"/>
      </w:pPr>
      <w:r>
        <w:separator/>
      </w:r>
    </w:p>
  </w:footnote>
  <w:footnote w:id="0" w:type="continuationSeparator">
    <w:p w:rsidRDefault="002461C9" w:rsidP="00CD4711" w:rsidR="002461C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180C">
          <w:rPr>
            <w:noProof/>
          </w:rPr>
          <w:t>2</w:t>
        </w:r>
        <w:r>
          <w:fldChar w:fldCharType="end"/>
        </w:r>
      </w:p>
    </w:sdtContent>
  </w:sdt>
  <w:p w:rsidRDefault="002937E8" w:rsidP="002937E8" w:rsidR="002937E8" w:rsidRPr="005207B1">
    <w:pPr>
      <w:pStyle w:val="Zaglavlje"/>
      <w:jc w:val="right"/>
    </w:pPr>
    <w:r>
      <w:t>Poslovni broj: 2 St-440</w:t>
    </w:r>
    <w:r w:rsidRPr="005207B1">
      <w:t>/16-</w:t>
    </w:r>
    <w:r>
      <w:t>3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4211B"/>
    <w:rsid w:val="00066C4E"/>
    <w:rsid w:val="00077412"/>
    <w:rsid w:val="000A275A"/>
    <w:rsid w:val="00104FDD"/>
    <w:rsid w:val="001947E6"/>
    <w:rsid w:val="00195D08"/>
    <w:rsid w:val="001A2133"/>
    <w:rsid w:val="001D0CA0"/>
    <w:rsid w:val="001D4C37"/>
    <w:rsid w:val="002461C9"/>
    <w:rsid w:val="002937E8"/>
    <w:rsid w:val="002F4DC4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484C16"/>
    <w:rsid w:val="00505DB1"/>
    <w:rsid w:val="005070A0"/>
    <w:rsid w:val="005207B1"/>
    <w:rsid w:val="005325BE"/>
    <w:rsid w:val="00547BA8"/>
    <w:rsid w:val="0055467A"/>
    <w:rsid w:val="00583C9D"/>
    <w:rsid w:val="005C102C"/>
    <w:rsid w:val="005D721C"/>
    <w:rsid w:val="005F04AA"/>
    <w:rsid w:val="00605C60"/>
    <w:rsid w:val="00620156"/>
    <w:rsid w:val="006A4DA1"/>
    <w:rsid w:val="006A5264"/>
    <w:rsid w:val="006D7FF6"/>
    <w:rsid w:val="007123C6"/>
    <w:rsid w:val="00716D2A"/>
    <w:rsid w:val="007678B4"/>
    <w:rsid w:val="00777F98"/>
    <w:rsid w:val="00790171"/>
    <w:rsid w:val="007C532B"/>
    <w:rsid w:val="00804BB0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9A180C"/>
    <w:rsid w:val="00A710AC"/>
    <w:rsid w:val="00AA771F"/>
    <w:rsid w:val="00AC1C85"/>
    <w:rsid w:val="00AC1CAE"/>
    <w:rsid w:val="00AC256F"/>
    <w:rsid w:val="00AC4BF5"/>
    <w:rsid w:val="00AD116D"/>
    <w:rsid w:val="00B23A1B"/>
    <w:rsid w:val="00B64216"/>
    <w:rsid w:val="00BB07B4"/>
    <w:rsid w:val="00C04790"/>
    <w:rsid w:val="00C30BDC"/>
    <w:rsid w:val="00CC2EF9"/>
    <w:rsid w:val="00CD4711"/>
    <w:rsid w:val="00D113A9"/>
    <w:rsid w:val="00D75765"/>
    <w:rsid w:val="00E01330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18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18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18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18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18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18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18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18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18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18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St-440/2016</izvorni_sadrzaj>
    <derivirana_varijabla naziv="DomainObject.Predmet.OznakaBroj_1">St-440/2016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INFONET društvo s ograničenom odgovornošću za informatički inženjering, proizvodnju, trgovinu i marketing</izvorni_sadrzaj>
    <derivirana_varijabla naziv="DomainObject.Predmet.ProtustrankaFormated_1">  INFONET društvo s ograničenom odgovornošću za informatički inženjering, proizvodnju, trgovinu i marketing</derivirana_varijabla>
  </DomainObject.Predmet.ProtustrankaFormated>
  <DomainObject.Predmet.ProtustrankaFormatedOIB>
    <izvorni_sadrzaj>  INFONET društvo s ograničenom odgovornošću za informatički inženjering, proizvodnju, trgovinu i marketing, OIB 91110277596</izvorni_sadrzaj>
    <derivirana_varijabla naziv="DomainObject.Predmet.ProtustrankaFormatedOIB_1">  INFONET društvo s ograničenom odgovornošću za informatički inženjering, proizvodnju, trgovinu i marketing, OIB 91110277596</derivirana_varijabla>
  </DomainObject.Predmet.ProtustrankaFormatedOIB>
  <DomainObject.Predmet.ProtustrankaFormatedWithAdress>
    <izvorni_sadrzaj> INFONET društvo s ograničenom odgovornošću za informatički inženjering, proizvodnju, trgovinu i marketing, Dobriše Cesarića 12, 40000 Čakovec</izvorni_sadrzaj>
    <derivirana_varijabla naziv="DomainObject.Predmet.ProtustrankaFormatedWithAdress_1"> INFONET društvo s ograničenom odgovornošću za informatički inženjering, proizvodnju, trgovinu i marketing, Dobriše Cesarića 12, 40000 Čakovec</derivirana_varijabla>
  </DomainObject.Predmet.ProtustrankaFormatedWithAdress>
  <DomainObject.Predmet.ProtustrankaFormatedWithAdressOIB>
    <izvorni_sadrzaj> INFONET društvo s ograničenom odgovornošću za informatički inženjering, proizvodnju, trgovinu i marketing, OIB 91110277596, Dobriše Cesarića 12, 40000 Čakovec</izvorni_sadrzaj>
    <derivirana_varijabla naziv="DomainObject.Predmet.ProtustrankaFormatedWithAdressOIB_1"> INFONET društvo s ograničenom odgovornošću za informatički inženjering, proizvodnju, trgovinu i marketing, OIB 91110277596, Dobriše Cesarića 12, 40000 Čakovec</derivirana_varijabla>
  </DomainObject.Predmet.ProtustrankaFormatedWithAdressOIB>
  <DomainObject.Predmet.ProtustrankaWithAdress>
    <izvorni_sadrzaj>INFONET društvo s ograničenom odgovornošću za informatički inženjering, proizvodnju, trgovinu i marketing Dobriše Cesarića 12, 40000 Čakovec</izvorni_sadrzaj>
    <derivirana_varijabla naziv="DomainObject.Predmet.ProtustrankaWithAdress_1">INFONET društvo s ograničenom odgovornošću za informatički inženjering, proizvodnju, trgovinu i marketing Dobriše Cesarića 12, 40000 Čakovec</derivirana_varijabla>
  </DomainObject.Predmet.ProtustrankaWithAdress>
  <DomainObject.Predmet.ProtustrankaWithAdressOIB>
    <izvorni_sadrzaj>INFONET društvo s ograničenom odgovornošću za informatički inženjering, proizvodnju, trgovinu i marketing, OIB 91110277596, Dobriše Cesarića 12, 40000 Čakovec</izvorni_sadrzaj>
    <derivirana_varijabla naziv="DomainObject.Predmet.ProtustrankaWithAdressOIB_1">INFONET društvo s ograničenom odgovornošću za informatički inženjering, proizvodnju, trgovinu i marketing, OIB 91110277596, Dobriše Cesarića 12, 40000 Čakovec</derivirana_varijabla>
  </DomainObject.Predmet.ProtustrankaWithAdressOIB>
  <DomainObject.Predmet.ProtustrankaNazivFormated>
    <izvorni_sadrzaj>INFONET društvo s ograničenom odgovornošću za informatički inženjering, proizvodnju, trgovinu i marketing</izvorni_sadrzaj>
    <derivirana_varijabla naziv="DomainObject.Predmet.ProtustrankaNazivFormated_1">INFONET društvo s ograničenom odgovornošću za informatički inženjering, proizvodnju, trgovinu i marketing</derivirana_varijabla>
  </DomainObject.Predmet.ProtustrankaNazivFormated>
  <DomainObject.Predmet.ProtustrankaNazivFormatedOIB>
    <izvorni_sadrzaj>INFONET društvo s ograničenom odgovornošću za informatički inženjering, proizvodnju, trgovinu i marketing, OIB 91110277596</izvorni_sadrzaj>
    <derivirana_varijabla naziv="DomainObject.Predmet.ProtustrankaNazivFormatedOIB_1">INFONET društvo s ograničenom odgovornošću za informatički inženjering, proizvodnju, trgovinu i marketing, OIB 91110277596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34531.95</izvorni_sadrzaj>
    <derivirana_varijabla naziv="DomainObject.Predmet.TrenutnaVrijednost_1">34531.95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INFONET društvo s ograničenom odgovornošću za informatički inženjering, proizvodnju, trgovinu i marketing</item>
    </izvorni_sadrzaj>
    <derivirana_varijabla naziv="DomainObject.Predmet.ProtuStrankaListFormated_1">
      <item>INFONET društvo s ograničenom odgovornošću za informatički inženjering, proizvodnju, trgovinu i marketing</item>
    </derivirana_varijabla>
  </DomainObject.Predmet.ProtuStrankaListFormated>
  <DomainObject.Predmet.ProtuStrankaListFormatedOIB>
    <izvorni_sadrzaj>
      <item>INFONET društvo s ograničenom odgovornošću za informatički inženjering, proizvodnju, trgovinu i marketing, OIB 91110277596</item>
    </izvorni_sadrzaj>
    <derivirana_varijabla naziv="DomainObject.Predmet.ProtuStrankaListFormatedOIB_1">
      <item>INFONET društvo s ograničenom odgovornošću za informatički inženjering, proizvodnju, trgovinu i marketing, OIB 91110277596</item>
    </derivirana_varijabla>
  </DomainObject.Predmet.ProtuStrankaListFormatedOIB>
  <DomainObject.Predmet.ProtuStrankaListFormatedWithAdress>
    <izvorni_sadrzaj>
      <item>INFONET društvo s ograničenom odgovornošću za informatički inženjering, proizvodnju, trgovinu i marketing, Dobriše Cesarića 12, 40000 Čakovec</item>
    </izvorni_sadrzaj>
    <derivirana_varijabla naziv="DomainObject.Predmet.ProtuStrankaListFormatedWithAdress_1">
      <item>INFONET društvo s ograničenom odgovornošću za informatički inženjering, proizvodnju, trgovinu i marketing, Dobriše Cesarića 12, 40000 Čakovec</item>
    </derivirana_varijabla>
  </DomainObject.Predmet.ProtuStrankaListFormatedWithAdress>
  <DomainObject.Predmet.ProtuStrankaListFormatedWithAdressOIB>
    <izvorni_sadrzaj>
      <item>INFONET društvo s ograničenom odgovornošću za informatički inženjering, proizvodnju, trgovinu i marketing, OIB 91110277596, Dobriše Cesarića 12, 40000 Čakovec</item>
    </izvorni_sadrzaj>
    <derivirana_varijabla naziv="DomainObject.Predmet.ProtuStrankaListFormatedWithAdressOIB_1">
      <item>INFONET društvo s ograničenom odgovornošću za informatički inženjering, proizvodnju, trgovinu i marketing, OIB 91110277596, Dobriše Cesarića 12, 40000 Čakovec</item>
    </derivirana_varijabla>
  </DomainObject.Predmet.ProtuStrankaListFormatedWithAdressOIB>
  <DomainObject.Predmet.ProtuStrankaListNazivFormated>
    <izvorni_sadrzaj>
      <item>INFONET društvo s ograničenom odgovornošću za informatički inženjering, proizvodnju, trgovinu i marketing</item>
    </izvorni_sadrzaj>
    <derivirana_varijabla naziv="DomainObject.Predmet.ProtuStrankaListNazivFormated_1">
      <item>INFONET društvo s ograničenom odgovornošću za informatički inženjering, proizvodnju, trgovinu i marketing</item>
    </derivirana_varijabla>
  </DomainObject.Predmet.ProtuStrankaListNazivFormated>
  <DomainObject.Predmet.ProtuStrankaListNazivFormatedOIB>
    <izvorni_sadrzaj>
      <item>INFONET društvo s ograničenom odgovornošću za informatički inženjering, proizvodnju, trgovinu i marketing, OIB 91110277596</item>
    </izvorni_sadrzaj>
    <derivirana_varijabla naziv="DomainObject.Predmet.ProtuStrankaListNazivFormatedOIB_1">
      <item>INFONET društvo s ograničenom odgovornošću za informatički inženjering, proizvodnju, trgovinu i marketing, OIB 91110277596</item>
    </derivirana_varijabla>
  </DomainObject.Predmet.ProtuStrankaListNazivFormatedOIB>
  <DomainObject.Predmet.OstaliListFormated>
    <izvorni_sadrzaj>
      <item>Sudski registar</item>
      <item>Antun Kovačić</item>
    </izvorni_sadrzaj>
    <derivirana_varijabla naziv="DomainObject.Predmet.OstaliListFormated_1">
      <item>Sudski registar</item>
      <item>Antun Kovačić</item>
    </derivirana_varijabla>
  </DomainObject.Predmet.OstaliListFormated>
  <DomainObject.Predmet.OstaliListFormatedOIB>
    <izvorni_sadrzaj>
      <item>Sudski registar</item>
      <item>Antun Kovačić</item>
    </izvorni_sadrzaj>
    <derivirana_varijabla naziv="DomainObject.Predmet.OstaliListFormatedOIB_1">
      <item>Sudski registar</item>
      <item>Antun Kovačić</item>
    </derivirana_varijabla>
  </DomainObject.Predmet.OstaliListFormatedOIB>
  <DomainObject.Predmet.OstaliListFormatedWithAdress>
    <izvorni_sadrzaj>
      <item>Sudski registar</item>
      <item>Antun Kovačić</item>
    </izvorni_sadrzaj>
    <derivirana_varijabla naziv="DomainObject.Predmet.OstaliListFormatedWithAdress_1">
      <item>Sudski registar</item>
      <item>Antun Kovačić</item>
    </derivirana_varijabla>
  </DomainObject.Predmet.OstaliListFormatedWithAdress>
  <DomainObject.Predmet.OstaliListFormatedWithAdressOIB>
    <izvorni_sadrzaj>
      <item>Sudski registar</item>
      <item>Antun Kovačić</item>
    </izvorni_sadrzaj>
    <derivirana_varijabla naziv="DomainObject.Predmet.OstaliListFormatedWithAdressOIB_1">
      <item>Sudski registar</item>
      <item>Antun Kovačić</item>
    </derivirana_varijabla>
  </DomainObject.Predmet.OstaliListFormatedWithAdressOIB>
  <DomainObject.Predmet.OstaliListNazivFormated>
    <izvorni_sadrzaj>
      <item>Sudski registar</item>
      <item>Antun Kovačić</item>
    </izvorni_sadrzaj>
    <derivirana_varijabla naziv="DomainObject.Predmet.OstaliListNazivFormated_1">
      <item>Sudski registar</item>
      <item>Antun Kovačić</item>
    </derivirana_varijabla>
  </DomainObject.Predmet.OstaliListNazivFormated>
  <DomainObject.Predmet.OstaliListNazivFormatedOIB>
    <izvorni_sadrzaj>
      <item>Sudski registar</item>
      <item>Antun Kovačić</item>
    </izvorni_sadrzaj>
    <derivirana_varijabla naziv="DomainObject.Predmet.OstaliListNazivFormatedOIB_1">
      <item>Sudski registar</item>
      <item>Antun Kovačić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INFONET društvo s ograničenom odgovornošću za informatički inženjering, proizvodnju, trgovinu i marketing</izvorni_sadrzaj>
    <derivirana_varijabla naziv="DomainObject.Predmet.ProtustrankaIDrugi_1">INFONET društvo s ograničenom odgovornošću za informatički inženjering, proizvodnju, trgovinu i marketing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INFONET društvo s ograničenom odgovornošću za informatički inženjering, proizvodnju, trgovinu i marketing, OIB 91110277596, Dobriše Cesarića 12, 40000 Čakovec</izvorni_sadrzaj>
    <derivirana_varijabla naziv="DomainObject.Predmet.ProtustrankaIDrugiAdressOIB_1">INFONET društvo s ograničenom odgovornošću za informatički inženjering, proizvodnju, trgovinu i marketing, OIB 91110277596, Dobriše Cesarića 12,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INFONET društvo s ograničenom odgovornošću za informatički inženjering, proizvodnju, trgovinu i marketing</item>
      <item>Sudski registar</item>
      <item>Antun Kovačić</item>
    </izvorni_sadrzaj>
    <derivirana_varijabla naziv="DomainObject.Predmet.SudioniciListNaziv_1">
      <item>Financijska agencija</item>
      <item>INFONET društvo s ograničenom odgovornošću za informatički inženjering, proizvodnju, trgovinu i marketing</item>
      <item>Sudski registar</item>
      <item>Antun Kovačić</item>
    </derivirana_varijabla>
  </DomainObject.Predmet.SudioniciListNaziv>
  <DomainObject.Predmet.SudioniciListAdressOIB>
    <izvorni_sadrzaj>
      <item>Financijska agencija, OIB 85821130368, A. Cesarca 2,42000 Varaždin</item>
      <item>INFONET društvo s ograničenom odgovornošću za informatički inženjering, proizvodnju, trgovinu i marketing, OIB 91110277596, Dobriše Cesarića 12,40000 Čakovec</item>
      <item>Sudski registar</item>
      <item>Antun Kovačić</item>
    </izvorni_sadrzaj>
    <derivirana_varijabla naziv="DomainObject.Predmet.SudioniciListAdressOIB_1">
      <item>Financijska agencija, OIB 85821130368, A. Cesarca 2,42000 Varaždin</item>
      <item>INFONET društvo s ograničenom odgovornošću za informatički inženjering, proizvodnju, trgovinu i marketing, OIB 91110277596, Dobriše Cesarića 12,40000 Čakovec</item>
      <item>Sudski registar</item>
      <item>Antun Kovačić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91110277596</item>
      <item>, OIB null</item>
      <item>, OIB null</item>
    </izvorni_sadrzaj>
    <derivirana_varijabla naziv="DomainObject.Predmet.SudioniciListNazivOIB_1">
      <item>, OIB 85821130368</item>
      <item>, OIB 91110277596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1A8CE1-8803-4ACE-898F-892E19FC06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2434</properties:Characters>
  <properties:Lines>80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2016-04-07T11:34:00Z</dcterms:created>
  <dc:creator>Maja Valušnig</dc:creator>
  <cp:lastModifiedBy>Marko Makaj</cp:lastModifiedBy>
  <cp:lastPrinted>2016-04-04T09:44:00Z</cp:lastPrinted>
  <dcterms:modified xmlns:xsi="http://www.w3.org/2001/XMLSchema-instance" xsi:type="dcterms:W3CDTF">2016-04-07T11:35:00Z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