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8c75" w14:paraId="1438c75" w:rsidRDefault="00014330" w:rsidP="00014330" w:rsidR="0001433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795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014330" w:rsidP="00014330" w:rsidR="0001433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14330" w:rsidP="00014330" w:rsidR="0001433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14330" w:rsidP="00014330" w:rsidR="0001433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14330" w:rsidP="00014330" w:rsidR="0001433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ZADRUGA HRVATSKIH BRANITELJA ARES LEGRAD, OIB: 20360590649 sa sjedištem u </w:t>
      </w:r>
      <w:proofErr w:type="spellStart"/>
      <w:r>
        <w:t>Petefi</w:t>
      </w:r>
      <w:proofErr w:type="spellEnd"/>
      <w:r>
        <w:t xml:space="preserve"> </w:t>
      </w:r>
      <w:proofErr w:type="spellStart"/>
      <w:r>
        <w:t>Šandori</w:t>
      </w:r>
      <w:proofErr w:type="spellEnd"/>
      <w:r>
        <w:t xml:space="preserve"> 65, LEGRAD</w:t>
      </w:r>
      <w:r>
        <w:t>, dana 0</w:t>
      </w:r>
      <w:r>
        <w:t>2</w:t>
      </w:r>
      <w:r>
        <w:t>. veljače 2016. godine</w:t>
      </w:r>
    </w:p>
    <w:p w:rsidRDefault="00014330" w:rsidP="00014330" w:rsidR="00014330">
      <w:pPr>
        <w:jc w:val="both"/>
      </w:pPr>
    </w:p>
    <w:p w:rsidRDefault="00014330" w:rsidP="00014330" w:rsidR="0001433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ZADRUGA HRVATSKIH BRANITELJA ARES LEGRAD, OIB: 20360590649 sa sjedištem u </w:t>
      </w:r>
      <w:proofErr w:type="spellStart"/>
      <w:r>
        <w:t>Petefi</w:t>
      </w:r>
      <w:proofErr w:type="spellEnd"/>
      <w:r>
        <w:t xml:space="preserve"> </w:t>
      </w:r>
      <w:proofErr w:type="spellStart"/>
      <w:r>
        <w:t>Šandori</w:t>
      </w:r>
      <w:proofErr w:type="spellEnd"/>
      <w:r>
        <w:t xml:space="preserve"> 65, LEGRAD</w:t>
      </w:r>
      <w:r>
        <w:rPr>
          <w:szCs w:val="24"/>
        </w:rPr>
        <w:t>, s danom 0</w:t>
      </w:r>
      <w:r>
        <w:rPr>
          <w:szCs w:val="24"/>
        </w:rPr>
        <w:t>2</w:t>
      </w:r>
      <w:r>
        <w:rPr>
          <w:szCs w:val="24"/>
        </w:rPr>
        <w:t>. veljače 2016. u 14,00 sati.</w:t>
      </w:r>
    </w:p>
    <w:p w:rsidRDefault="00014330" w:rsidP="00014330" w:rsidR="00014330">
      <w:pPr>
        <w:jc w:val="both"/>
        <w:rPr>
          <w:szCs w:val="24"/>
        </w:rPr>
      </w:pPr>
    </w:p>
    <w:p w:rsidRDefault="00014330" w:rsidP="00014330" w:rsidR="0001433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ZADRUGA HRVATSKIH BRANITELJA ARES LEGRAD, OIB: 20360590649 sa sjedištem u </w:t>
      </w:r>
      <w:proofErr w:type="spellStart"/>
      <w:r>
        <w:t>Petefi</w:t>
      </w:r>
      <w:proofErr w:type="spellEnd"/>
      <w:r>
        <w:t xml:space="preserve"> </w:t>
      </w:r>
      <w:proofErr w:type="spellStart"/>
      <w:r>
        <w:t>Šandori</w:t>
      </w:r>
      <w:proofErr w:type="spellEnd"/>
      <w:r>
        <w:t xml:space="preserve"> 65, LEGRAD.</w:t>
      </w:r>
    </w:p>
    <w:p w:rsidRDefault="00014330" w:rsidP="00014330" w:rsidR="00014330">
      <w:pPr>
        <w:jc w:val="both"/>
      </w:pPr>
    </w:p>
    <w:p w:rsidRDefault="00014330" w:rsidP="00014330" w:rsidR="00014330">
      <w:pPr>
        <w:jc w:val="both"/>
      </w:pPr>
      <w:r>
        <w:tab/>
        <w:t xml:space="preserve">III Za stečajnog upravitelja imenuje se </w:t>
      </w:r>
      <w:r>
        <w:t>Davor Ivančić, Ivana pl. Zajca 17, Čakovec.</w:t>
      </w:r>
    </w:p>
    <w:p w:rsidRDefault="00014330" w:rsidP="00014330" w:rsidR="00014330">
      <w:pPr>
        <w:jc w:val="both"/>
        <w:rPr>
          <w:color w:val="FF0000"/>
        </w:rPr>
      </w:pP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14330" w:rsidP="00014330" w:rsidR="00014330">
      <w:pPr>
        <w:jc w:val="both"/>
        <w:rPr>
          <w:szCs w:val="24"/>
        </w:rPr>
      </w:pP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ZADRUGA HRVATSKIH BRANITELJA ARES LEGRAD, OIB: 20360590649 sa sjedištem u </w:t>
      </w:r>
      <w:proofErr w:type="spellStart"/>
      <w:r>
        <w:t>Petefi</w:t>
      </w:r>
      <w:proofErr w:type="spellEnd"/>
      <w:r>
        <w:t xml:space="preserve"> </w:t>
      </w:r>
      <w:proofErr w:type="spellStart"/>
      <w:r>
        <w:t>Šandori</w:t>
      </w:r>
      <w:proofErr w:type="spellEnd"/>
      <w:r>
        <w:t xml:space="preserve"> 65, LEGRAD</w:t>
      </w:r>
      <w:r>
        <w:rPr>
          <w:szCs w:val="24"/>
        </w:rPr>
        <w:t>, bit će brisan iz sudskog registra.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13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2</w:t>
      </w:r>
      <w:r>
        <w:rPr>
          <w:szCs w:val="24"/>
        </w:rPr>
        <w:t>. veljače 2016.</w:t>
      </w:r>
    </w:p>
    <w:p w:rsidRDefault="00014330" w:rsidP="00014330" w:rsidR="0001433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14330" w:rsidP="00014330" w:rsidR="00014330">
      <w:pPr>
        <w:rPr>
          <w:szCs w:val="24"/>
        </w:rPr>
      </w:pPr>
      <w:r>
        <w:rPr>
          <w:szCs w:val="24"/>
        </w:rPr>
        <w:t xml:space="preserve">     </w:t>
      </w:r>
    </w:p>
    <w:p w:rsidRDefault="00014330" w:rsidP="00014330" w:rsidR="0001433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014330" w:rsidP="00014330" w:rsidR="0001433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014330" w:rsidP="00014330" w:rsidR="0001433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14330" w:rsidP="00014330" w:rsidR="0001433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014330" w:rsidP="00014330" w:rsidR="0001433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  <w:r>
        <w:rPr>
          <w:szCs w:val="24"/>
        </w:rPr>
        <w:t>DNA:</w:t>
      </w:r>
    </w:p>
    <w:p w:rsidRDefault="00014330" w:rsidP="00014330" w:rsidR="0001433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14330" w:rsidP="00014330" w:rsidR="0001433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14330" w:rsidP="00014330" w:rsidR="00014330" w:rsidRPr="00014330">
      <w:pPr>
        <w:numPr>
          <w:ilvl w:val="0"/>
          <w:numId w:val="47"/>
        </w:numPr>
        <w:rPr>
          <w:szCs w:val="24"/>
        </w:rPr>
      </w:pPr>
      <w:r w:rsidRPr="00014330">
        <w:rPr>
          <w:szCs w:val="24"/>
        </w:rPr>
        <w:t xml:space="preserve">Dužnik </w:t>
      </w:r>
      <w:r>
        <w:t xml:space="preserve">ZADRUGA HRVATSKIH BRANITELJA ARES LEGRAD, OIB: 20360590649 sa sjedištem u </w:t>
      </w:r>
      <w:proofErr w:type="spellStart"/>
      <w:r>
        <w:t>Petefi</w:t>
      </w:r>
      <w:proofErr w:type="spellEnd"/>
      <w:r>
        <w:t xml:space="preserve"> </w:t>
      </w:r>
      <w:proofErr w:type="spellStart"/>
      <w:r>
        <w:t>Šandori</w:t>
      </w:r>
      <w:proofErr w:type="spellEnd"/>
      <w:r>
        <w:t xml:space="preserve"> 65, LEGRAD</w:t>
      </w:r>
      <w:r>
        <w:t xml:space="preserve"> </w:t>
      </w:r>
    </w:p>
    <w:p w:rsidRDefault="00014330" w:rsidP="00014330" w:rsidR="00014330" w:rsidRPr="00014330">
      <w:pPr>
        <w:numPr>
          <w:ilvl w:val="0"/>
          <w:numId w:val="47"/>
        </w:numPr>
        <w:rPr>
          <w:szCs w:val="24"/>
        </w:rPr>
      </w:pPr>
      <w:r>
        <w:t xml:space="preserve">Upravitelj zadruge Zoran Ivić, </w:t>
      </w:r>
      <w:proofErr w:type="spellStart"/>
      <w:r>
        <w:t>Legrad</w:t>
      </w:r>
      <w:proofErr w:type="spellEnd"/>
      <w:r>
        <w:t xml:space="preserve">, </w:t>
      </w:r>
      <w:proofErr w:type="spellStart"/>
      <w:r>
        <w:t>Petefi</w:t>
      </w:r>
      <w:proofErr w:type="spellEnd"/>
      <w:r>
        <w:t xml:space="preserve"> Šandora 65</w:t>
      </w:r>
    </w:p>
    <w:p w:rsidRDefault="00014330" w:rsidP="00014330" w:rsidR="000143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014330" w:rsidP="00014330" w:rsidR="000143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014330" w:rsidP="00014330" w:rsidR="0001433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Davor Ivančić, Ivana pl. Zajca, Čakovec</w:t>
      </w:r>
    </w:p>
    <w:p w:rsidRDefault="00014330" w:rsidP="00014330" w:rsidR="0001433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014330" w:rsidP="00014330" w:rsidR="00014330">
      <w:pPr>
        <w:rPr>
          <w:szCs w:val="24"/>
        </w:rPr>
      </w:pPr>
    </w:p>
    <w:p w:rsidRDefault="00DA0242" w:rsidP="00014330" w:rsidR="00DA0242" w:rsidRPr="00014330"/>
    <w:sectPr w:rsidSect="00EB0D4C" w:rsidR="00DA0242" w:rsidRPr="0001433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330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1433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1433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309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St-795/2015-5</izvorni_sadrzaj>
    <derivirana_varijabla naziv="DomainObject.Oznaka_1">St-795/2015-5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HRVATSKIH BRANITELJA ARES LEGRAD za poljoprivredu, stočarstvo, voćarstvo, trgovinu i usluge</izvorni_sadrzaj>
    <derivirana_varijabla naziv="DomainObject.Predmet.ProtustrankaFormated_1">  ZADRUGA HRVATSKIH BRANITELJA ARES LEGRAD za poljoprivredu, stočarstvo, voćarstvo, trgovinu i usluge</derivirana_varijabla>
  </DomainObject.Predmet.ProtustrankaFormated>
  <DomainObject.Predmet.ProtustrankaFormatedOIB>
    <izvorni_sadrzaj>  ZADRUGA HRVATSKIH BRANITELJA ARES LEGRAD za poljoprivredu, stočarstvo, voćarstvo, trgovinu i usluge, OIB 20360590649</izvorni_sadrzaj>
    <derivirana_varijabla naziv="DomainObject.Predmet.ProtustrankaFormatedOIB_1">  ZADRUGA HRVATSKIH BRANITELJA ARES LEGRAD za poljoprivredu, stočarstvo, voćarstvo, trgovinu i usluge, OIB 20360590649</derivirana_varijabla>
  </DomainObject.Predmet.ProtustrankaFormatedOIB>
  <DomainObject.Predmet.ProtustrankaFormatedWithAdress>
    <izvorni_sadrzaj> ZADRUGA HRVATSKIH BRANITELJA ARES LEGRAD za poljoprivredu, stočarstvo, voćarstvo, trgovinu i usluge, Petefi Šandora 65, 48316 Legrad</izvorni_sadrzaj>
    <derivirana_varijabla naziv="DomainObject.Predmet.ProtustrankaFormatedWithAdress_1"> ZADRUGA HRVATSKIH BRANITELJA ARES LEGRAD za poljoprivredu, stočarstvo, voćarstvo, trgovinu i usluge, Petefi Šandora 65, 48316 Legrad</derivirana_varijabla>
  </DomainObject.Predmet.ProtustrankaFormatedWithAdress>
  <DomainObject.Predmet.ProtustrankaFormatedWithAdressOIB>
    <izvorni_sadrzaj> ZADRUGA HRVATSKIH BRANITELJA ARES LEGRAD za poljoprivredu, stočarstvo, voćarstvo, trgovinu i usluge, OIB 20360590649, Petefi Šandora 65, 48316 Legrad</izvorni_sadrzaj>
    <derivirana_varijabla naziv="DomainObject.Predmet.ProtustrankaFormatedWithAdressOIB_1"> ZADRUGA HRVATSKIH BRANITELJA ARES LEGRAD za poljoprivredu, stočarstvo, voćarstvo, trgovinu i usluge, OIB 20360590649, Petefi Šandora 65, 48316 Legrad</derivirana_varijabla>
  </DomainObject.Predmet.ProtustrankaFormatedWithAdressOIB>
  <DomainObject.Predmet.ProtustrankaWithAdress>
    <izvorni_sadrzaj>ZADRUGA HRVATSKIH BRANITELJA ARES LEGRAD za poljoprivredu, stočarstvo, voćarstvo, trgovinu i usluge Petefi Šandora 65, 48316 Legrad</izvorni_sadrzaj>
    <derivirana_varijabla naziv="DomainObject.Predmet.ProtustrankaWithAdress_1">ZADRUGA HRVATSKIH BRANITELJA ARES LEGRAD za poljoprivredu, stočarstvo, voćarstvo, trgovinu i usluge Petefi Šandora 65, 48316 Legrad</derivirana_varijabla>
  </DomainObject.Predmet.ProtustrankaWithAdress>
  <DomainObject.Predmet.ProtustrankaWithAdressOIB>
    <izvorni_sadrzaj>ZADRUGA HRVATSKIH BRANITELJA ARES LEGRAD za poljoprivredu, stočarstvo, voćarstvo, trgovinu i usluge, OIB 20360590649, Petefi Šandora 65, 48316 Legrad</izvorni_sadrzaj>
    <derivirana_varijabla naziv="DomainObject.Predmet.ProtustrankaWithAdressOIB_1">ZADRUGA HRVATSKIH BRANITELJA ARES LEGRAD za poljoprivredu, stočarstvo, voćarstvo, trgovinu i usluge, OIB 20360590649, Petefi Šandora 65, 48316 Legrad</derivirana_varijabla>
  </DomainObject.Predmet.ProtustrankaWithAdressOIB>
  <DomainObject.Predmet.ProtustrankaNazivFormated>
    <izvorni_sadrzaj>ZADRUGA HRVATSKIH BRANITELJA ARES LEGRAD za poljoprivredu, stočarstvo, voćarstvo, trgovinu i usluge</izvorni_sadrzaj>
    <derivirana_varijabla naziv="DomainObject.Predmet.ProtustrankaNazivFormated_1">ZADRUGA HRVATSKIH BRANITELJA ARES LEGRAD za poljoprivredu, stočarstvo, voćarstvo, trgovinu i usluge</derivirana_varijabla>
  </DomainObject.Predmet.ProtustrankaNazivFormated>
  <DomainObject.Predmet.ProtustrankaNazivFormatedOIB>
    <izvorni_sadrzaj>ZADRUGA HRVATSKIH BRANITELJA ARES LEGRAD za poljoprivredu, stočarstvo, voćarstvo, trgovinu i usluge, OIB 20360590649</izvorni_sadrzaj>
    <derivirana_varijabla naziv="DomainObject.Predmet.ProtustrankaNazivFormatedOIB_1">ZADRUGA HRVATSKIH BRANITELJA ARES LEGRAD za poljoprivredu, stočarstvo, voćarstvo, trgovinu i usluge, OIB 20360590649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21886.76</izvorni_sadrzaj>
    <derivirana_varijabla naziv="DomainObject.Predmet.TrenutnaVrijednost_1">21886.76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HRVATSKIH BRANITELJA ARES LEGRAD za poljoprivredu, stočarstvo, voćarstvo, trgovinu i usluge</item>
    </izvorni_sadrzaj>
    <derivirana_varijabla naziv="DomainObject.Predmet.ProtuStrankaListFormated_1">
      <item>ZADRUGA HRVATSKIH BRANITELJA ARES LEGRAD za poljoprivredu, stočarstvo, voćarstvo, trgovinu i usluge</item>
    </derivirana_varijabla>
  </DomainObject.Predmet.ProtuStrankaListFormated>
  <DomainObject.Predmet.ProtuStrankaListFormatedOIB>
    <izvorni_sadrzaj>
      <item>ZADRUGA HRVATSKIH BRANITELJA ARES LEGRAD za poljoprivredu, stočarstvo, voćarstvo, trgovinu i usluge, OIB 20360590649</item>
    </izvorni_sadrzaj>
    <derivirana_varijabla naziv="DomainObject.Predmet.ProtuStrankaListFormatedOIB_1">
      <item>ZADRUGA HRVATSKIH BRANITELJA ARES LEGRAD za poljoprivredu, stočarstvo, voćarstvo, trgovinu i usluge, OIB 20360590649</item>
    </derivirana_varijabla>
  </DomainObject.Predmet.ProtuStrankaListFormatedOIB>
  <DomainObject.Predmet.ProtuStrankaListFormatedWithAdress>
    <izvorni_sadrzaj>
      <item>ZADRUGA HRVATSKIH BRANITELJA ARES LEGRAD za poljoprivredu, stočarstvo, voćarstvo, trgovinu i usluge, Petefi Šandora 65, 48316 Legrad</item>
    </izvorni_sadrzaj>
    <derivirana_varijabla naziv="DomainObject.Predmet.ProtuStrankaListFormatedWithAdress_1">
      <item>ZADRUGA HRVATSKIH BRANITELJA ARES LEGRAD za poljoprivredu, stočarstvo, voćarstvo, trgovinu i usluge, Petefi Šandora 65, 48316 Legrad</item>
    </derivirana_varijabla>
  </DomainObject.Predmet.ProtuStrankaListFormatedWithAdress>
  <DomainObject.Predmet.ProtuStrankaListFormatedWithAdressOIB>
    <izvorni_sadrzaj>
      <item>ZADRUGA HRVATSKIH BRANITELJA ARES LEGRAD za poljoprivredu, stočarstvo, voćarstvo, trgovinu i usluge, OIB 20360590649, Petefi Šandora 65, 48316 Legrad</item>
    </izvorni_sadrzaj>
    <derivirana_varijabla naziv="DomainObject.Predmet.ProtuStrankaListFormatedWithAdressOIB_1">
      <item>ZADRUGA HRVATSKIH BRANITELJA ARES LEGRAD za poljoprivredu, stočarstvo, voćarstvo, trgovinu i usluge, OIB 20360590649, Petefi Šandora 65, 48316 Legrad</item>
    </derivirana_varijabla>
  </DomainObject.Predmet.ProtuStrankaListFormatedWithAdressOIB>
  <DomainObject.Predmet.ProtuStrankaListNazivFormated>
    <izvorni_sadrzaj>
      <item>ZADRUGA HRVATSKIH BRANITELJA ARES LEGRAD za poljoprivredu, stočarstvo, voćarstvo, trgovinu i usluge</item>
    </izvorni_sadrzaj>
    <derivirana_varijabla naziv="DomainObject.Predmet.ProtuStrankaListNazivFormated_1">
      <item>ZADRUGA HRVATSKIH BRANITELJA ARES LEGRAD za poljoprivredu, stočarstvo, voćarstvo, trgovinu i usluge</item>
    </derivirana_varijabla>
  </DomainObject.Predmet.ProtuStrankaListNazivFormated>
  <DomainObject.Predmet.ProtuStrankaListNazivFormatedOIB>
    <izvorni_sadrzaj>
      <item>ZADRUGA HRVATSKIH BRANITELJA ARES LEGRAD za poljoprivredu, stočarstvo, voćarstvo, trgovinu i usluge, OIB 20360590649</item>
    </izvorni_sadrzaj>
    <derivirana_varijabla naziv="DomainObject.Predmet.ProtuStrankaListNazivFormatedOIB_1">
      <item>ZADRUGA HRVATSKIH BRANITELJA ARES LEGRAD za poljoprivredu, stočarstvo, voćarstvo, trgovinu i usluge, OIB 20360590649</item>
    </derivirana_varijabla>
  </DomainObject.Predmet.ProtuStrankaListNazivFormatedOIB>
  <DomainObject.Predmet.OstaliListFormated>
    <izvorni_sadrzaj>
      <item>E-oglasna ploča</item>
      <item>Sudski registar</item>
      <item>Zoran Ivić</item>
    </izvorni_sadrzaj>
    <derivirana_varijabla naziv="DomainObject.Predmet.OstaliListFormated_1">
      <item>E-oglasna ploča</item>
      <item>Sudski registar</item>
      <item>Zoran Ivić</item>
    </derivirana_varijabla>
  </DomainObject.Predmet.OstaliListFormated>
  <DomainObject.Predmet.OstaliListFormatedOIB>
    <izvorni_sadrzaj>
      <item>E-oglasna ploča</item>
      <item>Sudski registar</item>
      <item>Zoran Ivić</item>
    </izvorni_sadrzaj>
    <derivirana_varijabla naziv="DomainObject.Predmet.OstaliListFormatedOIB_1">
      <item>E-oglasna ploča</item>
      <item>Sudski registar</item>
      <item>Zoran Ivić</item>
    </derivirana_varijabla>
  </DomainObject.Predmet.OstaliListFormatedOIB>
  <DomainObject.Predmet.OstaliListFormatedWithAdress>
    <izvorni_sadrzaj>
      <item>E-oglasna ploča</item>
      <item>Sudski registar</item>
      <item>Zoran Ivić, Petefi Šandora 65, 48316 Legrad</item>
    </izvorni_sadrzaj>
    <derivirana_varijabla naziv="DomainObject.Predmet.OstaliListFormatedWithAdress_1">
      <item>E-oglasna ploča</item>
      <item>Sudski registar</item>
      <item>Zoran Ivić, Petefi Šandora 65, 48316 Legrad</item>
    </derivirana_varijabla>
  </DomainObject.Predmet.OstaliListFormatedWithAdress>
  <DomainObject.Predmet.OstaliListFormatedWithAdressOIB>
    <izvorni_sadrzaj>
      <item>E-oglasna ploča</item>
      <item>Sudski registar</item>
      <item>Zoran Ivić, Petefi Šandora 65, 48316 Legrad</item>
    </izvorni_sadrzaj>
    <derivirana_varijabla naziv="DomainObject.Predmet.OstaliListFormatedWithAdressOIB_1">
      <item>E-oglasna ploča</item>
      <item>Sudski registar</item>
      <item>Zoran Ivić, Petefi Šandora 65, 48316 Legrad</item>
    </derivirana_varijabla>
  </DomainObject.Predmet.OstaliListFormatedWithAdressOIB>
  <DomainObject.Predmet.OstaliListNazivFormated>
    <izvorni_sadrzaj>
      <item>E-oglasna ploča</item>
      <item>Sudski registar</item>
      <item>Zoran Ivić</item>
    </izvorni_sadrzaj>
    <derivirana_varijabla naziv="DomainObject.Predmet.OstaliListNazivFormated_1">
      <item>E-oglasna ploča</item>
      <item>Sudski registar</item>
      <item>Zoran Ivić</item>
    </derivirana_varijabla>
  </DomainObject.Predmet.OstaliListNazivFormated>
  <DomainObject.Predmet.OstaliListNazivFormatedOIB>
    <izvorni_sadrzaj>
      <item>E-oglasna ploča</item>
      <item>Sudski registar</item>
      <item>Zoran Ivić</item>
    </izvorni_sadrzaj>
    <derivirana_varijabla naziv="DomainObject.Predmet.OstaliListNazivFormatedOIB_1">
      <item>E-oglasna ploča</item>
      <item>Sudski registar</item>
      <item>Zoran 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St-795/2015-5</izvorni_sadrzaj>
    <derivirana_varijabla naziv="DomainObject.PoslovniBrojDokumenta_1">St-795/2015-5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HRVATSKIH BRANITELJA ARES LEGRAD za poljoprivredu, stočarstvo, voćarstvo, trgovinu i usluge</izvorni_sadrzaj>
    <derivirana_varijabla naziv="DomainObject.Predmet.ProtustrankaIDrugi_1">ZADRUGA HRVATSKIH BRANITELJA ARES LEGRAD za poljoprivredu, stočarstvo, voćarstvo,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HRVATSKIH BRANITELJA ARES LEGRAD za poljoprivredu, stočarstvo, voćarstvo, trgovinu i usluge, OIB 20360590649, Petefi Šandora 65, 48316 Legrad</izvorni_sadrzaj>
    <derivirana_varijabla naziv="DomainObject.Predmet.ProtustrankaIDrugiAdressOIB_1">ZADRUGA HRVATSKIH BRANITELJA ARES LEGRAD za poljoprivredu, stočarstvo, voćarstvo, trgovinu i usluge, OIB 20360590649, Petefi Šandora 65,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HRVATSKIH BRANITELJA ARES LEGRAD za poljoprivredu, stočarstvo, voćarstvo, trgovinu i usluge</item>
      <item>E-oglasna ploča</item>
      <item>Sudski registar</item>
      <item>Zoran Ivić</item>
    </izvorni_sadrzaj>
    <derivirana_varijabla naziv="DomainObject.Predmet.SudioniciListNaziv_1">
      <item>Financijska agencija</item>
      <item>ZADRUGA HRVATSKIH BRANITELJA ARES LEGRAD za poljoprivredu, stočarstvo, voćarstvo, trgovinu i usluge</item>
      <item>E-oglasna ploča</item>
      <item>Sudski registar</item>
      <item>Zoran Ivić</item>
    </derivirana_varijabla>
  </DomainObject.Predmet.SudioniciListNaziv>
  <DomainObject.Predmet.SudioniciListAdressOIB>
    <izvorni_sadrzaj>
      <item>Financijska agencija, OIB 85821130368, A. Cesarca 2,42000 Varaždin</item>
      <item>ZADRUGA HRVATSKIH BRANITELJA ARES LEGRAD za poljoprivredu, stočarstvo, voćarstvo, trgovinu i usluge, OIB 20360590649, Petefi Šandora 65,48316 Legrad</item>
      <item>E-oglasna ploča</item>
      <item>Sudski registar</item>
      <item>Zoran Ivić, Petefi Šandora 65,48316 Legrad</item>
    </izvorni_sadrzaj>
    <derivirana_varijabla naziv="DomainObject.Predmet.SudioniciListAdressOIB_1">
      <item>Financijska agencija, OIB 85821130368, A. Cesarca 2,42000 Varaždin</item>
      <item>ZADRUGA HRVATSKIH BRANITELJA ARES LEGRAD za poljoprivredu, stočarstvo, voćarstvo, trgovinu i usluge, OIB 20360590649, Petefi Šandora 65,48316 Legrad</item>
      <item>E-oglasna ploča</item>
      <item>Sudski registar</item>
      <item>Zoran Ivić, Petefi Šandora 65,48316 Legrad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FEBBE-16CF-4737-B974-9CDCB9953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2988</properties:Characters>
  <properties:Lines>88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2016-02-02T07:04:00Z</cp:lastPrinted>
  <dcterms:modified xmlns:xsi="http://www.w3.org/2001/XMLSchema-instance" xsi:type="dcterms:W3CDTF">2016-02-02T07:05:00Z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