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c2a6" w14:paraId="f6cc2a6" w:rsidRDefault="007F249F" w:rsidP="007F249F" w:rsidR="007F249F">
      <w:pPr>
        <w:jc w:val="both"/>
        <w15:collapsed w:val="false"/>
      </w:pPr>
      <w:bookmarkStart w:name="_GoBack" w:id="0"/>
      <w:bookmarkEnd w:id="0"/>
    </w:p>
    <w:p w:rsidRDefault="007F249F" w:rsidP="007F249F" w:rsidR="007F249F">
      <w:pPr>
        <w:jc w:val="both"/>
      </w:pPr>
      <w:r>
        <w:t xml:space="preserve">  </w:t>
      </w:r>
      <w:r w:rsidR="00CF2EEF">
        <w:rPr>
          <w:noProof/>
          <w:lang w:eastAsia="hr-HR"/>
        </w:rPr>
        <w:drawing>
          <wp:inline distR="0" distL="0" distB="0" distT="0">
            <wp:extent cy="962025" cx="723265"/>
            <wp:effectExtent b="9525" r="635" t="0" l="0"/>
            <wp:docPr name="Slika 2" id="2"/>
            <wp:cNvGraphicFramePr/>
            <a:graphic>
              <a:graphicData uri="http://schemas.openxmlformats.org/drawingml/2006/picture">
                <pic:pic>
                  <pic:nvPicPr>
                    <pic:cNvPr name="Slika 2" id="2"/>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F249F" w:rsidP="007F249F" w:rsidR="007F249F">
      <w:pPr>
        <w:jc w:val="both"/>
      </w:pPr>
    </w:p>
    <w:p w:rsidRDefault="007F249F" w:rsidP="007F249F" w:rsidR="007F249F">
      <w:pPr>
        <w:jc w:val="both"/>
      </w:pPr>
      <w:r>
        <w:t>REPUBLIKA HRVATSKA</w:t>
      </w:r>
    </w:p>
    <w:p w:rsidRDefault="007F249F" w:rsidP="007F249F" w:rsidR="007F249F">
      <w:pPr>
        <w:jc w:val="both"/>
      </w:pPr>
      <w:r>
        <w:t>TRGOVAČKI SUD U ZAGREBU                                                                18. St-682/2019-</w:t>
      </w:r>
    </w:p>
    <w:p w:rsidRDefault="007F249F" w:rsidP="007F249F" w:rsidR="007F249F">
      <w:pPr>
        <w:jc w:val="both"/>
      </w:pPr>
      <w:r>
        <w:t>Amruševa 2/II</w:t>
      </w:r>
    </w:p>
    <w:p w:rsidRDefault="007F249F" w:rsidP="007F249F" w:rsidR="007F249F">
      <w:pPr>
        <w:jc w:val="both"/>
      </w:pPr>
    </w:p>
    <w:p w:rsidRDefault="007F249F" w:rsidP="007F249F" w:rsidR="007F249F">
      <w:pPr>
        <w:jc w:val="both"/>
      </w:pPr>
      <w:r>
        <w:t xml:space="preserve">                                       U   I M E  R E P U B L I K E   H R V A T S K E</w:t>
      </w:r>
    </w:p>
    <w:p w:rsidRDefault="007F249F" w:rsidP="007F249F" w:rsidR="007F249F">
      <w:pPr>
        <w:jc w:val="both"/>
      </w:pPr>
    </w:p>
    <w:p w:rsidRDefault="007F249F" w:rsidP="007F249F" w:rsidR="007F249F">
      <w:pPr>
        <w:jc w:val="both"/>
      </w:pPr>
      <w:r>
        <w:t xml:space="preserve"> </w:t>
      </w:r>
      <w:r>
        <w:tab/>
      </w:r>
      <w:r>
        <w:tab/>
      </w:r>
      <w:r>
        <w:tab/>
      </w:r>
      <w:r>
        <w:tab/>
      </w:r>
      <w:r>
        <w:tab/>
        <w:t xml:space="preserve">      R J E Š E NJ E</w:t>
      </w:r>
    </w:p>
    <w:p w:rsidRDefault="007F249F" w:rsidP="007F249F" w:rsidR="007F249F">
      <w:pPr>
        <w:jc w:val="both"/>
      </w:pPr>
      <w:r>
        <w:tab/>
      </w:r>
    </w:p>
    <w:p w:rsidRDefault="007F249F" w:rsidP="007F249F" w:rsidR="007F249F">
      <w:pPr>
        <w:jc w:val="both"/>
      </w:pPr>
    </w:p>
    <w:p w:rsidRDefault="007F249F" w:rsidP="007F249F" w:rsidR="007F249F">
      <w:pPr>
        <w:ind w:firstLine="708"/>
        <w:jc w:val="both"/>
      </w:pPr>
      <w:r>
        <w:t>Trgovački sud u Zagrebu, sudac Danijela Uzelac, u stečajnom postupku u povodu prijedloga predlagatelja Financijske agencije, OIB 85821130368, Zagreb, Ulica Grada Vukovara 70, za otvaranje stečajnog postupka nad dužnikom MATANOVIĆ USLUGE  j.d.o.o., OIB 59713126640, Zagreb, VII. Retkovec 160</w:t>
      </w:r>
      <w:r w:rsidRPr="006B0EE5">
        <w:t>,  8. svibnja 2019.</w:t>
      </w:r>
    </w:p>
    <w:p w:rsidRDefault="007F249F" w:rsidP="007F249F" w:rsidR="007F249F">
      <w:pPr>
        <w:jc w:val="both"/>
      </w:pPr>
    </w:p>
    <w:p w:rsidRDefault="007F249F" w:rsidP="007F249F" w:rsidR="007F249F">
      <w:pPr>
        <w:jc w:val="both"/>
      </w:pPr>
    </w:p>
    <w:p w:rsidRDefault="007F249F" w:rsidP="007F249F" w:rsidR="007F249F">
      <w:pPr>
        <w:ind w:firstLine="708" w:left="2832"/>
        <w:jc w:val="both"/>
      </w:pPr>
      <w:r>
        <w:t>r i j e š i o    j e</w:t>
      </w:r>
    </w:p>
    <w:p w:rsidRDefault="007F249F" w:rsidP="007F249F" w:rsidR="007F249F">
      <w:pPr>
        <w:jc w:val="both"/>
      </w:pPr>
    </w:p>
    <w:p w:rsidRDefault="007F249F" w:rsidP="007F249F" w:rsidR="007F249F">
      <w:pPr>
        <w:jc w:val="both"/>
      </w:pPr>
    </w:p>
    <w:p w:rsidRDefault="007F249F" w:rsidP="007F249F" w:rsidR="007F249F">
      <w:pPr>
        <w:ind w:firstLine="708"/>
        <w:jc w:val="both"/>
      </w:pPr>
      <w:r>
        <w:t>I. Otvara se stečajni postupak nad dužnikom MATANOVIĆ USLUGE  j.d.o.o., OIB 59713126640, Zagreb, VII. Retkovec 160. Rješenje o otvaranju stečajnog postupka nad dužnikom objavljeno je na mrežnoj stranici e-oglasna ploča Trgovačkog suda u Zagrebu</w:t>
      </w:r>
      <w:r w:rsidRPr="006B0EE5">
        <w:t>, 8. svibnja 2019. u 13,30.</w:t>
      </w:r>
    </w:p>
    <w:p w:rsidRDefault="007F249F" w:rsidP="007F249F" w:rsidR="007F249F">
      <w:pPr>
        <w:jc w:val="both"/>
      </w:pPr>
    </w:p>
    <w:p w:rsidRDefault="007F249F" w:rsidP="00924DF5" w:rsidR="007F249F">
      <w:pPr>
        <w:ind w:firstLine="708"/>
        <w:jc w:val="both"/>
      </w:pPr>
      <w:r>
        <w:t>II. Za s</w:t>
      </w:r>
      <w:r w:rsidR="00924DF5">
        <w:t>tečajnog upravitelja imenuje se Ante Šeparović iz Zagreba, Martićeva 73, OIB 07025011990.</w:t>
      </w:r>
    </w:p>
    <w:p w:rsidRDefault="00924DF5" w:rsidP="00924DF5" w:rsidR="00924DF5">
      <w:pPr>
        <w:ind w:firstLine="708"/>
        <w:jc w:val="both"/>
      </w:pPr>
    </w:p>
    <w:p w:rsidRDefault="007F249F" w:rsidP="007F249F" w:rsidR="007F249F">
      <w:pPr>
        <w:ind w:firstLine="708"/>
        <w:jc w:val="both"/>
      </w:pPr>
      <w:r>
        <w:t>III. Zaključuje se stečajni postupak nad dužnikom MATANOVIĆ USLUGE  j.d.o.o., OIB 59713126640, Zagreb, VII. Retkovec 160.</w:t>
      </w:r>
    </w:p>
    <w:p w:rsidRDefault="007F249F" w:rsidP="007F249F" w:rsidR="007F249F">
      <w:pPr>
        <w:jc w:val="both"/>
      </w:pPr>
    </w:p>
    <w:p w:rsidRDefault="007F249F" w:rsidP="007F249F" w:rsidR="007F249F">
      <w:pPr>
        <w:ind w:firstLine="708"/>
        <w:jc w:val="both"/>
      </w:pPr>
      <w:r>
        <w:t>IV. Ovo rješenje dostavit će se sudskom registru ovog suda radi brisanja dužnika iz sudskog registra.</w:t>
      </w:r>
    </w:p>
    <w:p w:rsidRDefault="007F249F" w:rsidP="007F249F" w:rsidR="007F249F">
      <w:pPr>
        <w:jc w:val="both"/>
      </w:pPr>
    </w:p>
    <w:p w:rsidRDefault="007F249F" w:rsidP="007F249F" w:rsidR="007F249F">
      <w:pPr>
        <w:ind w:firstLine="708" w:left="3540"/>
        <w:jc w:val="both"/>
      </w:pPr>
      <w:r>
        <w:t>Obrazloženje</w:t>
      </w:r>
    </w:p>
    <w:p w:rsidRDefault="007F249F" w:rsidP="007F249F" w:rsidR="007F249F">
      <w:pPr>
        <w:jc w:val="both"/>
      </w:pPr>
    </w:p>
    <w:p w:rsidRDefault="007F249F" w:rsidP="007F249F" w:rsidR="007F249F">
      <w:pPr>
        <w:jc w:val="both"/>
      </w:pPr>
    </w:p>
    <w:p w:rsidRDefault="007F249F" w:rsidP="007F249F" w:rsidR="007F249F">
      <w:pPr>
        <w:ind w:firstLine="708"/>
        <w:jc w:val="both"/>
      </w:pPr>
      <w:r>
        <w:t>Financijska agencija podnijela je ovom sudu prijedlog za otvaranje stečajnog postupka nad dužnikom MATANOVIĆ USLUGE  j.d.o.o., Zagreb, VII. Retkovec 160,  na temelju odredbe čl. 110. st. 1. Stečajnog zakona („Narodne novine“ broj 71/15 i 104/17, dalje: SZ). Iz prijedloga proizlazi da je dužnik na dan 12. ožujka 2019. u Očevidniku redoslijeda osnova za plaćanje imao evidentirane neizvršene osnove za plaćanje u neprekinutom razdoblju od 120 dana, u ukupnom iznosu od 15.438,96 kn i jednog zaposlenog.</w:t>
      </w:r>
    </w:p>
    <w:p w:rsidRDefault="007F249F" w:rsidP="007F249F" w:rsidR="007F249F">
      <w:pPr>
        <w:jc w:val="both"/>
      </w:pPr>
    </w:p>
    <w:p w:rsidRDefault="007F249F" w:rsidP="007F249F" w:rsidR="007F249F">
      <w:pPr>
        <w:ind w:firstLine="708"/>
        <w:jc w:val="both"/>
      </w:pPr>
      <w:r>
        <w:lastRenderedPageBreak/>
        <w:t>Rješenjem od 18. ožujka 2019. pokrenut je prethodni postupak nad dužnikom u skladu s odredbom čl. 115. st. 1. SZ-a. Iako su rješenje i zaključak od 18. ožujka 2019. dostavljeni dužniku i zastupniku po zakonu dužnika u skladu s odredbom čl.12. st.1. SZ-a, zastupnik po zakonu dužnika nije pristupio na ročište 10. travnja 2019. te nije osporio predlagateljeve tvrdnje o postojanju stečajnog razloga nesposobnosti za plaćanje, a niti je dostavio podatke o imovini dužnika.</w:t>
      </w:r>
    </w:p>
    <w:p w:rsidRDefault="007F249F" w:rsidP="007F249F" w:rsidR="007F249F">
      <w:pPr>
        <w:jc w:val="both"/>
      </w:pPr>
    </w:p>
    <w:p w:rsidRDefault="007F249F" w:rsidP="007F249F" w:rsidR="007F249F">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4. spisa) utvrđeno je da dužnik nije </w:t>
      </w:r>
      <w:r w:rsidR="00FC4FA9">
        <w:t xml:space="preserve">evidentiran kao </w:t>
      </w:r>
      <w:r>
        <w:t xml:space="preserve">vlasnik nekretnina, dok je </w:t>
      </w:r>
      <w:r w:rsidR="00FC4FA9">
        <w:t>na temelju</w:t>
      </w:r>
      <w:r>
        <w:t xml:space="preserve"> Uvjerenja stanica za tehnički pregled vozila od 26. ožujka 2019. (list 15. spisa) utvrđeno da dužnik nije evidentiran </w:t>
      </w:r>
      <w:r w:rsidR="00FC4FA9">
        <w:t xml:space="preserve">niti kao </w:t>
      </w:r>
      <w:r>
        <w:t xml:space="preserve">vlasnik vozila. </w:t>
      </w:r>
    </w:p>
    <w:p w:rsidRDefault="007F249F" w:rsidP="007F249F" w:rsidR="007F249F">
      <w:pPr>
        <w:jc w:val="both"/>
      </w:pPr>
    </w:p>
    <w:p w:rsidRDefault="007F249F" w:rsidP="007F249F" w:rsidR="007F249F">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7F249F" w:rsidP="007F249F" w:rsidR="007F249F">
      <w:pPr>
        <w:jc w:val="both"/>
      </w:pPr>
    </w:p>
    <w:p w:rsidRDefault="007F249F" w:rsidP="007F249F" w:rsidR="007F249F">
      <w:pPr>
        <w:ind w:firstLine="708"/>
        <w:jc w:val="both"/>
      </w:pPr>
      <w:r>
        <w:t>Iz Potvrde Financijske agencije od 25. ožujka 2019. (list 14. spisa) proizlazi kako je na dan izdavanja te potvrde dužnik imao neizvršene osnove za plaćanje u iznosu od 15.642,10 kn u neprekinutom razdoblju od 132 dana. Nadalje, sud je po službenoj dužnosti pribavio podatke iz Očevidnika neizvršenih osnova za plaćanje u</w:t>
      </w:r>
      <w:r w:rsidR="006B0EE5">
        <w:t>vidom u</w:t>
      </w:r>
      <w:r>
        <w:t xml:space="preserve"> elektronički sustav</w:t>
      </w:r>
      <w:r w:rsidR="006B0EE5">
        <w:t xml:space="preserve"> </w:t>
      </w:r>
      <w:r>
        <w:t>e-Blokade</w:t>
      </w:r>
      <w:r w:rsidR="006B0EE5">
        <w:t xml:space="preserve"> Financijske agencije</w:t>
      </w:r>
      <w:r>
        <w:t xml:space="preserve"> na dan donošenja ovog rješenja iz kojeg proizlazi kako na dan </w:t>
      </w:r>
      <w:r w:rsidRPr="003C375C">
        <w:t xml:space="preserve">8. svibnja 2019. postoje neizvršene osnove za plaćanje u odnosu na dužnika u iznosu od </w:t>
      </w:r>
      <w:r w:rsidR="003C375C" w:rsidRPr="003C375C">
        <w:t>15.540,38</w:t>
      </w:r>
      <w:r w:rsidRPr="003C375C">
        <w:t xml:space="preserve"> kn i to u razdoblju dužem od 60 dana.</w:t>
      </w:r>
    </w:p>
    <w:p w:rsidRDefault="007F249F" w:rsidP="007F249F" w:rsidR="007F249F">
      <w:pPr>
        <w:jc w:val="both"/>
      </w:pPr>
    </w:p>
    <w:p w:rsidRDefault="007F249F" w:rsidP="007F249F" w:rsidR="007F249F">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7F249F" w:rsidP="007F249F" w:rsidR="007F249F">
      <w:pPr>
        <w:jc w:val="both"/>
      </w:pPr>
    </w:p>
    <w:p w:rsidRDefault="007F249F" w:rsidP="007F249F" w:rsidR="007F249F">
      <w:pPr>
        <w:ind w:firstLine="708"/>
        <w:jc w:val="both"/>
      </w:pPr>
      <w:r>
        <w:t>Zbog toga su u skladu s odredbom čl. 132. st. 1. SZ-a, (pravomoćnim) rješenjem ovoga suda od 10. travnja 2019. pozvane osobe koje imaju pravni interes za provedbom stečajnoga postupka nad dužnikom u roku 15 dana od isteka osmoga dana od dana objave tog rješenja na mrežnoj stranici e-oglasna ploča Trgovačkog suda u Zagrebu predujmiti iznos od 6.337,51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10. travnja 2019. Međutim, osobe koje imaju pravni interes za provedbom stečajnoga postupka nad dužnikom nisu u određenom roku predujmile zahtijevani iznos za pokriće troškova prethodnoga i otvorenoga stečajnog postupka u skladu s navedenim rješenjem, a što je utvrđeno provjerom u računovodstvu suda.</w:t>
      </w:r>
    </w:p>
    <w:p w:rsidRDefault="007F249F" w:rsidP="007F249F" w:rsidR="007F249F">
      <w:pPr>
        <w:jc w:val="both"/>
      </w:pPr>
    </w:p>
    <w:p w:rsidRDefault="007F249F" w:rsidP="007F249F" w:rsidR="007F249F">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7F249F" w:rsidP="007F249F" w:rsidR="007F249F">
      <w:pPr>
        <w:jc w:val="both"/>
      </w:pPr>
    </w:p>
    <w:p w:rsidRDefault="007F249F" w:rsidP="007F249F" w:rsidR="007F249F">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7F249F" w:rsidP="007F249F" w:rsidR="007F249F">
      <w:pPr>
        <w:jc w:val="both"/>
      </w:pPr>
    </w:p>
    <w:p w:rsidRDefault="007F249F" w:rsidP="007F249F" w:rsidR="007F249F">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7F249F" w:rsidP="007F249F" w:rsidR="007F249F">
      <w:pPr>
        <w:jc w:val="both"/>
      </w:pPr>
    </w:p>
    <w:p w:rsidRDefault="007F249F" w:rsidP="007F249F" w:rsidR="007F249F">
      <w:pPr>
        <w:jc w:val="both"/>
      </w:pPr>
      <w:r>
        <w:tab/>
      </w:r>
      <w:r>
        <w:tab/>
      </w:r>
      <w:r>
        <w:tab/>
      </w:r>
      <w:r>
        <w:tab/>
        <w:t xml:space="preserve">     U Zagrebu 8. svibnja 2019.</w:t>
      </w:r>
    </w:p>
    <w:p w:rsidRDefault="007F249F" w:rsidP="007F249F" w:rsidR="007F249F">
      <w:pPr>
        <w:jc w:val="both"/>
      </w:pPr>
      <w:r>
        <w:t xml:space="preserve">  </w:t>
      </w:r>
      <w:r>
        <w:tab/>
      </w:r>
      <w:r>
        <w:tab/>
      </w:r>
      <w:r>
        <w:tab/>
      </w:r>
      <w:r>
        <w:tab/>
      </w:r>
      <w:r>
        <w:tab/>
      </w:r>
      <w:r>
        <w:tab/>
      </w:r>
      <w:r>
        <w:tab/>
      </w:r>
      <w:r>
        <w:tab/>
      </w:r>
      <w:r>
        <w:tab/>
      </w:r>
      <w:r>
        <w:tab/>
        <w:t xml:space="preserve">      Sudac</w:t>
      </w:r>
    </w:p>
    <w:p w:rsidRDefault="007F249F" w:rsidP="007F249F" w:rsidR="007F249F">
      <w:pPr>
        <w:ind w:firstLine="708" w:left="6372"/>
        <w:jc w:val="both"/>
      </w:pPr>
      <w:r>
        <w:t>Danijela Uzelac</w:t>
      </w:r>
      <w:r w:rsidR="009E2D83">
        <w:t>, v.r.</w:t>
      </w:r>
    </w:p>
    <w:p w:rsidRDefault="007F249F" w:rsidP="007F249F" w:rsidR="007F249F">
      <w:pPr>
        <w:jc w:val="both"/>
      </w:pPr>
    </w:p>
    <w:p w:rsidRDefault="007F249F" w:rsidP="007F249F" w:rsidR="007F249F">
      <w:pPr>
        <w:jc w:val="both"/>
      </w:pPr>
    </w:p>
    <w:p w:rsidRDefault="007F249F" w:rsidP="007F249F" w:rsidR="007F249F">
      <w:pPr>
        <w:jc w:val="both"/>
      </w:pPr>
      <w:r>
        <w:tab/>
      </w:r>
      <w:r>
        <w:tab/>
      </w:r>
    </w:p>
    <w:p w:rsidRDefault="007F249F" w:rsidP="007F249F" w:rsidR="007F249F">
      <w:pPr>
        <w:ind w:firstLine="708"/>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7F249F" w:rsidP="007F249F" w:rsidR="007F249F">
      <w:pPr>
        <w:jc w:val="both"/>
      </w:pPr>
    </w:p>
    <w:p w:rsidRDefault="009E2D83" w:rsidP="009E2D83" w:rsidR="007F249F">
      <w:pPr>
        <w:jc w:val="right"/>
      </w:pPr>
      <w:r>
        <w:t>Za točnost otpravka:</w:t>
      </w:r>
    </w:p>
    <w:p w:rsidRDefault="009E2D83" w:rsidP="009E2D83" w:rsidR="009E2D83">
      <w:pPr>
        <w:jc w:val="right"/>
      </w:pPr>
      <w:r>
        <w:t>Katarina Franjić</w:t>
      </w:r>
    </w:p>
    <w:p w:rsidRDefault="007F249F" w:rsidP="007F249F" w:rsidR="007F249F">
      <w:pPr>
        <w:jc w:val="both"/>
      </w:pPr>
    </w:p>
    <w:p w:rsidRDefault="007F249F" w:rsidP="007F249F" w:rsidR="007F249F">
      <w:pPr>
        <w:jc w:val="both"/>
      </w:pPr>
    </w:p>
    <w:p w:rsidRDefault="007F249F" w:rsidP="007F249F" w:rsidR="007F249F">
      <w:pPr>
        <w:jc w:val="both"/>
      </w:pPr>
    </w:p>
    <w:p w:rsidRDefault="000E0447" w:rsidP="007F249F" w:rsidR="000E0447">
      <w:pPr>
        <w:jc w:val="both"/>
      </w:pPr>
    </w:p>
    <w:sectPr w:rsidR="000E044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043"/>
    <w:rsid w:val="000E0447"/>
    <w:rsid w:val="003C375C"/>
    <w:rsid w:val="006310D9"/>
    <w:rsid w:val="006B0EE5"/>
    <w:rsid w:val="007F249F"/>
    <w:rsid w:val="00924DF5"/>
    <w:rsid w:val="009E2D83"/>
    <w:rsid w:val="00CF2EEF"/>
    <w:rsid w:val="00E62043"/>
    <w:rsid w:val="00FC4F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D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2D83"/>
    <w:rPr>
      <w:rFonts w:cs="Tahoma" w:hAnsi="Tahoma" w:ascii="Tahoma"/>
      <w:sz w:val="16"/>
      <w:szCs w:val="16"/>
    </w:rPr>
  </w:style>
  <w:style w:styleId="Tekstrezerviranogmjesta" w:type="character">
    <w:name w:val="Placeholder Text"/>
    <w:basedOn w:val="Zadanifontodlomka"/>
    <w:uiPriority w:val="99"/>
    <w:semiHidden/>
    <w:rsid w:val="006310D9"/>
    <w:rPr>
      <w:color w:val="808080"/>
      <w:bdr w:space="0" w:sz="0" w:color="auto" w:val="none"/>
      <w:shd w:fill="auto" w:color="auto" w:val="clear"/>
    </w:rPr>
  </w:style>
  <w:style w:customStyle="true" w:styleId="eSPISCCParagraphDefaultFont" w:type="character">
    <w:name w:val="eSPIS_CC_Paragraph Default Font"/>
    <w:basedOn w:val="Zadanifontodlomka"/>
    <w:rsid w:val="006310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10D9"/>
    <w:rPr>
      <w:bdr w:space="0" w:sz="0" w:color="auto" w:val="none"/>
      <w:shd w:fill="FFFFCC" w:color="auto" w:val="clear"/>
      <w:lang w:val="hr-HR"/>
    </w:rPr>
  </w:style>
  <w:style w:customStyle="true" w:styleId="PozadinaSvijetloCrvena" w:type="character">
    <w:name w:val="Pozadina_SvijetloCrvena"/>
    <w:basedOn w:val="eSPISCCParagraphDefaultFont"/>
    <w:rsid w:val="006310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10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D83"/>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D83"/>
    <w:rPr>
      <w:rFonts w:ascii="Tahoma" w:cs="Tahoma" w:hAnsi="Tahoma"/>
      <w:sz w:val="16"/>
      <w:szCs w:val="16"/>
    </w:rPr>
  </w:style>
  <w:style w:styleId="Tekstrezerviranogmjesta" w:type="character">
    <w:name w:val="Placeholder Text"/>
    <w:basedOn w:val="Zadanifontodlomka"/>
    <w:uiPriority w:val="99"/>
    <w:semiHidden/>
    <w:rsid w:val="006310D9"/>
    <w:rPr>
      <w:color w:val="808080"/>
      <w:bdr w:color="auto" w:space="0" w:sz="0" w:val="none"/>
      <w:shd w:color="auto" w:fill="auto" w:val="clear"/>
    </w:rPr>
  </w:style>
  <w:style w:customStyle="1" w:styleId="eSPISCCParagraphDefaultFont" w:type="character">
    <w:name w:val="eSPIS_CC_Paragraph Default Font"/>
    <w:basedOn w:val="Zadanifontodlomka"/>
    <w:rsid w:val="006310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10D9"/>
    <w:rPr>
      <w:bdr w:color="auto" w:space="0" w:sz="0" w:val="none"/>
      <w:shd w:color="auto" w:fill="FFFFCC" w:val="clear"/>
      <w:lang w:val="hr-HR"/>
    </w:rPr>
  </w:style>
  <w:style w:customStyle="1" w:styleId="PozadinaSvijetloCrvena" w:type="character">
    <w:name w:val="Pozadina_SvijetloCrvena"/>
    <w:basedOn w:val="eSPISCCParagraphDefaultFont"/>
    <w:rsid w:val="006310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10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St-682/2019</izvorni_sadrzaj>
    <derivirana_varijabla naziv="DomainObject.Predmet.OznakaBroj_1">St-682/2019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MATANOVIĆ USLUGE j.d.o.o. za prijevoz zastupanog po punomoćniku Josip Matanović</izvorni_sadrzaj>
    <derivirana_varijabla naziv="DomainObject.Predmet.ProtustrankaFormated_1">  MATANOVIĆ USLUGE j.d.o.o. za prijevoz zastupanog po punomoćniku Josip Matanović</derivirana_varijabla>
  </DomainObject.Predmet.ProtustrankaFormated>
  <DomainObject.Predmet.ProtustrankaFormatedOIB>
    <izvorni_sadrzaj>  MATANOVIĆ USLUGE j.d.o.o. za prijevoz, OIB 59713126640 zastupanog po punomoćniku Josip Matanović</izvorni_sadrzaj>
    <derivirana_varijabla naziv="DomainObject.Predmet.ProtustrankaFormatedOIB_1">  MATANOVIĆ USLUGE j.d.o.o. za prijevoz, OIB 59713126640 zastupanog po punomoćniku Josip Matanović</derivirana_varijabla>
  </DomainObject.Predmet.ProtustrankaFormatedOIB>
  <DomainObject.Predmet.ProtustrankaFormatedWithAdress>
    <izvorni_sadrzaj> MATANOVIĆ USLUGE j.d.o.o. za prijevoz, VII. Retkovec 160, 10000 Zagreb zastupanog po punomoćniku Josip Matanović</izvorni_sadrzaj>
    <derivirana_varijabla naziv="DomainObject.Predmet.ProtustrankaFormatedWithAdress_1"> MATANOVIĆ USLUGE j.d.o.o. za prijevoz, VII. Retkovec 160, 10000 Zagreb zastupanog po punomoćniku Josip Matanović</derivirana_varijabla>
  </DomainObject.Predmet.ProtustrankaFormatedWithAdress>
  <DomainObject.Predmet.ProtustrankaFormatedWithAdressOIB>
    <izvorni_sadrzaj> MATANOVIĆ USLUGE j.d.o.o. za prijevoz, OIB 59713126640, VII. Retkovec 160, 10000 Zagreb zastupanog po punomoćniku Josip Matanović</izvorni_sadrzaj>
    <derivirana_varijabla naziv="DomainObject.Predmet.ProtustrankaFormatedWithAdressOIB_1"> MATANOVIĆ USLUGE j.d.o.o. za prijevoz, OIB 59713126640, VII. Retkovec 160, 10000 Zagreb zastupanog po punomoćniku Josip Matanović</derivirana_varijabla>
  </DomainObject.Predmet.ProtustrankaFormatedWithAdressOIB>
  <DomainObject.Predmet.ProtustrankaWithAdress>
    <izvorni_sadrzaj>MATANOVIĆ USLUGE j.d.o.o. za prijevoz VII. Retkovec 160, 10000 Zagreb</izvorni_sadrzaj>
    <derivirana_varijabla naziv="DomainObject.Predmet.ProtustrankaWithAdress_1">MATANOVIĆ USLUGE j.d.o.o. za prijevoz VII. Retkovec 160, 10000 Zagreb</derivirana_varijabla>
  </DomainObject.Predmet.ProtustrankaWithAdress>
  <DomainObject.Predmet.ProtustrankaWithAdressOIB>
    <izvorni_sadrzaj>MATANOVIĆ USLUGE j.d.o.o. za prijevoz, OIB 59713126640, VII. Retkovec 160, 10000 Zagreb</izvorni_sadrzaj>
    <derivirana_varijabla naziv="DomainObject.Predmet.ProtustrankaWithAdressOIB_1">MATANOVIĆ USLUGE j.d.o.o. za prijevoz, OIB 59713126640, VII. Retkovec 160, 10000 Zagreb</derivirana_varijabla>
  </DomainObject.Predmet.ProtustrankaWithAdressOIB>
  <DomainObject.Predmet.ProtustrankaNazivFormated>
    <izvorni_sadrzaj>MATANOVIĆ USLUGE j.d.o.o. za prijevoz</izvorni_sadrzaj>
    <derivirana_varijabla naziv="DomainObject.Predmet.ProtustrankaNazivFormated_1">MATANOVIĆ USLUGE j.d.o.o. za prijevoz</derivirana_varijabla>
  </DomainObject.Predmet.ProtustrankaNazivFormated>
  <DomainObject.Predmet.ProtustrankaNazivFormatedOIB>
    <izvorni_sadrzaj>MATANOVIĆ USLUGE j.d.o.o. za prijevoz, OIB 59713126640</izvorni_sadrzaj>
    <derivirana_varijabla naziv="DomainObject.Predmet.ProtustrankaNazivFormatedOIB_1">MATANOVIĆ USLUGE j.d.o.o. za prijevoz, OIB 59713126640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MATANOVIĆ USLUGE j.d.o.o. za prijevoz zastupanog po punomoćniku Josip Matanović</item>
    </izvorni_sadrzaj>
    <derivirana_varijabla naziv="DomainObject.Predmet.ProtuStrankaListFormated_1">
      <item>MATANOVIĆ USLUGE j.d.o.o. za prijevoz zastupanog po punomoćniku Josip Matanović</item>
    </derivirana_varijabla>
  </DomainObject.Predmet.ProtuStrankaListFormated>
  <DomainObject.Predmet.ProtuStrankaListFormatedOIB>
    <izvorni_sadrzaj>
      <item>MATANOVIĆ USLUGE j.d.o.o. za prijevoz, OIB 59713126640 zastupanog po punomoćniku Josip Matanović</item>
    </izvorni_sadrzaj>
    <derivirana_varijabla naziv="DomainObject.Predmet.ProtuStrankaListFormatedOIB_1">
      <item>MATANOVIĆ USLUGE j.d.o.o. za prijevoz, OIB 59713126640 zastupanog po punomoćniku Josip Matanović</item>
    </derivirana_varijabla>
  </DomainObject.Predmet.ProtuStrankaListFormatedOIB>
  <DomainObject.Predmet.ProtuStrankaListFormatedWithAdress>
    <izvorni_sadrzaj>
      <item>MATANOVIĆ USLUGE j.d.o.o. za prijevoz, VII. Retkovec 160, 10000 Zagreb zastupanog po punomoćniku Josip Matanović</item>
    </izvorni_sadrzaj>
    <derivirana_varijabla naziv="DomainObject.Predmet.ProtuStrankaListFormatedWithAdress_1">
      <item>MATANOVIĆ USLUGE j.d.o.o. za prijevoz, VII. Retkovec 160, 10000 Zagreb zastupanog po punomoćniku Josip Matanović</item>
    </derivirana_varijabla>
  </DomainObject.Predmet.ProtuStrankaListFormatedWithAdress>
  <DomainObject.Predmet.ProtuStrankaListFormatedWithAdressOIB>
    <izvorni_sadrzaj>
      <item>MATANOVIĆ USLUGE j.d.o.o. za prijevoz, OIB 59713126640, VII. Retkovec 160, 10000 Zagreb zastupanog po punomoćniku Josip Matanović</item>
    </izvorni_sadrzaj>
    <derivirana_varijabla naziv="DomainObject.Predmet.ProtuStrankaListFormatedWithAdressOIB_1">
      <item>MATANOVIĆ USLUGE j.d.o.o. za prijevoz, OIB 59713126640, VII. Retkovec 160, 10000 Zagreb zastupanog po punomoćniku Josip Matanović</item>
    </derivirana_varijabla>
  </DomainObject.Predmet.ProtuStrankaListFormatedWithAdressOIB>
  <DomainObject.Predmet.ProtuStrankaListNazivFormated>
    <izvorni_sadrzaj>
      <item>MATANOVIĆ USLUGE j.d.o.o. za prijevoz</item>
    </izvorni_sadrzaj>
    <derivirana_varijabla naziv="DomainObject.Predmet.ProtuStrankaListNazivFormated_1">
      <item>MATANOVIĆ USLUGE j.d.o.o. za prijevoz</item>
    </derivirana_varijabla>
  </DomainObject.Predmet.ProtuStrankaListNazivFormated>
  <DomainObject.Predmet.ProtuStrankaListNazivFormatedOIB>
    <izvorni_sadrzaj>
      <item>MATANOVIĆ USLUGE j.d.o.o. za prijevoz, OIB 59713126640</item>
    </izvorni_sadrzaj>
    <derivirana_varijabla naziv="DomainObject.Predmet.ProtuStrankaListNazivFormatedOIB_1">
      <item>MATANOVIĆ USLUGE j.d.o.o. za prijevoz, OIB 59713126640</item>
    </derivirana_varijabla>
  </DomainObject.Predmet.ProtuStrankaListNazivFormatedOIB>
  <DomainObject.Predmet.OstaliListFormated>
    <izvorni_sadrzaj>
      <item>Josip Matanović punomoćnik sudionika u postupku MATANOVIĆ USLUGE j.d.o.o. za prijevoz</item>
    </izvorni_sadrzaj>
    <derivirana_varijabla naziv="DomainObject.Predmet.OstaliListFormated_1">
      <item>Josip Matanović punomoćnik sudionika u postupku MATANOVIĆ USLUGE j.d.o.o. za prijevoz</item>
    </derivirana_varijabla>
  </DomainObject.Predmet.OstaliListFormated>
  <DomainObject.Predmet.OstaliListFormatedOIB>
    <izvorni_sadrzaj>
      <item>Josip Matanović, OIB 10508546771 punomoćnik sudionika u postupku MATANOVIĆ USLUGE j.d.o.o. za prijevoz</item>
    </izvorni_sadrzaj>
    <derivirana_varijabla naziv="DomainObject.Predmet.OstaliListFormatedOIB_1">
      <item>Josip Matanović, OIB 10508546771 punomoćnik sudionika u postupku MATANOVIĆ USLUGE j.d.o.o. za prijevoz</item>
    </derivirana_varijabla>
  </DomainObject.Predmet.OstaliListFormatedOIB>
  <DomainObject.Predmet.OstaliListFormatedWithAdress>
    <izvorni_sadrzaj>
      <item>Josip Matanović, Vii.retkovec 160, 10000 Zagreb punomoćnik sudionika u postupku MATANOVIĆ USLUGE j.d.o.o. za prijevoz</item>
    </izvorni_sadrzaj>
    <derivirana_varijabla naziv="DomainObject.Predmet.OstaliListFormatedWithAdress_1">
      <item>Josip Matanović, Vii.retkovec 160, 10000 Zagreb punomoćnik sudionika u postupku MATANOVIĆ USLUGE j.d.o.o. za prijevoz</item>
    </derivirana_varijabla>
  </DomainObject.Predmet.OstaliListFormatedWithAdress>
  <DomainObject.Predmet.OstaliListFormatedWithAdressOIB>
    <izvorni_sadrzaj>
      <item>Josip Matanović, OIB 10508546771, Vii.retkovec 160, 10000 Zagreb punomoćnik sudionika u postupku MATANOVIĆ USLUGE j.d.o.o. za prijevoz</item>
    </izvorni_sadrzaj>
    <derivirana_varijabla naziv="DomainObject.Predmet.OstaliListFormatedWithAdressOIB_1">
      <item>Josip Matanović, OIB 10508546771, Vii.retkovec 160, 10000 Zagreb punomoćnik sudionika u postupku MATANOVIĆ USLUGE j.d.o.o. za prijevoz</item>
    </derivirana_varijabla>
  </DomainObject.Predmet.OstaliListFormatedWithAdressOIB>
  <DomainObject.Predmet.OstaliListNazivFormated>
    <izvorni_sadrzaj>
      <item>Josip Matanović</item>
    </izvorni_sadrzaj>
    <derivirana_varijabla naziv="DomainObject.Predmet.OstaliListNazivFormated_1">
      <item>Josip Matanović</item>
    </derivirana_varijabla>
  </DomainObject.Predmet.OstaliListNazivFormated>
  <DomainObject.Predmet.OstaliListNazivFormatedOIB>
    <izvorni_sadrzaj>
      <item>Josip Matanović, OIB 10508546771</item>
    </izvorni_sadrzaj>
    <derivirana_varijabla naziv="DomainObject.Predmet.OstaliListNazivFormatedOIB_1">
      <item>Josip Matanović, OIB 10508546771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MATANOVIĆ USLUGE j.d.o.o. za prijevoz</izvorni_sadrzaj>
    <derivirana_varijabla naziv="DomainObject.Predmet.ProtustrankaIDrugi_1">MATANOVIĆ USLUGE j.d.o.o. za prijevoz</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MATANOVIĆ USLUGE j.d.o.o. za prijevoz, OIB 59713126640, VII. Retkovec 160, 10000 Zagreb</izvorni_sadrzaj>
    <derivirana_varijabla naziv="DomainObject.Predmet.ProtustrankaIDrugiAdressOIB_1">MATANOVIĆ USLUGE j.d.o.o. za prijevoz, OIB 59713126640, VII. Retkovec 160,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MATANOVIĆ USLUGE j.d.o.o. za prijevoz</item>
      <item>Josip Matanović</item>
    </izvorni_sadrzaj>
    <derivirana_varijabla naziv="DomainObject.Predmet.SudioniciListNaziv_1">
      <item>FINA Regionalni centar Zagreb</item>
      <item>MATANOVIĆ USLUGE j.d.o.o. za prijevoz</item>
      <item>Josip Matanović</item>
    </derivirana_varijabla>
  </DomainObject.Predmet.SudioniciListNaziv>
  <DomainObject.Predmet.SudioniciListAdressOIB>
    <izvorni_sadrzaj>
      <item>FINA Regionalni centar Zagreb, OIB 85821130368, Trg svibanjskih žrtava 1995. 1,10000 Zagreb</item>
      <item>MATANOVIĆ USLUGE j.d.o.o. za prijevoz, OIB 59713126640, VII. Retkovec 160,10000 Zagreb</item>
      <item>Josip Matanović, OIB 10508546771, Vii.retkovec 160,10000 Zagreb</item>
    </izvorni_sadrzaj>
    <derivirana_varijabla naziv="DomainObject.Predmet.SudioniciListAdressOIB_1">
      <item>FINA Regionalni centar Zagreb, OIB 85821130368, Trg svibanjskih žrtava 1995. 1,10000 Zagreb</item>
      <item>MATANOVIĆ USLUGE j.d.o.o. za prijevoz, OIB 59713126640, VII. Retkovec 160,10000 Zagreb</item>
      <item>Josip Matanović, OIB 10508546771, Vii.retkovec 160,10000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59713126640</item>
      <item>, OIB 10508546771</item>
    </izvorni_sadrzaj>
    <derivirana_varijabla naziv="DomainObject.Predmet.SudioniciListNazivOIB_1">
      <item>, OIB 85821130368</item>
      <item>, OIB 59713126640</item>
      <item>, OIB 10508546771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Martićeva 73, 10000 Zagreb</item>
    </izvorni_sadrzaj>
    <derivirana_varijabla naziv="DomainObject.Predmet.StecajniUpraviteljiListAddressOIB_1">
      <item>Ante Šeparović, OIB 07025011990, Martićeva 73,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2019.</izvorni_sadrzaj>
    <derivirana_varijabla naziv="DomainObject.Predmet.DatumZadnjeOdrzaneSudskeRadnje_1">10. travnja 2019.</derivirana_varijabla>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St-682/2019-13</izvorni_sadrzaj>
    <derivirana_varijabla naziv="DomainObject.PredzadnjaOdlukaIzPredmeta.Oznaka_1">St-682/2019-13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1145</properties:Words>
  <properties:Characters>6059</properties:Characters>
  <properties:Lines>132</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2019-05-06T06:45:00Z</dcterms:created>
  <dc:creator>Danijela Uzelac</dc:creator>
  <dc:description/>
  <cp:keywords/>
  <cp:lastModifiedBy>Katarina Franjić</cp:lastModifiedBy>
  <cp:lastPrinted>2019-05-08T08:31:00Z</cp:lastPrinted>
  <dcterms:modified xmlns:xsi="http://www.w3.org/2001/XMLSchema-instance" xsi:type="dcterms:W3CDTF">2019-05-08T08:36:00Z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(st-682-19 6. rješenje-otvaranje i zaključenja 132. SZ.docx)</vt:lpwstr>
  </prop:property>
  <prop:property name="CC_coloring" pid="4" fmtid="{D5CDD505-2E9C-101B-9397-08002B2CF9AE}">
    <vt:bool>false</vt:bool>
  </prop:property>
  <prop:property name="BrojStranica" pid="5" fmtid="{D5CDD505-2E9C-101B-9397-08002B2CF9AE}">
    <vt:i4>3</vt:i4>
  </prop:property>
</prop:Properties>
</file>