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dd84" w14:paraId="f86dd84" w:rsidRDefault="00E15AA3" w:rsidP="00F95FF3" w:rsidR="00F95FF3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="00F95FF3">
        <w:t xml:space="preserve">    </w:t>
      </w:r>
      <w:r w:rsidR="00663A2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FF3">
        <w:rPr>
          <w:bCs/>
        </w:rPr>
        <w:tab/>
      </w:r>
      <w:r w:rsidR="00F95FF3">
        <w:rPr>
          <w:bCs/>
        </w:rPr>
        <w:tab/>
        <w:t xml:space="preserve">                                 </w:t>
      </w:r>
    </w:p>
    <w:p w:rsidRDefault="00F95FF3" w:rsidP="00F95FF3" w:rsidR="00F95FF3">
      <w:pPr>
        <w:jc w:val="both"/>
      </w:pPr>
      <w:r>
        <w:t xml:space="preserve">       REPUBLIKA HRVATSKA</w:t>
      </w:r>
    </w:p>
    <w:p w:rsidRDefault="00F95FF3" w:rsidP="00F95FF3" w:rsidR="00F95FF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5FF3" w:rsidP="00F95FF3" w:rsidR="00F95FF3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F6784" w:rsidP="00AF6784" w:rsidR="00AF6784" w:rsidRPr="009443F1">
      <w:pPr>
        <w:jc w:val="right"/>
      </w:pPr>
    </w:p>
    <w:p w:rsidRDefault="00AF6784" w:rsidP="00E67E9A" w:rsidR="00AF6784" w:rsidRPr="009443F1"/>
    <w:p w:rsidRDefault="00AF6784" w:rsidP="00E67E9A" w:rsidR="00E67E9A">
      <w:pPr>
        <w:ind w:firstLine="708"/>
        <w:jc w:val="both"/>
      </w:pPr>
      <w:r w:rsidRPr="009443F1">
        <w:tab/>
      </w:r>
      <w:r w:rsidR="00672FF1" w:rsidRPr="00576D6B">
        <w:t>Trgovački sud u Varaždinu, po stečajnom sucu Iris Hatvalić Nemec, u stečajnom postupku nad stečajnim dužnikom MARKOVICH d.o.o. u stečaju, Virje, Franje Viktora Šignjara 19, OIB: 89672145902, zastupanom  po stečajnom upravitelju Branku Smrtiću, 19. travnja 2017.</w:t>
      </w:r>
      <w:r w:rsidR="00E67E9A" w:rsidRPr="00E67E9A">
        <w:t xml:space="preserve"> </w:t>
      </w:r>
      <w:r w:rsidR="00E67E9A">
        <w:t>donosi sljedeći</w:t>
      </w:r>
    </w:p>
    <w:p w:rsidRDefault="00E67E9A" w:rsidP="00E67E9A" w:rsidR="00E67E9A">
      <w:pPr>
        <w:ind w:firstLine="708"/>
        <w:jc w:val="both"/>
      </w:pPr>
    </w:p>
    <w:p w:rsidRDefault="00E67E9A" w:rsidP="00E67E9A" w:rsidR="00AF6784" w:rsidRPr="003A2DBA">
      <w:pPr>
        <w:jc w:val="center"/>
      </w:pPr>
      <w:r w:rsidRPr="003A2DBA">
        <w:t>ZAKLJUČAK</w:t>
      </w:r>
    </w:p>
    <w:p w:rsidRDefault="006D51DC" w:rsidP="006D51DC" w:rsidR="006D51DC">
      <w:pPr>
        <w:jc w:val="both"/>
        <w:rPr>
          <w:b/>
        </w:rPr>
      </w:pPr>
    </w:p>
    <w:p w:rsidRDefault="00375FC1" w:rsidP="00672FF1" w:rsidR="00672FF1">
      <w:pPr>
        <w:numPr>
          <w:ilvl w:val="0"/>
          <w:numId w:val="12"/>
        </w:numPr>
        <w:jc w:val="both"/>
      </w:pPr>
      <w:r w:rsidRPr="00375FC1">
        <w:t xml:space="preserve">Određuje se ročište za </w:t>
      </w:r>
      <w:r w:rsidR="00525925">
        <w:t xml:space="preserve">utvrđivanje vrijednosti </w:t>
      </w:r>
      <w:r w:rsidR="00672FF1">
        <w:t>nekretnina</w:t>
      </w:r>
      <w:r w:rsidR="00B404CE" w:rsidRPr="000338C4">
        <w:t xml:space="preserve"> upis</w:t>
      </w:r>
      <w:r w:rsidR="00672FF1">
        <w:t>anih u:</w:t>
      </w:r>
    </w:p>
    <w:p w:rsidRDefault="00672FF1" w:rsidP="00672FF1" w:rsidR="00672FF1">
      <w:pPr>
        <w:ind w:left="1080"/>
        <w:jc w:val="both"/>
      </w:pPr>
    </w:p>
    <w:p w:rsidRDefault="00DF6A53" w:rsidP="00672FF1" w:rsidR="00672FF1" w:rsidRPr="00576D6B">
      <w:pPr>
        <w:numPr>
          <w:ilvl w:val="0"/>
          <w:numId w:val="11"/>
        </w:numPr>
        <w:jc w:val="both"/>
      </w:pPr>
      <w:r>
        <w:t xml:space="preserve"> </w:t>
      </w:r>
      <w:r w:rsidR="00672FF1" w:rsidRPr="00576D6B">
        <w:t>z.k. ul. 6672, k.o. Virje, čk.br. 5560/1 Oranica u Podgoricama od 1 jutra i 430 čhv</w:t>
      </w:r>
    </w:p>
    <w:p w:rsidRDefault="00672FF1" w:rsidP="00672FF1" w:rsidR="00672FF1" w:rsidRPr="00576D6B">
      <w:pPr>
        <w:ind w:left="1065"/>
        <w:jc w:val="both"/>
      </w:pPr>
    </w:p>
    <w:p w:rsidRDefault="00672FF1" w:rsidP="00672FF1" w:rsidR="00672FF1" w:rsidRPr="00576D6B">
      <w:pPr>
        <w:numPr>
          <w:ilvl w:val="0"/>
          <w:numId w:val="11"/>
        </w:numPr>
        <w:jc w:val="both"/>
      </w:pPr>
      <w:r w:rsidRPr="00576D6B">
        <w:t>z.k. ul. 14326, k.o. Virje, čk.br. 7818/2 Oranica u Podvinogradima od 1382 čhv;</w:t>
      </w:r>
    </w:p>
    <w:p w:rsidRDefault="00672FF1" w:rsidP="00672FF1" w:rsidR="00672FF1" w:rsidRPr="00576D6B">
      <w:pPr>
        <w:ind w:left="1065"/>
        <w:jc w:val="both"/>
      </w:pPr>
    </w:p>
    <w:p w:rsidRDefault="00672FF1" w:rsidP="00672FF1" w:rsidR="00672FF1" w:rsidRPr="00576D6B">
      <w:pPr>
        <w:numPr>
          <w:ilvl w:val="0"/>
          <w:numId w:val="11"/>
        </w:numPr>
        <w:jc w:val="both"/>
      </w:pPr>
      <w:r w:rsidRPr="00576D6B">
        <w:t xml:space="preserve">z.k.ul. 1582 k.o. Miholjanec,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>čk.br. 26/1 oranica Gomulice od 1403 čhv,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26/2 put Gomulice od 335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685/1 ribnjak prek Zdelje od 212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685/2 oranica prek Zdelje od 810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685/3 šuma prek Zdelje od 151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>čk.br. 685/4 potok Zdelja od 361 čhv,</w:t>
      </w:r>
    </w:p>
    <w:p w:rsidRDefault="00672FF1" w:rsidP="00672FF1" w:rsidR="00672FF1" w:rsidRPr="00576D6B">
      <w:pPr>
        <w:ind w:left="1785"/>
        <w:jc w:val="both"/>
      </w:pPr>
    </w:p>
    <w:p w:rsidRDefault="00672FF1" w:rsidP="00672FF1" w:rsidR="00672FF1" w:rsidRPr="00576D6B">
      <w:pPr>
        <w:numPr>
          <w:ilvl w:val="0"/>
          <w:numId w:val="11"/>
        </w:numPr>
        <w:jc w:val="both"/>
      </w:pPr>
      <w:r w:rsidRPr="00576D6B">
        <w:t>zk. ul. 12328 k.o. Virje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 čk.br. 5548 šuma u gori od 605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5549/2 vinograd u gori od 34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5550/1 vinograd u gori od 382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5550/2 vinograd u gori od 59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5551/1 oranica u gori od 232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5551/2 oranica kod vinograda u gori od 46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5552/1 sjenokoša u gori od 493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5552/2 sjenokoša kod vinograda u gori od 433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5561 oranica u podgoricama od 1 jutra i 174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5562 oranica u podgoricama od 1 jutra i 1467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 xml:space="preserve">čk.br. 5563/1 oranica u podgoricama od 1037 čhv, </w:t>
      </w:r>
    </w:p>
    <w:p w:rsidRDefault="00672FF1" w:rsidP="00672FF1" w:rsidR="00672FF1" w:rsidRPr="00576D6B">
      <w:pPr>
        <w:numPr>
          <w:ilvl w:val="1"/>
          <w:numId w:val="11"/>
        </w:numPr>
        <w:jc w:val="both"/>
      </w:pPr>
      <w:r w:rsidRPr="00576D6B">
        <w:t>čk.br. 5564 stambeno poslovna zgrada u podgoricama, ribarnica u podgoricama, zgrada u podgoricama, livada u podgoricama, ribnjak u podgoricama od 1465 čhv,</w:t>
      </w:r>
    </w:p>
    <w:p w:rsidRDefault="00672FF1" w:rsidP="00672FF1" w:rsidR="00672FF1" w:rsidRPr="00576D6B">
      <w:pPr>
        <w:ind w:left="1785"/>
        <w:jc w:val="both"/>
      </w:pPr>
    </w:p>
    <w:p w:rsidRDefault="00672FF1" w:rsidP="00672FF1" w:rsidR="00B404CE" w:rsidRPr="00375FC1">
      <w:pPr>
        <w:jc w:val="both"/>
      </w:pPr>
      <w:r w:rsidRPr="00576D6B">
        <w:t xml:space="preserve">a u kojim cijelim nekretninama dužnik dolazi upisan kao Markovich d.o.o. Virje, Miholjanska 60 </w:t>
      </w:r>
      <w:r>
        <w:t xml:space="preserve">u 1/1 dijela </w:t>
      </w:r>
      <w:r w:rsidR="00B404CE" w:rsidRPr="00375FC1">
        <w:t>za dan</w:t>
      </w:r>
    </w:p>
    <w:p w:rsidRDefault="00B404CE" w:rsidP="00375FC1" w:rsidR="00B404CE">
      <w:pPr>
        <w:ind w:firstLine="360" w:left="360"/>
        <w:jc w:val="center"/>
      </w:pPr>
    </w:p>
    <w:p w:rsidRDefault="00672FF1" w:rsidP="00375FC1" w:rsidR="00375FC1" w:rsidRPr="00E15AA3">
      <w:pPr>
        <w:ind w:firstLine="360" w:left="360"/>
        <w:jc w:val="center"/>
        <w:rPr>
          <w:b/>
        </w:rPr>
      </w:pPr>
      <w:r>
        <w:rPr>
          <w:b/>
        </w:rPr>
        <w:t>10. svibnja 2017</w:t>
      </w:r>
      <w:r w:rsidR="003463BD" w:rsidRPr="00E15AA3">
        <w:rPr>
          <w:b/>
        </w:rPr>
        <w:t xml:space="preserve">. </w:t>
      </w:r>
      <w:r w:rsidR="00F554FA">
        <w:rPr>
          <w:b/>
        </w:rPr>
        <w:t>u 9,</w:t>
      </w:r>
      <w:r>
        <w:rPr>
          <w:b/>
        </w:rPr>
        <w:t>00</w:t>
      </w:r>
      <w:r w:rsidR="00F554FA">
        <w:rPr>
          <w:b/>
        </w:rPr>
        <w:t xml:space="preserve"> sati</w:t>
      </w:r>
      <w:r w:rsidR="00375FC1" w:rsidRPr="00E15AA3">
        <w:rPr>
          <w:b/>
        </w:rPr>
        <w:t xml:space="preserve"> kod ovoga suda soba </w:t>
      </w:r>
      <w:r w:rsidR="003463BD" w:rsidRPr="00E15AA3">
        <w:rPr>
          <w:b/>
        </w:rPr>
        <w:t>230</w:t>
      </w:r>
      <w:r w:rsidR="00375FC1" w:rsidRPr="00E15AA3">
        <w:rPr>
          <w:b/>
        </w:rPr>
        <w:t>/II</w:t>
      </w:r>
      <w:r w:rsidR="00E67E9A" w:rsidRPr="00E15AA3">
        <w:rPr>
          <w:b/>
        </w:rPr>
        <w:t>.</w:t>
      </w:r>
    </w:p>
    <w:p w:rsidRDefault="00375FC1" w:rsidP="00375FC1" w:rsidR="00375FC1"/>
    <w:p w:rsidRDefault="00672FF1" w:rsidP="00375FC1" w:rsidR="00672FF1" w:rsidRPr="00375FC1"/>
    <w:p w:rsidRDefault="00672FF1" w:rsidP="00672FF1" w:rsidR="00672FF1">
      <w:pPr>
        <w:tabs>
          <w:tab w:pos="426" w:val="left"/>
        </w:tabs>
        <w:rPr>
          <w:b/>
        </w:rPr>
      </w:pPr>
      <w:r>
        <w:rPr>
          <w:b/>
        </w:rPr>
        <w:lastRenderedPageBreak/>
        <w:t xml:space="preserve">       </w:t>
      </w:r>
    </w:p>
    <w:p w:rsidRDefault="00672FF1" w:rsidP="00672FF1" w:rsidR="00375FC1" w:rsidRPr="00375FC1">
      <w:pPr>
        <w:tabs>
          <w:tab w:pos="426" w:val="left"/>
        </w:tabs>
      </w:pPr>
      <w:r>
        <w:rPr>
          <w:b/>
        </w:rPr>
        <w:tab/>
        <w:t xml:space="preserve"> </w:t>
      </w:r>
      <w:r w:rsidR="00E15AA3">
        <w:rPr>
          <w:b/>
        </w:rPr>
        <w:t>2.</w:t>
      </w:r>
      <w:r w:rsidR="00375FC1" w:rsidRPr="00375FC1">
        <w:tab/>
      </w:r>
      <w:r>
        <w:t xml:space="preserve">     </w:t>
      </w:r>
      <w:r w:rsidR="00375FC1" w:rsidRPr="00375FC1">
        <w:t>Na ročište se pozivaju:</w:t>
      </w:r>
    </w:p>
    <w:p w:rsidRDefault="006D5D37" w:rsidP="006D5D37" w:rsidR="006D5D37" w:rsidRPr="00672FF1">
      <w:pPr>
        <w:pStyle w:val="Odlomakpopisa"/>
        <w:ind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</w:t>
      </w:r>
      <w:r w:rsidRPr="00802F65">
        <w:rPr>
          <w:rFonts w:cs="Times New Roman" w:hAnsi="Times New Roman" w:ascii="Times New Roman"/>
        </w:rPr>
        <w:t xml:space="preserve">stečajni </w:t>
      </w:r>
      <w:r w:rsidRPr="00672FF1">
        <w:rPr>
          <w:rFonts w:cs="Times New Roman" w:hAnsi="Times New Roman" w:ascii="Times New Roman"/>
        </w:rPr>
        <w:t xml:space="preserve">upravitelj, </w:t>
      </w:r>
      <w:r w:rsidR="00672FF1" w:rsidRPr="00672FF1">
        <w:rPr>
          <w:rFonts w:cs="Times New Roman" w:hAnsi="Times New Roman" w:ascii="Times New Roman"/>
        </w:rPr>
        <w:t>Branko Smrtić, Ulica Augusta Šenoe 10, 40321 Mala Subotica</w:t>
      </w:r>
    </w:p>
    <w:p w:rsidRDefault="006D5D37" w:rsidP="006D5D37" w:rsidR="006D5D37" w:rsidRPr="00672FF1">
      <w:pPr>
        <w:tabs>
          <w:tab w:pos="720" w:val="left"/>
        </w:tabs>
        <w:ind w:hanging="2268" w:left="2268"/>
        <w:jc w:val="both"/>
      </w:pPr>
      <w:r w:rsidRPr="00672FF1">
        <w:t xml:space="preserve">- razlučni vjerovnici: </w:t>
      </w:r>
    </w:p>
    <w:p w:rsidRDefault="006D5D37" w:rsidP="00672FF1" w:rsidR="00672FF1">
      <w:pPr>
        <w:tabs>
          <w:tab w:pos="720" w:val="left"/>
        </w:tabs>
        <w:ind w:hanging="851" w:left="851"/>
        <w:jc w:val="both"/>
      </w:pPr>
      <w:r>
        <w:t xml:space="preserve">2. </w:t>
      </w:r>
      <w:r w:rsidR="00672FF1" w:rsidRPr="00576D6B">
        <w:t>Zagrebačka banka d.d, Trg bana Josipa Jelačića 10, 10000 Zagreb</w:t>
      </w:r>
      <w:r w:rsidR="00672FF1">
        <w:t xml:space="preserve"> </w:t>
      </w:r>
    </w:p>
    <w:p w:rsidRDefault="006D5D37" w:rsidP="00672FF1" w:rsidR="00672FF1">
      <w:pPr>
        <w:tabs>
          <w:tab w:pos="720" w:val="left"/>
        </w:tabs>
        <w:ind w:hanging="851" w:left="851"/>
        <w:jc w:val="both"/>
      </w:pPr>
      <w:r>
        <w:t>3. RH, po ŽDO Va</w:t>
      </w:r>
      <w:r w:rsidR="00672FF1">
        <w:t>raždin, Građansko upravni odjel</w:t>
      </w:r>
    </w:p>
    <w:p w:rsidRDefault="00672FF1" w:rsidP="00672FF1" w:rsidR="006D5D37">
      <w:pPr>
        <w:tabs>
          <w:tab w:pos="720" w:val="left"/>
        </w:tabs>
        <w:ind w:hanging="851" w:left="851"/>
        <w:jc w:val="both"/>
      </w:pPr>
      <w:r>
        <w:t xml:space="preserve">4. </w:t>
      </w:r>
      <w:r w:rsidR="006D5D37">
        <w:t>e -oglasna ploča suda</w:t>
      </w:r>
    </w:p>
    <w:p w:rsidRDefault="00672FF1" w:rsidP="00672FF1" w:rsidR="00672FF1" w:rsidRPr="009443F1">
      <w:pPr>
        <w:tabs>
          <w:tab w:pos="720" w:val="left"/>
        </w:tabs>
        <w:ind w:hanging="851" w:left="851"/>
        <w:jc w:val="both"/>
      </w:pPr>
    </w:p>
    <w:p w:rsidRDefault="007D4D49" w:rsidP="00B94206" w:rsidR="007D4D49" w:rsidRPr="009443F1"/>
    <w:p w:rsidRDefault="00672FF1" w:rsidP="00672FF1" w:rsidR="00672FF1" w:rsidRPr="00576D6B">
      <w:pPr>
        <w:jc w:val="center"/>
      </w:pPr>
      <w:r w:rsidRPr="00576D6B">
        <w:t>U Varaždinu,  19. travnja 2017.</w:t>
      </w:r>
    </w:p>
    <w:p w:rsidRDefault="00672FF1" w:rsidP="00672FF1" w:rsidR="00672FF1" w:rsidRPr="00576D6B">
      <w:pPr>
        <w:jc w:val="center"/>
      </w:pPr>
    </w:p>
    <w:p w:rsidRDefault="00672FF1" w:rsidP="00672FF1" w:rsidR="00672FF1" w:rsidRPr="00576D6B"/>
    <w:p w:rsidRDefault="00672FF1" w:rsidP="00672FF1" w:rsidR="00672FF1" w:rsidRPr="00576D6B"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  <w:t>STEČAJNI SUDAC</w:t>
      </w:r>
    </w:p>
    <w:p w:rsidRDefault="00672FF1" w:rsidP="00672FF1" w:rsidR="00672FF1" w:rsidRPr="00576D6B">
      <w:r w:rsidRPr="00576D6B">
        <w:t xml:space="preserve"> </w:t>
      </w:r>
    </w:p>
    <w:p w:rsidRDefault="00672FF1" w:rsidP="00672FF1" w:rsidR="00672FF1"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  <w:t>Iris Hatvalić Nemec</w:t>
      </w:r>
      <w:r>
        <w:t>, v.r.</w:t>
      </w:r>
    </w:p>
    <w:p w:rsidRDefault="00672FF1" w:rsidP="00672FF1" w:rsidR="00672FF1"/>
    <w:p w:rsidRDefault="00672FF1" w:rsidP="00672FF1" w:rsidR="00672FF1" w:rsidRPr="00576D6B">
      <w:pPr>
        <w:ind w:firstLine="720" w:left="3600"/>
      </w:pPr>
      <w:r>
        <w:t xml:space="preserve">Za točnost otpravka-ovlašteni službenik: </w:t>
      </w:r>
    </w:p>
    <w:p w:rsidRDefault="00351A08" w:rsidP="00B94206" w:rsidR="00351A08"/>
    <w:p w:rsidRDefault="00B404CE" w:rsidP="00B94206" w:rsidR="00672FF1">
      <w:r>
        <w:tab/>
      </w:r>
      <w:r>
        <w:tab/>
      </w:r>
      <w:r>
        <w:tab/>
      </w:r>
    </w:p>
    <w:p w:rsidRDefault="00B404CE" w:rsidP="00B94206" w:rsidR="00BA21FF" w:rsidRPr="009443F1">
      <w:r>
        <w:tab/>
      </w:r>
      <w:r>
        <w:tab/>
      </w:r>
      <w:r>
        <w:tab/>
        <w:t xml:space="preserve">   </w:t>
      </w:r>
    </w:p>
    <w:p w:rsidRDefault="007D4D49" w:rsidP="00BA21FF" w:rsidR="007D4D49" w:rsidRPr="009443F1">
      <w:pPr>
        <w:jc w:val="both"/>
      </w:pPr>
      <w:r w:rsidRPr="009443F1"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E67E9A">
        <w:t>zaključka</w:t>
      </w:r>
      <w:r w:rsidRPr="009443F1">
        <w:t xml:space="preserve"> </w:t>
      </w:r>
      <w:r w:rsidR="00375FC1">
        <w:t>nije dopušten poseban pravni lijek.</w:t>
      </w:r>
    </w:p>
    <w:p w:rsidRDefault="007D4D49" w:rsidP="00B94206" w:rsidR="00672FF1">
      <w:r w:rsidRPr="009443F1">
        <w:tab/>
      </w:r>
    </w:p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672FF1" w:rsidP="00672FF1" w:rsidR="00672FF1" w:rsidRPr="00672FF1">
      <w:pPr>
        <w:pStyle w:val="Odlomakpopisa"/>
        <w:ind w:left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</w:t>
      </w:r>
      <w:r w:rsidRPr="00802F65">
        <w:rPr>
          <w:rFonts w:cs="Times New Roman" w:hAnsi="Times New Roman" w:ascii="Times New Roman"/>
        </w:rPr>
        <w:t xml:space="preserve">stečajni </w:t>
      </w:r>
      <w:r w:rsidRPr="00672FF1">
        <w:rPr>
          <w:rFonts w:cs="Times New Roman" w:hAnsi="Times New Roman" w:ascii="Times New Roman"/>
        </w:rPr>
        <w:t>upravitelj, Branko Smrtić, Ulica Augusta Šenoe 10, 40321 Mala Subotica</w:t>
      </w:r>
    </w:p>
    <w:p w:rsidRDefault="00672FF1" w:rsidP="00672FF1" w:rsidR="00672FF1" w:rsidRPr="00672FF1">
      <w:pPr>
        <w:tabs>
          <w:tab w:pos="720" w:val="left"/>
        </w:tabs>
        <w:ind w:hanging="2268" w:left="2268"/>
        <w:jc w:val="both"/>
      </w:pPr>
      <w:r w:rsidRPr="00672FF1">
        <w:t xml:space="preserve">- razlučni vjerovnici: </w:t>
      </w:r>
    </w:p>
    <w:p w:rsidRDefault="00672FF1" w:rsidP="00672FF1" w:rsidR="00672FF1">
      <w:pPr>
        <w:tabs>
          <w:tab w:pos="720" w:val="left"/>
        </w:tabs>
        <w:ind w:hanging="851" w:left="851"/>
        <w:jc w:val="both"/>
      </w:pPr>
      <w:r>
        <w:t xml:space="preserve">2. </w:t>
      </w:r>
      <w:r w:rsidRPr="00576D6B">
        <w:t>Zagrebačka banka d.d, Trg bana Josipa Jelačića 10, 10000 Zagreb</w:t>
      </w:r>
      <w:r>
        <w:t xml:space="preserve"> </w:t>
      </w:r>
    </w:p>
    <w:p w:rsidRDefault="00672FF1" w:rsidP="00672FF1" w:rsidR="00672FF1">
      <w:pPr>
        <w:tabs>
          <w:tab w:pos="720" w:val="left"/>
        </w:tabs>
        <w:ind w:hanging="851" w:left="851"/>
        <w:jc w:val="both"/>
      </w:pPr>
      <w:r>
        <w:t>3. RH, po ŽDO Varaždin, Građansko upravni odjel</w:t>
      </w:r>
    </w:p>
    <w:p w:rsidRDefault="00672FF1" w:rsidP="00672FF1" w:rsidR="00672FF1">
      <w:pPr>
        <w:tabs>
          <w:tab w:pos="720" w:val="left"/>
        </w:tabs>
        <w:ind w:hanging="851" w:left="851"/>
        <w:jc w:val="both"/>
      </w:pPr>
      <w:r>
        <w:t>4. e -oglasna ploča suda</w:t>
      </w:r>
    </w:p>
    <w:p w:rsidRDefault="00375FC1" w:rsidP="00672FF1" w:rsidR="00375FC1" w:rsidRPr="009443F1">
      <w:pPr>
        <w:pStyle w:val="Odlomakpopisa"/>
        <w:ind w:left="0"/>
      </w:pPr>
    </w:p>
    <w:sectPr w:rsidSect="00672FF1" w:rsidR="00375FC1" w:rsidRPr="009443F1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276" w:bottom="719" w:right="1558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85B" w:rsidR="0032085B">
      <w:r>
        <w:separator/>
      </w:r>
    </w:p>
  </w:endnote>
  <w:endnote w:id="0" w:type="continuationSeparator">
    <w:p w:rsidRDefault="0032085B" w:rsidR="0032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85B" w:rsidR="0032085B">
      <w:r>
        <w:separator/>
      </w:r>
    </w:p>
  </w:footnote>
  <w:footnote w:id="0" w:type="continuationSeparator">
    <w:p w:rsidRDefault="0032085B" w:rsidR="00320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EA8" w:rsidP="009F0D08" w:rsidR="00D04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EA8" w:rsidR="00D04E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EA8" w:rsidP="009F0D08" w:rsidR="00D04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B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4EA8" w:rsidP="004D4984" w:rsidR="00D04EA8">
    <w:pPr>
      <w:pStyle w:val="Zaglavlje"/>
      <w:jc w:val="right"/>
    </w:pPr>
    <w:r>
      <w:tab/>
    </w:r>
    <w:r w:rsidR="00672FF1">
      <w:t>Poslovni broj: 4 St-52/15-33</w:t>
    </w:r>
  </w:p>
  <w:p w:rsidRDefault="00D04EA8" w:rsidP="004D4984" w:rsidR="00D04EA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3BD" w:rsidR="003463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5B47">
      <w:rPr>
        <w:noProof/>
      </w:rPr>
      <w:t>1</w:t>
    </w:r>
    <w:r>
      <w:fldChar w:fldCharType="end"/>
    </w:r>
  </w:p>
  <w:p w:rsidRDefault="003463BD" w:rsidP="003463BD" w:rsidR="003463BD">
    <w:pPr>
      <w:pStyle w:val="Zaglavlje"/>
      <w:jc w:val="right"/>
    </w:pPr>
    <w:r>
      <w:t>Poslovni broj: 4 St-</w:t>
    </w:r>
    <w:r w:rsidR="00672FF1">
      <w:t>52/15-33</w:t>
    </w:r>
  </w:p>
  <w:p w:rsidRDefault="00D04EA8" w:rsidP="004D4984" w:rsidR="00D04EA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D2E29"/>
    <w:multiLevelType w:val="hybridMultilevel"/>
    <w:tmpl w:val="682CB68E"/>
    <w:lvl w:tplc="080AA81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2E7C67"/>
    <w:multiLevelType w:val="hybridMultilevel"/>
    <w:tmpl w:val="39DE4280"/>
    <w:lvl w:tplc="65F6ED60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681959"/>
    <w:multiLevelType w:val="hybridMultilevel"/>
    <w:tmpl w:val="5D54E0D0"/>
    <w:lvl w:tplc="F71A63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6608B"/>
    <w:multiLevelType w:val="hybridMultilevel"/>
    <w:tmpl w:val="665A1390"/>
    <w:lvl w:tplc="C9A68F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7ACE70FA"/>
    <w:multiLevelType w:val="hybridMultilevel"/>
    <w:tmpl w:val="65587C9C"/>
    <w:lvl w:tplc="D220BCD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3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0044E"/>
    <w:rsid w:val="00013DA9"/>
    <w:rsid w:val="00024B1D"/>
    <w:rsid w:val="00045E00"/>
    <w:rsid w:val="000576E1"/>
    <w:rsid w:val="0006363B"/>
    <w:rsid w:val="00077874"/>
    <w:rsid w:val="000C51C0"/>
    <w:rsid w:val="000D08CC"/>
    <w:rsid w:val="000E52F7"/>
    <w:rsid w:val="00105880"/>
    <w:rsid w:val="001105EB"/>
    <w:rsid w:val="001230B8"/>
    <w:rsid w:val="00131AF4"/>
    <w:rsid w:val="00136E5B"/>
    <w:rsid w:val="001517AB"/>
    <w:rsid w:val="00180247"/>
    <w:rsid w:val="0018790B"/>
    <w:rsid w:val="00196C5A"/>
    <w:rsid w:val="001A1DA0"/>
    <w:rsid w:val="001A29EA"/>
    <w:rsid w:val="001B1837"/>
    <w:rsid w:val="001B2F76"/>
    <w:rsid w:val="00200AE6"/>
    <w:rsid w:val="0022587D"/>
    <w:rsid w:val="00226F97"/>
    <w:rsid w:val="00280AAB"/>
    <w:rsid w:val="00284A7D"/>
    <w:rsid w:val="002A08F0"/>
    <w:rsid w:val="002C5944"/>
    <w:rsid w:val="003127BA"/>
    <w:rsid w:val="0032085B"/>
    <w:rsid w:val="003268E5"/>
    <w:rsid w:val="00336F50"/>
    <w:rsid w:val="00341CAA"/>
    <w:rsid w:val="00344204"/>
    <w:rsid w:val="003463BD"/>
    <w:rsid w:val="00351A08"/>
    <w:rsid w:val="00355B47"/>
    <w:rsid w:val="00375FC1"/>
    <w:rsid w:val="003A2DBA"/>
    <w:rsid w:val="003C1041"/>
    <w:rsid w:val="003E2995"/>
    <w:rsid w:val="00420F6F"/>
    <w:rsid w:val="0042348D"/>
    <w:rsid w:val="004345CC"/>
    <w:rsid w:val="00450EB0"/>
    <w:rsid w:val="00464C3D"/>
    <w:rsid w:val="00472D19"/>
    <w:rsid w:val="004A1375"/>
    <w:rsid w:val="004C5826"/>
    <w:rsid w:val="004D4984"/>
    <w:rsid w:val="004D605C"/>
    <w:rsid w:val="0052454E"/>
    <w:rsid w:val="00525925"/>
    <w:rsid w:val="00537181"/>
    <w:rsid w:val="00551129"/>
    <w:rsid w:val="005543F6"/>
    <w:rsid w:val="005558F4"/>
    <w:rsid w:val="00577C20"/>
    <w:rsid w:val="005A11EF"/>
    <w:rsid w:val="005A3F17"/>
    <w:rsid w:val="005B00BB"/>
    <w:rsid w:val="005B06FF"/>
    <w:rsid w:val="005B1E06"/>
    <w:rsid w:val="005B5950"/>
    <w:rsid w:val="005D2E95"/>
    <w:rsid w:val="005E242F"/>
    <w:rsid w:val="005F5639"/>
    <w:rsid w:val="005F70BA"/>
    <w:rsid w:val="006004E2"/>
    <w:rsid w:val="006103F9"/>
    <w:rsid w:val="006161FB"/>
    <w:rsid w:val="00622008"/>
    <w:rsid w:val="00644A90"/>
    <w:rsid w:val="00663A24"/>
    <w:rsid w:val="00670078"/>
    <w:rsid w:val="00672FF1"/>
    <w:rsid w:val="006951F4"/>
    <w:rsid w:val="00697485"/>
    <w:rsid w:val="006B37C1"/>
    <w:rsid w:val="006D51DC"/>
    <w:rsid w:val="006D5D37"/>
    <w:rsid w:val="006F0A7B"/>
    <w:rsid w:val="00702DA9"/>
    <w:rsid w:val="007242A8"/>
    <w:rsid w:val="007359F3"/>
    <w:rsid w:val="00737AF1"/>
    <w:rsid w:val="00753AE9"/>
    <w:rsid w:val="00764FDF"/>
    <w:rsid w:val="00794BB6"/>
    <w:rsid w:val="007D042E"/>
    <w:rsid w:val="007D0935"/>
    <w:rsid w:val="007D4D49"/>
    <w:rsid w:val="007D5529"/>
    <w:rsid w:val="007D631D"/>
    <w:rsid w:val="007E4C2C"/>
    <w:rsid w:val="008037E8"/>
    <w:rsid w:val="0080410A"/>
    <w:rsid w:val="008253A2"/>
    <w:rsid w:val="008255FF"/>
    <w:rsid w:val="00832C89"/>
    <w:rsid w:val="008A286D"/>
    <w:rsid w:val="008C5543"/>
    <w:rsid w:val="008D7709"/>
    <w:rsid w:val="008F2A32"/>
    <w:rsid w:val="00923395"/>
    <w:rsid w:val="00935ABA"/>
    <w:rsid w:val="009443F1"/>
    <w:rsid w:val="009B1856"/>
    <w:rsid w:val="009C3968"/>
    <w:rsid w:val="009D46A3"/>
    <w:rsid w:val="009F0D08"/>
    <w:rsid w:val="00A0313A"/>
    <w:rsid w:val="00A16E9A"/>
    <w:rsid w:val="00A24AC7"/>
    <w:rsid w:val="00A264FF"/>
    <w:rsid w:val="00A73F0B"/>
    <w:rsid w:val="00A868A8"/>
    <w:rsid w:val="00AA1C94"/>
    <w:rsid w:val="00AD5708"/>
    <w:rsid w:val="00AF6784"/>
    <w:rsid w:val="00B12437"/>
    <w:rsid w:val="00B220E8"/>
    <w:rsid w:val="00B24FF0"/>
    <w:rsid w:val="00B32C73"/>
    <w:rsid w:val="00B404CE"/>
    <w:rsid w:val="00B7095D"/>
    <w:rsid w:val="00B82201"/>
    <w:rsid w:val="00B932C7"/>
    <w:rsid w:val="00B94206"/>
    <w:rsid w:val="00BA21FF"/>
    <w:rsid w:val="00BB0110"/>
    <w:rsid w:val="00BB7B7E"/>
    <w:rsid w:val="00BC39F6"/>
    <w:rsid w:val="00BD7D70"/>
    <w:rsid w:val="00C00CB9"/>
    <w:rsid w:val="00C16E34"/>
    <w:rsid w:val="00C27AF4"/>
    <w:rsid w:val="00C47CF8"/>
    <w:rsid w:val="00C76C45"/>
    <w:rsid w:val="00CB4495"/>
    <w:rsid w:val="00CE73C9"/>
    <w:rsid w:val="00D04EA8"/>
    <w:rsid w:val="00D10F09"/>
    <w:rsid w:val="00DF4417"/>
    <w:rsid w:val="00DF6A53"/>
    <w:rsid w:val="00E15AA3"/>
    <w:rsid w:val="00E30FD2"/>
    <w:rsid w:val="00E53D15"/>
    <w:rsid w:val="00E67E9A"/>
    <w:rsid w:val="00E72ADA"/>
    <w:rsid w:val="00E81382"/>
    <w:rsid w:val="00E91DE9"/>
    <w:rsid w:val="00EA2CDD"/>
    <w:rsid w:val="00ED6CAF"/>
    <w:rsid w:val="00ED725D"/>
    <w:rsid w:val="00F1235E"/>
    <w:rsid w:val="00F17B5E"/>
    <w:rsid w:val="00F17E99"/>
    <w:rsid w:val="00F36AF6"/>
    <w:rsid w:val="00F554FA"/>
    <w:rsid w:val="00F95FF3"/>
    <w:rsid w:val="00FA77DE"/>
    <w:rsid w:val="00FF20D7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63BD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3463BD"/>
    <w:pPr>
      <w:ind w:left="720"/>
      <w:contextualSpacing/>
    </w:pPr>
    <w:rPr>
      <w:rFonts w:cs="Arial" w:hAnsi="Arial" w:ascii="Arial"/>
    </w:rPr>
  </w:style>
  <w:style w:customStyle="true" w:styleId="st1" w:type="character">
    <w:name w:val="st1"/>
    <w:rsid w:val="0042348D"/>
  </w:style>
  <w:style w:styleId="Tekstrezerviranogmjesta" w:type="character">
    <w:name w:val="Placeholder Text"/>
    <w:basedOn w:val="Zadanifontodlomka"/>
    <w:uiPriority w:val="99"/>
    <w:semiHidden/>
    <w:rsid w:val="00551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63BD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3463BD"/>
    <w:pPr>
      <w:ind w:left="720"/>
      <w:contextualSpacing/>
    </w:pPr>
    <w:rPr>
      <w:rFonts w:ascii="Arial" w:cs="Arial" w:hAnsi="Arial"/>
    </w:rPr>
  </w:style>
  <w:style w:customStyle="1" w:styleId="st1" w:type="character">
    <w:name w:val="st1"/>
    <w:rsid w:val="0042348D"/>
  </w:style>
  <w:style w:styleId="Tekstrezerviranogmjesta" w:type="character">
    <w:name w:val="Placeholder Text"/>
    <w:basedOn w:val="Zadanifontodlomka"/>
    <w:uiPriority w:val="99"/>
    <w:semiHidden/>
    <w:rsid w:val="00551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93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-određeno ročište za utvrđivanje vrijednosti nekretnina</izvorni_sadrzaj>
    <derivirana_varijabla naziv="DomainObject.Primjedba_1">-određeno ročište za utvrđivanje vrijednosti nekretnina</derivirana_varijabla>
  </DomainObject.Primjedba>
  <DomainObject.Oznaka>
    <izvorni_sadrzaj>St-52/2015-33</izvorni_sadrzaj>
    <derivirana_varijabla naziv="DomainObject.Oznaka_1">St-52/2015-33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MARKOVICH društvo s ograničenom odgovornošću za proizvodnju, trgovinu i usluge u stečaju</izvorni_sadrzaj>
    <derivirana_varijabla naziv="DomainObject.Predmet.ProtustrankaFormated_1">  MARKOVICH društvo s ograničenom odgovornošću za proizvodnju, trgovinu i usluge u stečaju</derivirana_varijabla>
  </DomainObject.Predmet.ProtustrankaFormated>
  <DomainObject.Predmet.ProtustrankaFormatedOIB>
    <izvorni_sadrzaj>  MARKOVICH društvo s ograničenom odgovornošću za proizvodnju, trgovinu i usluge u stečaju, OIB 89672145902</izvorni_sadrzaj>
    <derivirana_varijabla naziv="DomainObject.Predmet.ProtustrankaFormatedOIB_1">  MARKOVICH društvo s ograničenom odgovornošću za proizvodnju, trgovinu i usluge u stečaju, OIB 89672145902</derivirana_varijabla>
  </DomainObject.Predmet.ProtustrankaFormatedOIB>
  <DomainObject.Predmet.ProtustrankaFormatedWithAdress>
    <izvorni_sadrzaj> MARKOVICH društvo s ograničenom odgovornošću za proizvodnju, trgovinu i usluge u stečaju, Franje Viktora Šignjara 19, 48350 Virje</izvorni_sadrzaj>
    <derivirana_varijabla naziv="DomainObject.Predmet.ProtustrankaFormatedWithAdress_1"> MARKOVICH društvo s ograničenom odgovornošću za proizvodnju, trgovinu i usluge u stečaju, Franje Viktora Šignjara 19, 48350 Virje</derivirana_varijabla>
  </DomainObject.Predmet.ProtustrankaFormatedWithAdress>
  <DomainObject.Predmet.ProtustrankaFormatedWithAdressOIB>
    <izvorni_sadrzaj> MARKOVICH društvo s ograničenom odgovornošću za proizvodnju, trgovinu i usluge u stečaju, OIB 89672145902, Franje Viktora Šignjara 19, 48350 Virje</izvorni_sadrzaj>
    <derivirana_varijabla naziv="DomainObject.Predmet.ProtustrankaFormatedWithAdressOIB_1"> MARKOVICH društvo s ograničenom odgovornošću za proizvodnju, trgovinu i usluge u stečaju, OIB 89672145902, Franje Viktora Šignjara 19, 48350 Virje</derivirana_varijabla>
  </DomainObject.Predmet.ProtustrankaFormatedWithAdressOIB>
  <DomainObject.Predmet.ProtustrankaWithAdress>
    <izvorni_sadrzaj>MARKOVICH društvo s ograničenom odgovornošću za proizvodnju, trgovinu i usluge u stečaju Franje Viktora Šignjara 19, 48350 Virje</izvorni_sadrzaj>
    <derivirana_varijabla naziv="DomainObject.Predmet.ProtustrankaWithAdress_1">MARKOVICH društvo s ograničenom odgovornošću za proizvodnju, trgovinu i usluge u stečaju Franje Viktora Šignjara 19, 48350 Virje</derivirana_varijabla>
  </DomainObject.Predmet.ProtustrankaWithAdress>
  <DomainObject.Predmet.ProtustrankaWithAdressOIB>
    <izvorni_sadrzaj>MARKOVICH društvo s ograničenom odgovornošću za proizvodnju, trgovinu i usluge u stečaju, OIB 89672145902, Franje Viktora Šignjara 19, 48350 Virje</izvorni_sadrzaj>
    <derivirana_varijabla naziv="DomainObject.Predmet.ProtustrankaWithAdressOIB_1">MARKOVICH društvo s ograničenom odgovornošću za proizvodnju, trgovinu i usluge u stečaju, OIB 89672145902, Franje Viktora Šignjara 19, 48350 Virje</derivirana_varijabla>
  </DomainObject.Predmet.ProtustrankaWithAdressOIB>
  <DomainObject.Predmet.ProtustrankaNazivFormated>
    <izvorni_sadrzaj>MARKOVICH društvo s ograničenom odgovornošću za proizvodnju, trgovinu i usluge u stečaju</izvorni_sadrzaj>
    <derivirana_varijabla naziv="DomainObject.Predmet.ProtustrankaNazivFormated_1">MARKOVICH društvo s ograničenom odgovornošću za proizvodnju, trgovinu i usluge u stečaju</derivirana_varijabla>
  </DomainObject.Predmet.ProtustrankaNazivFormated>
  <DomainObject.Predmet.ProtustrankaNazivFormatedOIB>
    <izvorni_sadrzaj>MARKOVICH društvo s ograničenom odgovornošću za proizvodnju, trgovinu i usluge u stečaju, OIB 89672145902</izvorni_sadrzaj>
    <derivirana_varijabla naziv="DomainObject.Predmet.ProtustrankaNazivFormatedOIB_1">MARKOVICH društvo s ograničenom odgovornošću za proizvodnju, trgovinu i usluge u stečaju, OIB 89672145902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d.d.</izvorni_sadrzaj>
    <derivirana_varijabla naziv="DomainObject.Predmet.StrankaFormated_1">  Financijska agencija; Zagrebačka banka d.d.</derivirana_varijabla>
  </DomainObject.Predmet.StrankaFormated>
  <DomainObject.Predmet.StrankaFormatedOIB>
    <izvorni_sadrzaj>  Financijska agencija, OIB 85821130368; Zagrebačka banka d.d.</izvorni_sadrzaj>
    <derivirana_varijabla naziv="DomainObject.Predmet.StrankaFormatedOIB_1">  Financijska agencija, OIB 85821130368; Zagrebačka banka d.d.</derivirana_varijabla>
  </DomainObject.Predmet.StrankaFormatedOIB>
  <DomainObject.Predmet.StrankaFormatedWithAdress>
    <izvorni_sadrzaj> Financijska agencija; Zagrebačka banka d.d., Trg bana J. Jelačića 10, 10000 Zagreb</izvorni_sadrzaj>
    <derivirana_varijabla naziv="DomainObject.Predmet.StrankaFormatedWithAdress_1"> Financijska agencija; Zagrebačka banka d.d., Trg bana J. Jelačića 10, 10000 Zagreb</derivirana_varijabla>
  </DomainObject.Predmet.StrankaFormatedWithAdress>
  <DomainObject.Predmet.StrankaFormatedWithAdressOIB>
    <izvorni_sadrzaj> Financijska agencija, OIB 85821130368; Zagrebačka banka d.d., Trg bana J. Jelačića 10, 10000 Zagreb</izvorni_sadrzaj>
    <derivirana_varijabla naziv="DomainObject.Predmet.StrankaFormatedWithAdressOIB_1"> Financijska agencija, OIB 85821130368; Zagrebačka banka d.d., Trg bana J. Jelačića 10, 10000 Zagreb</derivirana_varijabla>
  </DomainObject.Predmet.StrankaFormatedWithAdressOIB>
  <DomainObject.Predmet.StrankaWithAdress>
    <izvorni_sadrzaj>Financijska agencija ,Zagrebačka banka d.d. Trg bana J. Jelačića 10,10000 Zagreb</izvorni_sadrzaj>
    <derivirana_varijabla naziv="DomainObject.Predmet.StrankaWithAdress_1">Financijska agencija ,Zagrebačka banka d.d. Trg bana J. Jelačića 10,10000 Zagreb</derivirana_varijabla>
  </DomainObject.Predmet.StrankaWithAdress>
  <DomainObject.Predmet.StrankaWithAdressOIB>
    <izvorni_sadrzaj>Financijska agencija, OIB 85821130368,Zagrebačka banka d.d., Trg bana J. Jelačića 10,10000 Zagreb</izvorni_sadrzaj>
    <derivirana_varijabla naziv="DomainObject.Predmet.StrankaWithAdressOIB_1">Financijska agencija, OIB 85821130368,Zagrebačka banka d.d., Trg bana J. Jelačića 10,10000 Zagreb</derivirana_varijabla>
  </DomainObject.Predmet.StrankaWithAdressOIB>
  <DomainObject.Predmet.StrankaNazivFormated>
    <izvorni_sadrzaj>Financijska agencija,Zagrebačka banka d.d.</izvorni_sadrzaj>
    <derivirana_varijabla naziv="DomainObject.Predmet.StrankaNazivFormated_1">Financijska agencija,Zagrebačka banka d.d.</derivirana_varijabla>
  </DomainObject.Predmet.StrankaNazivFormated>
  <DomainObject.Predmet.StrankaNazivFormatedOIB>
    <izvorni_sadrzaj>Financijska agencija, OIB 85821130368,Zagrebačka banka d.d.</izvorni_sadrzaj>
    <derivirana_varijabla naziv="DomainObject.Predmet.StrankaNazivFormatedOIB_1">Financijska agencija, OIB 85821130368,Zagrebačka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Zagrebačka banka d.d.</item>
    </izvorni_sadrzaj>
    <derivirana_varijabla naziv="DomainObject.Predmet.StrankaListFormated_1">
      <item>Financijska agencija</item>
      <item>Zagrebačka banka d.d.</item>
    </derivirana_varijabla>
  </DomainObject.Predmet.StrankaListFormated>
  <DomainObject.Predmet.StrankaListFormatedOIB>
    <izvorni_sadrzaj>
      <item>Financijska agencija, OIB 85821130368</item>
      <item>Zagrebačka banka d.d.</item>
    </izvorni_sadrzaj>
    <derivirana_varijabla naziv="DomainObject.Predmet.StrankaListFormatedOIB_1">
      <item>Financijska agencija, OIB 85821130368</item>
      <item>Zagrebačka banka d.d.</item>
    </derivirana_varijabla>
  </DomainObject.Predmet.StrankaListFormatedOIB>
  <DomainObject.Predmet.StrankaListFormatedWithAdress>
    <izvorni_sadrzaj>
      <item>Financijska agencija</item>
      <item>Zagrebačka banka d.d., Trg bana J. Jelačića 10, 10000 Zagreb</item>
    </izvorni_sadrzaj>
    <derivirana_varijabla naziv="DomainObject.Predmet.StrankaListFormatedWithAdress_1">
      <item>Financijska agencija</item>
      <item>Zagrebačka banka d.d., Trg bana J. Jelačića 10, 10000 Zagreb</item>
    </derivirana_varijabla>
  </DomainObject.Predmet.StrankaListFormatedWithAdress>
  <DomainObject.Predmet.StrankaListFormatedWithAdressOIB>
    <izvorni_sadrzaj>
      <item>Financijska agencija, OIB 85821130368</item>
      <item>Zagrebačka banka d.d., Trg bana J. Jelačića 10, 10000 Zagreb</item>
    </izvorni_sadrzaj>
    <derivirana_varijabla naziv="DomainObject.Predmet.StrankaListFormatedWithAdressOIB_1">
      <item>Financijska agencija, OIB 85821130368</item>
      <item>Zagrebačka banka d.d., Trg bana J. Jelačića 10, 10000 Zagreb</item>
    </derivirana_varijabla>
  </DomainObject.Predmet.StrankaListFormatedWithAdressOIB>
  <DomainObject.Predmet.StrankaListNazivFormated>
    <izvorni_sadrzaj>
      <item>Financijska agencija</item>
      <item>Zagrebačka banka d.d.</item>
    </izvorni_sadrzaj>
    <derivirana_varijabla naziv="DomainObject.Predmet.StrankaListNazivFormated_1">
      <item>Financijska agencija</item>
      <item>Zagrebačka banka d.d.</item>
    </derivirana_varijabla>
  </DomainObject.Predmet.StrankaListNazivFormated>
  <DomainObject.Predmet.StrankaListNazivFormatedOIB>
    <izvorni_sadrzaj>
      <item>Financijska agencija, OIB 85821130368</item>
      <item>Zagrebačka banka d.d.</item>
    </izvorni_sadrzaj>
    <derivirana_varijabla naziv="DomainObject.Predmet.StrankaListNazivFormatedOIB_1">
      <item>Financijska agencija, OIB 85821130368</item>
      <item>Zagrebačka banka d.d.</item>
    </derivirana_varijabla>
  </DomainObject.Predmet.StrankaListNazivFormatedOIB>
  <DomainObject.Predmet.ProtuStrankaListFormated>
    <izvorni_sadrzaj>
      <item>MARKOVICH društvo s ograničenom odgovornošću za proizvodnju, trgovinu i usluge u stečaju</item>
    </izvorni_sadrzaj>
    <derivirana_varijabla naziv="DomainObject.Predmet.ProtuStrankaListFormated_1">
      <item>MARKOVICH društvo s ograničenom odgovornošću za proizvodnju, trgovinu i usluge u stečaju</item>
    </derivirana_varijabla>
  </DomainObject.Predmet.ProtuStrankaListFormated>
  <DomainObject.Predmet.ProtuStrankaListFormatedOIB>
    <izvorni_sadrzaj>
      <item>MARKOVICH društvo s ograničenom odgovornošću za proizvodnju, trgovinu i usluge u stečaju, OIB 89672145902</item>
    </izvorni_sadrzaj>
    <derivirana_varijabla naziv="DomainObject.Predmet.ProtuStrankaListFormatedOIB_1">
      <item>MARKOVICH društvo s ograničenom odgovornošću za proizvodnju, trgovinu i usluge u stečaju, OIB 89672145902</item>
    </derivirana_varijabla>
  </DomainObject.Predmet.ProtuStrankaListFormatedOIB>
  <DomainObject.Predmet.ProtuStrankaListFormatedWithAdress>
    <izvorni_sadrzaj>
      <item>MARKOVICH društvo s ograničenom odgovornošću za proizvodnju, trgovinu i usluge u stečaju, Franje Viktora Šignjara 19, 48350 Virje</item>
    </izvorni_sadrzaj>
    <derivirana_varijabla naziv="DomainObject.Predmet.ProtuStrankaListFormatedWithAdress_1">
      <item>MARKOVICH društvo s ograničenom odgovornošću za proizvodnju, trgovinu i usluge u stečaju, Franje Viktora Šignjara 19, 48350 Virje</item>
    </derivirana_varijabla>
  </DomainObject.Predmet.ProtuStrankaListFormatedWithAdress>
  <DomainObject.Predmet.ProtuStrankaListFormatedWithAdressOIB>
    <izvorni_sadrzaj>
      <item>MARKOVICH društvo s ograničenom odgovornošću za proizvodnju, trgovinu i usluge u stečaju, OIB 89672145902, Franje Viktora Šignjara 19, 48350 Virje</item>
    </izvorni_sadrzaj>
    <derivirana_varijabla naziv="DomainObject.Predmet.ProtuStrankaListFormatedWithAdressOIB_1">
      <item>MARKOVICH društvo s ograničenom odgovornošću za proizvodnju, trgovinu i usluge u stečaju, OIB 89672145902, Franje Viktora Šignjara 19, 48350 Virje</item>
    </derivirana_varijabla>
  </DomainObject.Predmet.ProtuStrankaListFormatedWithAdressOIB>
  <DomainObject.Predmet.ProtuStrankaListNazivFormated>
    <izvorni_sadrzaj>
      <item>MARKOVICH društvo s ograničenom odgovornošću za proizvodnju, trgovinu i usluge u stečaju</item>
    </izvorni_sadrzaj>
    <derivirana_varijabla naziv="DomainObject.Predmet.ProtuStrankaListNazivFormated_1">
      <item>MARKOVICH društvo s ograničenom odgovornošću za proizvodnju, trgovinu i usluge u stečaju</item>
    </derivirana_varijabla>
  </DomainObject.Predmet.ProtuStrankaListNazivFormated>
  <DomainObject.Predmet.ProtuStrankaListNazivFormatedOIB>
    <izvorni_sadrzaj>
      <item>MARKOVICH društvo s ograničenom odgovornošću za proizvodnju, trgovinu i usluge u stečaju, OIB 89672145902</item>
    </izvorni_sadrzaj>
    <derivirana_varijabla naziv="DomainObject.Predmet.ProtuStrankaListNazivFormatedOIB_1">
      <item>MARKOVICH društvo s ograničenom odgovornošću za proizvodnju, trgovinu i usluge u stečaju, OIB 89672145902</item>
    </derivirana_varijabla>
  </DomainObject.Predmet.ProtuStrankaListNazivFormatedOIB>
  <DomainObject.Predmet.OstaliList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Formated_1">
      <item>Sudski registar</item>
      <item>IVAN MARKOVIĆ</item>
      <item>Branko Smrtić</item>
      <item>MAĐARIĆ &amp; LUI - odvjetničko društvo d.o.o.</item>
    </derivirana_varijabla>
  </DomainObject.Predmet.OstaliListFormated>
  <DomainObject.Predmet.OstaliList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IVAN MARKOVIĆ</item>
      <item>Branko Smrtić, Antuna Mihanovića 116, 48350 Miholjanec</item>
      <item>MAĐARIĆ &amp; LUI - odvjetničko društvo d.o.o., Ilica 191F, 10000 Zagreb</item>
    </izvorni_sadrzaj>
    <derivirana_varijabla naziv="DomainObject.Predmet.OstaliListFormatedWithAdress_1">
      <item>Sudski registar</item>
      <item>IVAN MARKOVIĆ</item>
      <item>Branko Smrtić, Antuna Mihanovića 116, 48350 Miholjanec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NazivFormated_1">
      <item>Sudski registar</item>
      <item>IVAN MARKOVIĆ</item>
      <item>Branko Smrtić</item>
      <item>MAĐARIĆ &amp; LUI - odvjetničko društvo d.o.o.</item>
    </derivirana_varijabla>
  </DomainObject.Predmet.OstaliListNazivFormated>
  <DomainObject.Predmet.OstaliListNaziv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Naziv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St-52/2015-33</izvorni_sadrzaj>
    <derivirana_varijabla naziv="DomainObject.PoslovniBrojDokumenta_1">St-52/2015-33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MARKOVICH društvo s ograničenom odgovornošću za proizvodnju, trgovinu i usluge u stečaju</izvorni_sadrzaj>
    <derivirana_varijabla naziv="DomainObject.Predmet.ProtustrankaIDrugi_1">MARKOVICH društvo s ograničenom odgovornošću za proizvodnju, trgovinu i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MARKOVICH društvo s ograničenom odgovornošću za proizvodnju, trgovinu i usluge u stečaju, OIB 89672145902, Franje Viktora Šignjara 19, 48350 Virje</izvorni_sadrzaj>
    <derivirana_varijabla naziv="DomainObject.Predmet.ProtustrankaIDrugiAdressOIB_1">MARKOVICH društvo s ograničenom odgovornošću za proizvodnju, trgovinu i usluge u stečaju, OIB 89672145902, Franje Viktora Šignjara 19,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d.d.</item>
    </izvorni_sadrzaj>
    <derivirana_varijabla naziv="DomainObject.Predmet.SudioniciListNaziv_1"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d.d.</item>
    </derivirana_varijabla>
  </DomainObject.Predmet.SudioniciListNaziv>
  <DomainObject.Predmet.SudioniciListAdressOIB>
    <izvorni_sadrzaj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d.d., Trg bana J. Jelačića 10,10000 Zagreb</item>
    </izvorni_sadrzaj>
    <derivirana_varijabla naziv="DomainObject.Predmet.SudioniciListAdressOIB_1"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89672145902</item>
      <item>, OIB null</item>
      <item>, OIB null</item>
      <item>, OIB 26761829990</item>
      <item>, OIB 27355904472</item>
      <item>, OIB null</item>
    </izvorni_sadrzaj>
    <derivirana_varijabla naziv="DomainObject.Predmet.SudioniciListNazivOIB_1">
      <item>, OIB 85821130368</item>
      <item>, OIB 89672145902</item>
      <item>, OIB null</item>
      <item>, OIB null</item>
      <item>, OIB 26761829990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2C1CD-7F6D-4806-B8FB-1C3C9BA1A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2070</properties:Characters>
  <properties:Lines>79</properties:Lines>
  <properties:Paragraphs>48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2017-04-19T12:33:00Z</dcterms:created>
  <dc:creator>nmarkovic</dc:creator>
  <cp:lastModifiedBy>Tihana Martinez</cp:lastModifiedBy>
  <cp:lastPrinted>2017-04-19T12:29:00Z</cp:lastPrinted>
  <dcterms:modified xmlns:xsi="http://www.w3.org/2001/XMLSchema-instance" xsi:type="dcterms:W3CDTF">2017-04-19T13:10:00Z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