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2642" w14:paraId="2d52642" w:rsidRDefault="00050486" w:rsidP="00910611" w:rsidR="0005048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486" w:rsidP="00910611" w:rsidR="00050486">
      <w:r>
        <w:rPr>
          <w:rFonts w:eastAsia="MS Mincho"/>
        </w:rPr>
        <w:t xml:space="preserve">  REPUBLIKA HRVATSKA</w:t>
      </w:r>
    </w:p>
    <w:p w:rsidRDefault="00050486" w:rsidP="00910611" w:rsidR="00050486">
      <w:r>
        <w:rPr>
          <w:rFonts w:eastAsia="MS Mincho"/>
        </w:rPr>
        <w:t>TRGOVAČKI SUD U RIJECI</w:t>
      </w:r>
    </w:p>
    <w:p w:rsidRDefault="00050486" w:rsidR="0005048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0486" w:rsidP="00910611" w:rsidR="00050486" w:rsidRPr="00910611"/>
    <w:p w:rsidRDefault="006D3982" w:rsidP="00910611" w:rsidR="006D398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1B04EB">
        <w:t>197/15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3982">
        <w:t>01.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6D3982">
        <w:rPr>
          <w:b/>
          <w:bCs/>
        </w:rPr>
        <w:t>REGIONALNI CENTAR ZA RAZVOJ NEPROFITNIH ORGANIZACIJA RIJEKA, Rijeka, Blaža Polića 2, OIB 00706346606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D3982">
        <w:t>11</w:t>
      </w:r>
      <w:r w:rsidR="00A940DC">
        <w:t>. rujna 2015</w:t>
      </w:r>
      <w:r w:rsidR="00DE5199">
        <w:t>.</w:t>
      </w:r>
      <w:r>
        <w:t xml:space="preserve"> godine iznosi </w:t>
      </w:r>
      <w:r w:rsidR="006D3982">
        <w:rPr>
          <w:b/>
        </w:rPr>
        <w:t>8.679,97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3982">
        <w:t>01.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050486" w:rsidP="003B5F59" w:rsidR="00050486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5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D3982">
      <w:t>197/15-10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0486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4EB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86E39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15D1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4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4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4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4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4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4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4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4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St-197/2015-10</izvorni_sadrzaj>
    <derivirana_varijabla naziv="DomainObject.Oznaka_1">St-197/2015-10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REGIONALNI CENTAR ZA RAZVOJ NEPROFITNIH ORGANIZACIJA  Rijeka</izvorni_sadrzaj>
    <derivirana_varijabla naziv="DomainObject.Predmet.ProtustrankaFormated_1">  REGIONALNI CENTAR ZA RAZVOJ NEPROFITNIH ORGANIZACIJA  Rijeka</derivirana_varijabla>
  </DomainObject.Predmet.ProtustrankaFormated>
  <DomainObject.Predmet.ProtustrankaFormatedOIB>
    <izvorni_sadrzaj>  REGIONALNI CENTAR ZA RAZVOJ NEPROFITNIH ORGANIZACIJA  Rijeka, OIB 00706346606</izvorni_sadrzaj>
    <derivirana_varijabla naziv="DomainObject.Predmet.ProtustrankaFormatedOIB_1">  REGIONALNI CENTAR ZA RAZVOJ NEPROFITNIH ORGANIZACIJA  Rijeka, OIB 00706346606</derivirana_varijabla>
  </DomainObject.Predmet.ProtustrankaFormatedOIB>
  <DomainObject.Predmet.ProtustrankaFormatedWithAdress>
    <izvorni_sadrzaj> REGIONALNI CENTAR ZA RAZVOJ NEPROFITNIH ORGANIZACIJA  Rijeka, Blaža Polića 2, 51000 Rijeka</izvorni_sadrzaj>
    <derivirana_varijabla naziv="DomainObject.Predmet.ProtustrankaFormatedWithAdress_1"> REGIONALNI CENTAR ZA RAZVOJ NEPROFITNIH ORGANIZACIJA  Rijeka, Blaža Polića 2, 51000 Rijeka</derivirana_varijabla>
  </DomainObject.Predmet.ProtustrankaFormatedWithAdress>
  <DomainObject.Predmet.ProtustrankaFormatedWithAdressOIB>
    <izvorni_sadrzaj> REGIONALNI CENTAR ZA RAZVOJ NEPROFITNIH ORGANIZACIJA  Rijeka, OIB 00706346606, Blaža Polića 2, 51000 Rijeka</izvorni_sadrzaj>
    <derivirana_varijabla naziv="DomainObject.Predmet.ProtustrankaFormatedWithAdressOIB_1"> REGIONALNI CENTAR ZA RAZVOJ NEPROFITNIH ORGANIZACIJA  Rijeka, OIB 00706346606, Blaža Polića 2, 51000 Rijeka</derivirana_varijabla>
  </DomainObject.Predmet.ProtustrankaFormatedWithAdressOIB>
  <DomainObject.Predmet.ProtustrankaWithAdress>
    <izvorni_sadrzaj>REGIONALNI CENTAR ZA RAZVOJ NEPROFITNIH ORGANIZACIJA  Rijeka Blaža Polića 2, 51000 Rijeka</izvorni_sadrzaj>
    <derivirana_varijabla naziv="DomainObject.Predmet.ProtustrankaWithAdress_1">REGIONALNI CENTAR ZA RAZVOJ NEPROFITNIH ORGANIZACIJA  Rijeka Blaža Polića 2, 51000 Rijeka</derivirana_varijabla>
  </DomainObject.Predmet.ProtustrankaWithAdress>
  <DomainObject.Predmet.ProtustrankaWithAdressOIB>
    <izvorni_sadrzaj>REGIONALNI CENTAR ZA RAZVOJ NEPROFITNIH ORGANIZACIJA  Rijeka, OIB 00706346606, Blaža Polića 2, 51000 Rijeka</izvorni_sadrzaj>
    <derivirana_varijabla naziv="DomainObject.Predmet.ProtustrankaWithAdressOIB_1">REGIONALNI CENTAR ZA RAZVOJ NEPROFITNIH ORGANIZACIJA  Rijeka, OIB 00706346606, Blaža Polića 2, 51000 Rijeka</derivirana_varijabla>
  </DomainObject.Predmet.ProtustrankaWithAdressOIB>
  <DomainObject.Predmet.ProtustrankaNazivFormated>
    <izvorni_sadrzaj>REGIONALNI CENTAR ZA RAZVOJ NEPROFITNIH ORGANIZACIJA  Rijeka</izvorni_sadrzaj>
    <derivirana_varijabla naziv="DomainObject.Predmet.ProtustrankaNazivFormated_1">REGIONALNI CENTAR ZA RAZVOJ NEPROFITNIH ORGANIZACIJA  Rijeka</derivirana_varijabla>
  </DomainObject.Predmet.ProtustrankaNazivFormated>
  <DomainObject.Predmet.ProtustrankaNazivFormatedOIB>
    <izvorni_sadrzaj>REGIONALNI CENTAR ZA RAZVOJ NEPROFITNIH ORGANIZACIJA  Rijeka, OIB 00706346606</izvorni_sadrzaj>
    <derivirana_varijabla naziv="DomainObject.Predmet.ProtustrankaNazivFormatedOIB_1">REGIONALNI CENTAR ZA RAZVOJ NEPROFITNIH ORGANIZACIJA  Rijeka, OIB 00706346606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REGIONALNI CENTAR ZA RAZVOJ NEPROFITNIH ORGANIZACIJA  Rijeka</item>
    </izvorni_sadrzaj>
    <derivirana_varijabla naziv="DomainObject.Predmet.ProtuStrankaListFormated_1">
      <item>REGIONALNI CENTAR ZA RAZVOJ NEPROFITNIH ORGANIZACIJA  Rijeka</item>
    </derivirana_varijabla>
  </DomainObject.Predmet.ProtuStrankaListFormated>
  <DomainObject.Predmet.ProtuStrankaListFormatedOIB>
    <izvorni_sadrzaj>
      <item>REGIONALNI CENTAR ZA RAZVOJ NEPROFITNIH ORGANIZACIJA  Rijeka, OIB 00706346606</item>
    </izvorni_sadrzaj>
    <derivirana_varijabla naziv="DomainObject.Predmet.ProtuStrankaListFormatedOIB_1">
      <item>REGIONALNI CENTAR ZA RAZVOJ NEPROFITNIH ORGANIZACIJA  Rijeka, OIB 00706346606</item>
    </derivirana_varijabla>
  </DomainObject.Predmet.ProtuStrankaListFormatedOIB>
  <DomainObject.Predmet.ProtuStrankaListFormatedWithAdress>
    <izvorni_sadrzaj>
      <item>REGIONALNI CENTAR ZA RAZVOJ NEPROFITNIH ORGANIZACIJA  Rijeka, Blaža Polića 2, 51000 Rijeka</item>
    </izvorni_sadrzaj>
    <derivirana_varijabla naziv="DomainObject.Predmet.ProtuStrankaListFormatedWithAdress_1">
      <item>REGIONALNI CENTAR ZA RAZVOJ NEPROFITNIH ORGANIZACIJA  Rijeka, Blaža Polića 2, 51000 Rijeka</item>
    </derivirana_varijabla>
  </DomainObject.Predmet.ProtuStrankaListFormatedWithAdress>
  <DomainObject.Predmet.ProtuStrankaListFormatedWithAdressOIB>
    <izvorni_sadrzaj>
      <item>REGIONALNI CENTAR ZA RAZVOJ NEPROFITNIH ORGANIZACIJA  Rijeka, OIB 00706346606, Blaža Polića 2, 51000 Rijeka</item>
    </izvorni_sadrzaj>
    <derivirana_varijabla naziv="DomainObject.Predmet.ProtuStrankaListFormatedWithAdressOIB_1">
      <item>REGIONALNI CENTAR ZA RAZVOJ NEPROFITNIH ORGANIZACIJA  Rijeka, OIB 00706346606, Blaža Polića 2, 51000 Rijeka</item>
    </derivirana_varijabla>
  </DomainObject.Predmet.ProtuStrankaListFormatedWithAdressOIB>
  <DomainObject.Predmet.ProtuStrankaListNazivFormated>
    <izvorni_sadrzaj>
      <item>REGIONALNI CENTAR ZA RAZVOJ NEPROFITNIH ORGANIZACIJA  Rijeka</item>
    </izvorni_sadrzaj>
    <derivirana_varijabla naziv="DomainObject.Predmet.ProtuStrankaListNazivFormated_1">
      <item>REGIONALNI CENTAR ZA RAZVOJ NEPROFITNIH ORGANIZACIJA  Rijeka</item>
    </derivirana_varijabla>
  </DomainObject.Predmet.ProtuStrankaListNazivFormated>
  <DomainObject.Predmet.ProtuStrankaListNazivFormatedOIB>
    <izvorni_sadrzaj>
      <item>REGIONALNI CENTAR ZA RAZVOJ NEPROFITNIH ORGANIZACIJA  Rijeka, OIB 00706346606</item>
    </izvorni_sadrzaj>
    <derivirana_varijabla naziv="DomainObject.Predmet.ProtuStrankaListNazivFormatedOIB_1">
      <item>REGIONALNI CENTAR ZA RAZVOJ NEPROFITNIH ORGANIZACIJA  Rijeka, OIB 00706346606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St-197/2015-10</izvorni_sadrzaj>
    <derivirana_varijabla naziv="DomainObject.PoslovniBrojDokumenta_1">St-197/2015-10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REGIONALNI CENTAR ZA RAZVOJ NEPROFITNIH ORGANIZACIJA  Rijeka</izvorni_sadrzaj>
    <derivirana_varijabla naziv="DomainObject.Predmet.ProtustrankaIDrugi_1">REGIONALNI CENTAR ZA RAZVOJ NEPROFITNIH ORGANIZACIJA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REGIONALNI CENTAR ZA RAZVOJ NEPROFITNIH ORGANIZACIJA  Rijeka, OIB 00706346606, Blaža Polića 2, 51000 Rijeka</izvorni_sadrzaj>
    <derivirana_varijabla naziv="DomainObject.Predmet.ProtustrankaIDrugiAdressOIB_1">REGIONALNI CENTAR ZA RAZVOJ NEPROFITNIH ORGANIZACIJA  Rijeka, OIB 00706346606,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REGIONALNI CENTAR ZA RAZVOJ NEPROFITNIH ORGANIZACIJA  Rijeka</item>
    </izvorni_sadrzaj>
    <derivirana_varijabla naziv="DomainObject.Predmet.SudioniciListNaziv_1">
      <item>FINA  Rijeka</item>
      <item>REGIONALNI CENTAR ZA RAZVOJ NEPROFITNIH ORGANIZACIJA  Rijeka</item>
    </derivirana_varijabla>
  </DomainObject.Predmet.SudioniciListNaziv>
  <DomainObject.Predmet.SudioniciListAdressOIB>
    <izvorni_sadrzaj>
      <item>FINA  Rijeka, OIB 85821130368, Frana Kurelca 8,51000 Rijeka</item>
      <item>REGIONALNI CENTAR ZA RAZVOJ NEPROFITNIH ORGANIZACIJA  Rijeka, OIB 00706346606, Blaža Polića 2,51000 Rijeka</item>
    </izvorni_sadrzaj>
    <derivirana_varijabla naziv="DomainObject.Predmet.SudioniciListAdressOIB_1">
      <item>FINA  Rijeka, OIB 85821130368, Frana Kurelca 8,51000 Rijeka</item>
      <item>REGIONALNI CENTAR ZA RAZVOJ NEPROFITNIH ORGANIZACIJA  Rijeka, OIB 00706346606,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00706346606</item>
    </izvorni_sadrzaj>
    <derivirana_varijabla naziv="DomainObject.Predmet.SudioniciListNazivOIB_1">
      <item>, OIB 85821130368</item>
      <item>, OIB 00706346606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A6F68-6C84-4D71-8EFF-E8A5448AE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1446</properties:Characters>
  <properties:Lines>56</properties:Lines>
  <properties:Paragraphs>22</properties:Paragraphs>
  <properties:TotalTime>1686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2016-07-01T11:58:00Z</cp:lastPrinted>
  <dcterms:modified xmlns:xsi="http://www.w3.org/2001/XMLSchema-instance" xsi:type="dcterms:W3CDTF">2016-07-01T11:59:00Z</dcterms:modified>
  <cp:revision>256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St-197/2015-10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