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17d7" w14:paraId="b4e17d7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Levanić-Škerbić,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721059">
        <w:t>tupka nad d</w:t>
      </w:r>
      <w:r w:rsidR="00147705">
        <w:t>užnikom ZADRUGA DG, Bana Jelačića 29, Ludbreg</w:t>
      </w:r>
      <w:r w:rsidR="003E0D32">
        <w:t>,</w:t>
      </w:r>
      <w:r w:rsidR="00147705">
        <w:t xml:space="preserve"> OIB: 74447753093</w:t>
      </w:r>
      <w:r w:rsidR="001B05AE">
        <w:t>,</w:t>
      </w:r>
      <w:r w:rsidR="00CA760E">
        <w:t xml:space="preserve"> </w:t>
      </w:r>
      <w:r w:rsidR="00F82D16">
        <w:t>dana</w:t>
      </w:r>
      <w:r w:rsidR="00147705">
        <w:t xml:space="preserve"> 25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147705" w:rsidRPr="00147705">
        <w:t xml:space="preserve"> </w:t>
      </w:r>
      <w:r w:rsidR="00147705">
        <w:t>ZADRUGA DG, Bana Jelačića 29, Ludbreg, OIB: 74447753093</w:t>
      </w:r>
      <w:r w:rsidR="00147705">
        <w:rPr>
          <w:szCs w:val="24"/>
        </w:rPr>
        <w:t>, s danom 25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436A5A">
        <w:rPr>
          <w:szCs w:val="24"/>
        </w:rPr>
        <w:t>. u 15,0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721059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 xml:space="preserve">Zaključuje se stečajni postupak nad stečajnim </w:t>
      </w:r>
      <w:r w:rsidR="003C1D4C">
        <w:rPr>
          <w:szCs w:val="24"/>
        </w:rPr>
        <w:t xml:space="preserve">dužnikom </w:t>
      </w:r>
      <w:r w:rsidR="003C1D4C">
        <w:t>ZADRUGA DG, Bana Jelačića 29, Ludbreg, OIB: 74447753093.</w:t>
      </w:r>
    </w:p>
    <w:p w:rsidRDefault="003C1D4C" w:rsidP="00BD5D5B" w:rsidR="003C1D4C">
      <w:pPr>
        <w:ind w:hanging="708" w:left="1413"/>
        <w:jc w:val="both"/>
      </w:pPr>
    </w:p>
    <w:p w:rsidRDefault="00BD5D5B" w:rsidP="00721059" w:rsidR="00721059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721059">
        <w:t>Zdenko Krstić, Županijska 2, Osijek, OIB: 13827089798.</w:t>
      </w:r>
    </w:p>
    <w:p w:rsidRDefault="00721059" w:rsidP="00721059" w:rsidR="00721059" w:rsidRPr="00962A57">
      <w:pPr>
        <w:ind w:hanging="705" w:left="1410"/>
        <w:jc w:val="both"/>
      </w:pPr>
    </w:p>
    <w:p w:rsidRDefault="00BD5D5B" w:rsidP="00721059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3C1D4C">
        <w:rPr>
          <w:szCs w:val="24"/>
        </w:rPr>
        <w:t xml:space="preserve"> </w:t>
      </w:r>
      <w:r w:rsidR="003C1D4C">
        <w:t>ZADRUGA DG, Bana Jelačića 29, Ludbreg, OIB: 74447753093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C4D7A">
        <w:rPr>
          <w:szCs w:val="24"/>
        </w:rPr>
        <w:t>je dana 30</w:t>
      </w:r>
      <w:r w:rsidR="001B05AE">
        <w:rPr>
          <w:szCs w:val="24"/>
        </w:rPr>
        <w:t>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prokazni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prokazni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147705">
        <w:rPr>
          <w:szCs w:val="24"/>
        </w:rPr>
        <w:t xml:space="preserve"> 25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E42A7F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3C1D4C" w:rsidR="00B61545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>Marija Levanić-Škerbić</w:t>
      </w:r>
    </w:p>
    <w:p w:rsidRDefault="00B61545" w:rsidP="00B34390" w:rsidR="00B61545">
      <w:pPr>
        <w:rPr>
          <w:szCs w:val="24"/>
        </w:rPr>
      </w:pPr>
    </w:p>
    <w:p w:rsidRDefault="00B34390" w:rsidP="00B34390" w:rsidR="00B34390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3C1D4C">
        <w:t>ZADRUGA DG, Bana Jelačića 29, 42230 Ludbreg</w:t>
      </w:r>
    </w:p>
    <w:p w:rsidRDefault="00AC315C" w:rsidP="005D6699" w:rsidR="00AC315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r w:rsidR="003C1D4C">
        <w:rPr>
          <w:szCs w:val="24"/>
        </w:rPr>
        <w:t xml:space="preserve">Martina Blagaj, Marulićeva 7/A, </w:t>
      </w:r>
      <w:r w:rsidR="003C1D4C">
        <w:t>42230 Ludbreg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5D6699">
        <w:rPr>
          <w:szCs w:val="24"/>
        </w:rPr>
        <w:t>a Hrvatska, Ispostava Varaždin, Varaždin</w:t>
      </w:r>
      <w:r w:rsidR="00670F24">
        <w:rPr>
          <w:szCs w:val="24"/>
        </w:rPr>
        <w:t xml:space="preserve">, </w:t>
      </w:r>
      <w:r w:rsidR="005D6699">
        <w:rPr>
          <w:szCs w:val="24"/>
        </w:rPr>
        <w:t xml:space="preserve">Graberje </w:t>
      </w:r>
      <w:r w:rsidR="003E0D32">
        <w:rPr>
          <w:szCs w:val="24"/>
        </w:rPr>
        <w:t>1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3B0EBD">
        <w:t>Zdenko Krstić, Županijska 2, 31000 Osijek</w:t>
      </w:r>
    </w:p>
    <w:p w:rsidRDefault="008C60D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E21D7C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15" w:rsidP="006E5853" w:rsidR="005E2415">
      <w:r>
        <w:separator/>
      </w:r>
    </w:p>
  </w:endnote>
  <w:endnote w:id="0" w:type="continuationSeparator">
    <w:p w:rsidRDefault="005E2415" w:rsidP="006E5853" w:rsidR="005E2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15" w:rsidP="006E5853" w:rsidR="005E2415">
      <w:r>
        <w:separator/>
      </w:r>
    </w:p>
  </w:footnote>
  <w:footnote w:id="0" w:type="continuationSeparator">
    <w:p w:rsidRDefault="005E2415" w:rsidP="006E5853" w:rsidR="005E2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705" w:rsidP="006E5853" w:rsidR="00BD5D5B">
    <w:pPr>
      <w:pStyle w:val="Zaglavlje"/>
      <w:jc w:val="right"/>
    </w:pPr>
    <w:r>
      <w:t>Poslovni broj: St-4</w:t>
    </w:r>
    <w:r w:rsidR="00721059">
      <w:t>93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7551D"/>
    <w:rsid w:val="00095F63"/>
    <w:rsid w:val="000A16EA"/>
    <w:rsid w:val="000E130B"/>
    <w:rsid w:val="000F3268"/>
    <w:rsid w:val="00100876"/>
    <w:rsid w:val="00147705"/>
    <w:rsid w:val="001B05AE"/>
    <w:rsid w:val="001D29D2"/>
    <w:rsid w:val="00213DB3"/>
    <w:rsid w:val="002435BA"/>
    <w:rsid w:val="002439C7"/>
    <w:rsid w:val="00262923"/>
    <w:rsid w:val="002D73E5"/>
    <w:rsid w:val="00335D24"/>
    <w:rsid w:val="00356B59"/>
    <w:rsid w:val="00367340"/>
    <w:rsid w:val="003828EB"/>
    <w:rsid w:val="003B0EBD"/>
    <w:rsid w:val="003B48FF"/>
    <w:rsid w:val="003B5347"/>
    <w:rsid w:val="003C1D4C"/>
    <w:rsid w:val="003E0D32"/>
    <w:rsid w:val="00436A5A"/>
    <w:rsid w:val="004E2CB1"/>
    <w:rsid w:val="005371AA"/>
    <w:rsid w:val="00564CD4"/>
    <w:rsid w:val="005A3EFC"/>
    <w:rsid w:val="005D6699"/>
    <w:rsid w:val="005E2415"/>
    <w:rsid w:val="0062693C"/>
    <w:rsid w:val="00670F24"/>
    <w:rsid w:val="006842AE"/>
    <w:rsid w:val="006B07F7"/>
    <w:rsid w:val="006B087D"/>
    <w:rsid w:val="006B7152"/>
    <w:rsid w:val="006E5853"/>
    <w:rsid w:val="00721059"/>
    <w:rsid w:val="0072745B"/>
    <w:rsid w:val="007467AC"/>
    <w:rsid w:val="00791A89"/>
    <w:rsid w:val="007A646E"/>
    <w:rsid w:val="007D2555"/>
    <w:rsid w:val="00806A38"/>
    <w:rsid w:val="00833BFA"/>
    <w:rsid w:val="00842FEB"/>
    <w:rsid w:val="00850758"/>
    <w:rsid w:val="008C60D6"/>
    <w:rsid w:val="008D4E02"/>
    <w:rsid w:val="009B1B2D"/>
    <w:rsid w:val="00A60097"/>
    <w:rsid w:val="00A60B8A"/>
    <w:rsid w:val="00AC315C"/>
    <w:rsid w:val="00B128D3"/>
    <w:rsid w:val="00B12F61"/>
    <w:rsid w:val="00B327DC"/>
    <w:rsid w:val="00B34390"/>
    <w:rsid w:val="00B61545"/>
    <w:rsid w:val="00B62537"/>
    <w:rsid w:val="00B72CD2"/>
    <w:rsid w:val="00B76A79"/>
    <w:rsid w:val="00B80C91"/>
    <w:rsid w:val="00BC4D7A"/>
    <w:rsid w:val="00BD5D5B"/>
    <w:rsid w:val="00BD7494"/>
    <w:rsid w:val="00C53093"/>
    <w:rsid w:val="00CA760E"/>
    <w:rsid w:val="00D03264"/>
    <w:rsid w:val="00D25C15"/>
    <w:rsid w:val="00D463E2"/>
    <w:rsid w:val="00D4718D"/>
    <w:rsid w:val="00D52DE1"/>
    <w:rsid w:val="00D907BF"/>
    <w:rsid w:val="00DD056A"/>
    <w:rsid w:val="00E21D7C"/>
    <w:rsid w:val="00E21DDE"/>
    <w:rsid w:val="00E274EB"/>
    <w:rsid w:val="00E3440B"/>
    <w:rsid w:val="00E42A7F"/>
    <w:rsid w:val="00E74DF1"/>
    <w:rsid w:val="00F27948"/>
    <w:rsid w:val="00F63569"/>
    <w:rsid w:val="00F67F99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7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34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34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34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34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7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34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34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34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34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St-493/2015</izvorni_sadrzaj>
    <derivirana_varijabla naziv="DomainObject.Predmet.OznakaBroj_1">St-493/2015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DG za proizvodnju, trgovinu i usluge zastupanog po punomoćniku Martina Blagaj</izvorni_sadrzaj>
    <derivirana_varijabla naziv="DomainObject.Predmet.ProtustrankaFormated_1">  ZADRUGA DG za proizvodnju, trgovinu i usluge zastupanog po punomoćniku Martina Blagaj</derivirana_varijabla>
  </DomainObject.Predmet.ProtustrankaFormated>
  <DomainObject.Predmet.ProtustrankaFormatedOIB>
    <izvorni_sadrzaj>  ZADRUGA DG za proizvodnju, trgovinu i usluge, OIB 74447753093 zastupanog po punomoćniku Martina Blagaj</izvorni_sadrzaj>
    <derivirana_varijabla naziv="DomainObject.Predmet.ProtustrankaFormatedOIB_1">  ZADRUGA DG za proizvodnju, trgovinu i usluge, OIB 74447753093 zastupanog po punomoćniku Martina Blagaj</derivirana_varijabla>
  </DomainObject.Predmet.ProtustrankaFormatedOIB>
  <DomainObject.Predmet.ProtustrankaFormatedWithAdress>
    <izvorni_sadrzaj> ZADRUGA DG za proizvodnju, trgovinu i usluge, Bana Jelačića 29, 42230 Ludbreg zastupanog po punomoćniku Martina Blagaj</izvorni_sadrzaj>
    <derivirana_varijabla naziv="DomainObject.Predmet.ProtustrankaFormatedWithAdress_1"> ZADRUGA DG za proizvodnju, trgovinu i usluge, Bana Jelačića 29, 42230 Ludbreg zastupanog po punomoćniku Martina Blagaj</derivirana_varijabla>
  </DomainObject.Predmet.ProtustrankaFormatedWithAdress>
  <DomainObject.Predmet.ProtustrankaFormatedWithAdressOIB>
    <izvorni_sadrzaj> ZADRUGA DG za proizvodnju, trgovinu i usluge, OIB 74447753093, Bana Jelačića 29, 42230 Ludbreg zastupanog po punomoćniku Martina Blagaj</izvorni_sadrzaj>
    <derivirana_varijabla naziv="DomainObject.Predmet.ProtustrankaFormatedWithAdressOIB_1"> ZADRUGA DG za proizvodnju, trgovinu i usluge, OIB 74447753093, Bana Jelačića 29, 42230 Ludbreg zastupanog po punomoćniku Martina Blagaj</derivirana_varijabla>
  </DomainObject.Predmet.ProtustrankaFormatedWithAdressOIB>
  <DomainObject.Predmet.ProtustrankaWithAdress>
    <izvorni_sadrzaj>ZADRUGA DG za proizvodnju, trgovinu i usluge Bana Jelačića 29, 42230 Ludbreg</izvorni_sadrzaj>
    <derivirana_varijabla naziv="DomainObject.Predmet.ProtustrankaWithAdress_1">ZADRUGA DG za proizvodnju, trgovinu i usluge Bana Jelačića 29, 42230 Ludbreg</derivirana_varijabla>
  </DomainObject.Predmet.ProtustrankaWithAdress>
  <DomainObject.Predmet.ProtustrankaWithAdressOIB>
    <izvorni_sadrzaj>ZADRUGA DG za proizvodnju, trgovinu i usluge, OIB 74447753093, Bana Jelačića 29, 42230 Ludbreg</izvorni_sadrzaj>
    <derivirana_varijabla naziv="DomainObject.Predmet.ProtustrankaWithAdressOIB_1">ZADRUGA DG za proizvodnju, trgovinu i usluge, OIB 74447753093, Bana Jelačića 29, 42230 Ludbreg</derivirana_varijabla>
  </DomainObject.Predmet.ProtustrankaWithAdressOIB>
  <DomainObject.Predmet.ProtustrankaNazivFormated>
    <izvorni_sadrzaj>ZADRUGA DG za proizvodnju, trgovinu i usluge</izvorni_sadrzaj>
    <derivirana_varijabla naziv="DomainObject.Predmet.ProtustrankaNazivFormated_1">ZADRUGA DG za proizvodnju, trgovinu i usluge</derivirana_varijabla>
  </DomainObject.Predmet.ProtustrankaNazivFormated>
  <DomainObject.Predmet.ProtustrankaNazivFormatedOIB>
    <izvorni_sadrzaj>ZADRUGA DG za proizvodnju, trgovinu i usluge, OIB 74447753093</izvorni_sadrzaj>
    <derivirana_varijabla naziv="DomainObject.Predmet.ProtustrankaNazivFormatedOIB_1">ZADRUGA DG za proizvodnju, trgovinu i usluge, OIB 74447753093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74952.48</izvorni_sadrzaj>
    <derivirana_varijabla naziv="DomainObject.Predmet.TrenutnaVrijednost_1">74952.48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DG za proizvodnju, trgovinu i usluge zastupanog po punomoćniku Martina Blagaj</item>
    </izvorni_sadrzaj>
    <derivirana_varijabla naziv="DomainObject.Predmet.ProtuStrankaListFormated_1">
      <item>ZADRUGA DG za proizvodnju, trgovinu i usluge zastupanog po punomoćniku Martina Blagaj</item>
    </derivirana_varijabla>
  </DomainObject.Predmet.ProtuStrankaListFormated>
  <DomainObject.Predmet.ProtuStrankaListFormatedOIB>
    <izvorni_sadrzaj>
      <item>ZADRUGA DG za proizvodnju, trgovinu i usluge, OIB 74447753093 zastupanog po punomoćniku Martina Blagaj</item>
    </izvorni_sadrzaj>
    <derivirana_varijabla naziv="DomainObject.Predmet.ProtuStrankaListFormatedOIB_1">
      <item>ZADRUGA DG za proizvodnju, trgovinu i usluge, OIB 74447753093 zastupanog po punomoćniku Martina Blagaj</item>
    </derivirana_varijabla>
  </DomainObject.Predmet.ProtuStrankaListFormatedOIB>
  <DomainObject.Predmet.ProtuStrankaListFormatedWithAdress>
    <izvorni_sadrzaj>
      <item>ZADRUGA DG za proizvodnju, trgovinu i usluge, Bana Jelačića 29, 42230 Ludbreg zastupanog po punomoćniku Martina Blagaj</item>
    </izvorni_sadrzaj>
    <derivirana_varijabla naziv="DomainObject.Predmet.ProtuStrankaListFormatedWithAdress_1">
      <item>ZADRUGA DG za proizvodnju, trgovinu i usluge, Bana Jelačića 29, 42230 Ludbreg zastupanog po punomoćniku Martina Blagaj</item>
    </derivirana_varijabla>
  </DomainObject.Predmet.ProtuStrankaListFormatedWithAdress>
  <DomainObject.Predmet.ProtuStrankaListFormatedWithAdressOIB>
    <izvorni_sadrzaj>
      <item>ZADRUGA DG za proizvodnju, trgovinu i usluge, OIB 74447753093, Bana Jelačića 29, 42230 Ludbreg zastupanog po punomoćniku Martina Blagaj</item>
    </izvorni_sadrzaj>
    <derivirana_varijabla naziv="DomainObject.Predmet.ProtuStrankaListFormatedWithAdressOIB_1">
      <item>ZADRUGA DG za proizvodnju, trgovinu i usluge, OIB 74447753093, Bana Jelačića 29, 42230 Ludbreg zastupanog po punomoćniku Martina Blagaj</item>
    </derivirana_varijabla>
  </DomainObject.Predmet.ProtuStrankaListFormatedWithAdressOIB>
  <DomainObject.Predmet.ProtuStrankaListNazivFormated>
    <izvorni_sadrzaj>
      <item>ZADRUGA DG za proizvodnju, trgovinu i usluge</item>
    </izvorni_sadrzaj>
    <derivirana_varijabla naziv="DomainObject.Predmet.ProtuStrankaListNazivFormated_1">
      <item>ZADRUGA DG za proizvodnju, trgovinu i usluge</item>
    </derivirana_varijabla>
  </DomainObject.Predmet.ProtuStrankaListNazivFormated>
  <DomainObject.Predmet.ProtuStrankaListNazivFormatedOIB>
    <izvorni_sadrzaj>
      <item>ZADRUGA DG za proizvodnju, trgovinu i usluge, OIB 74447753093</item>
    </izvorni_sadrzaj>
    <derivirana_varijabla naziv="DomainObject.Predmet.ProtuStrankaListNazivFormatedOIB_1">
      <item>ZADRUGA DG za proizvodnju, trgovinu i usluge, OIB 74447753093</item>
    </derivirana_varijabla>
  </DomainObject.Predmet.ProtuStrankaListNazivFormatedOIB>
  <DomainObject.Predmet.OstaliListFormated>
    <izvorni_sadrzaj>
      <item>E-oglasna ploča</item>
      <item>Sudski registar, Trgovački sud u Varaždinu</item>
      <item>Martina Blagaj punomoćnik sudionika u postupku ZADRUGA DG za proizvodnju, trgovinu i usluge</item>
    </izvorni_sadrzaj>
    <derivirana_varijabla naziv="DomainObject.Predmet.OstaliListFormated_1">
      <item>E-oglasna ploča</item>
      <item>Sudski registar, Trgovački sud u Varaždinu</item>
      <item>Martina Blagaj punomoćnik sudionika u postupku ZADRUGA DG za proizvodnju, trgovinu i usluge</item>
    </derivirana_varijabla>
  </DomainObject.Predmet.OstaliListFormated>
  <DomainObject.Predmet.OstaliListFormatedOIB>
    <izvorni_sadrzaj>
      <item>E-oglasna ploča</item>
      <item>Sudski registar, Trgovački sud u Varaždinu</item>
      <item>Martina Blagaj, OIB 84619284644 punomoćnik sudionika u postupku ZADRUGA DG za proizvodnju, trgovinu i usluge</item>
    </izvorni_sadrzaj>
    <derivirana_varijabla naziv="DomainObject.Predmet.OstaliListFormatedOIB_1">
      <item>E-oglasna ploča</item>
      <item>Sudski registar, Trgovački sud u Varaždinu</item>
      <item>Martina Blagaj, OIB 84619284644 punomoćnik sudionika u postupku ZADRUGA DG za proizvodnju, trgovinu i usluge</item>
    </derivirana_varijabla>
  </DomainObject.Predmet.OstaliListFormatedOIB>
  <DomainObject.Predmet.OstaliListFormatedWithAdress>
    <izvorni_sadrzaj>
      <item>E-oglasna ploča</item>
      <item>Sudski registar, Trgovački sud u Varaždinu</item>
      <item>Martina Blagaj, Marulićeva Ulica 7 A, 42230 Ludbreg punomoćnik sudionika u postupku ZADRUGA DG za proizvodnju, trgovinu i usluge</item>
    </izvorni_sadrzaj>
    <derivirana_varijabla naziv="DomainObject.Predmet.OstaliListFormatedWithAdress_1">
      <item>E-oglasna ploča</item>
      <item>Sudski registar, Trgovački sud u Varaždinu</item>
      <item>Martina Blagaj, Marulićeva Ulica 7 A, 42230 Ludbreg punomoćnik sudionika u postupku ZADRUGA DG za proizvodnju, trgovinu i usluge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Martina Blagaj, OIB 84619284644, Marulićeva Ulica 7 A, 42230 Ludbreg punomoćnik sudionika u postupku ZADRUGA DG za proizvodnju, trgovinu i usluge</item>
    </izvorni_sadrzaj>
    <derivirana_varijabla naziv="DomainObject.Predmet.OstaliListFormatedWithAdressOIB_1">
      <item>E-oglasna ploča</item>
      <item>Sudski registar, Trgovački sud u Varaždinu</item>
      <item>Martina Blagaj, OIB 84619284644, Marulićeva Ulica 7 A, 42230 Ludbreg punomoćnik sudionika u postupku ZADRUGA DG za proizvodnju, trgovinu i usluge</item>
    </derivirana_varijabla>
  </DomainObject.Predmet.OstaliListFormatedWithAdressOIB>
  <DomainObject.Predmet.OstaliListNazivFormated>
    <izvorni_sadrzaj>
      <item>E-oglasna ploča</item>
      <item>Sudski registar, Trgovački sud u Varaždinu</item>
      <item>Martina Blagaj</item>
    </izvorni_sadrzaj>
    <derivirana_varijabla naziv="DomainObject.Predmet.OstaliListNazivFormated_1">
      <item>E-oglasna ploča</item>
      <item>Sudski registar, Trgovački sud u Varaždinu</item>
      <item>Martina Blagaj</item>
    </derivirana_varijabla>
  </DomainObject.Predmet.OstaliListNazivFormated>
  <DomainObject.Predmet.OstaliListNazivFormatedOIB>
    <izvorni_sadrzaj>
      <item>E-oglasna ploča</item>
      <item>Sudski registar, Trgovački sud u Varaždinu</item>
      <item>Martina Blagaj, OIB 84619284644</item>
    </izvorni_sadrzaj>
    <derivirana_varijabla naziv="DomainObject.Predmet.OstaliListNazivFormatedOIB_1">
      <item>E-oglasna ploča</item>
      <item>Sudski registar, Trgovački sud u Varaždinu</item>
      <item>Martina Blagaj, OIB 84619284644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DG za proizvodnju, trgovinu i usluge</izvorni_sadrzaj>
    <derivirana_varijabla naziv="DomainObject.Predmet.ProtustrankaIDrugi_1">ZADRUGA DG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DG za proizvodnju, trgovinu i usluge, OIB 74447753093, Bana Jelačića 29, 42230 Ludbreg</izvorni_sadrzaj>
    <derivirana_varijabla naziv="DomainObject.Predmet.ProtustrankaIDrugiAdressOIB_1">ZADRUGA DG za proizvodnju, trgovinu i usluge, OIB 74447753093, Bana Jelačića 29,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DG za proizvodnju, trgovinu i usluge</item>
      <item>E-oglasna ploča</item>
      <item>Sudski registar, Trgovački sud u Varaždinu</item>
      <item>Martina Blagaj</item>
    </izvorni_sadrzaj>
    <derivirana_varijabla naziv="DomainObject.Predmet.SudioniciListNaziv_1">
      <item>Financijska agencija</item>
      <item>ZADRUGA DG za proizvodnju, trgovinu i usluge</item>
      <item>E-oglasna ploča</item>
      <item>Sudski registar, Trgovački sud u Varaždinu</item>
      <item>Martina Blagaj</item>
    </derivirana_varijabla>
  </DomainObject.Predmet.SudioniciListNaziv>
  <DomainObject.Predmet.SudioniciListAdressOIB>
    <izvorni_sadrzaj>
      <item>Financijska agencija, OIB 85821130368, A. Cesarca 2,42000 Varaždin</item>
      <item>ZADRUGA DG za proizvodnju, trgovinu i usluge, OIB 74447753093, Bana Jelačića 29,42230 Ludbreg</item>
      <item>E-oglasna ploča</item>
      <item>Sudski registar, Trgovački sud u Varaždinu</item>
      <item>Martina Blagaj, OIB 84619284644, Marulićeva Ulica 7 A,42230 Ludbreg</item>
    </izvorni_sadrzaj>
    <derivirana_varijabla naziv="DomainObject.Predmet.SudioniciListAdressOIB_1">
      <item>Financijska agencija, OIB 85821130368, A. Cesarca 2,42000 Varaždin</item>
      <item>ZADRUGA DG za proizvodnju, trgovinu i usluge, OIB 74447753093, Bana Jelačića 29,42230 Ludbreg</item>
      <item>E-oglasna ploča</item>
      <item>Sudski registar, Trgovački sud u Varaždinu</item>
      <item>Martina Blagaj, OIB 84619284644, Marulićeva Ulica 7 A,42230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74447753093</item>
      <item>, OIB null</item>
      <item>, OIB null</item>
      <item>, OIB 84619284644</item>
    </izvorni_sadrzaj>
    <derivirana_varijabla naziv="DomainObject.Predmet.SudioniciListNazivOIB_1">
      <item>, OIB 85821130368</item>
      <item>, OIB 74447753093</item>
      <item>, OIB null</item>
      <item>, OIB null</item>
      <item>, OIB 84619284644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2786</properties:Characters>
  <properties:Lines>84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2016-01-25T09:11:00Z</dcterms:created>
  <dc:creator>Ljubica Makovec</dc:creator>
  <cp:lastModifiedBy>Maja Marčec</cp:lastModifiedBy>
  <cp:lastPrinted>2016-01-25T11:05:00Z</cp:lastPrinted>
  <dcterms:modified xmlns:xsi="http://www.w3.org/2001/XMLSchema-instance" xsi:type="dcterms:W3CDTF">2016-01-25T11:06:00Z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