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676d" w14:paraId="85f676d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</w:t>
      </w:r>
      <w:proofErr w:type="spellStart"/>
      <w:r w:rsidRPr="009F7CD1">
        <w:t>Dršćevka</w:t>
      </w:r>
      <w:proofErr w:type="spellEnd"/>
      <w:r w:rsidRPr="009F7CD1">
        <w:t xml:space="preserve"> 1</w:t>
      </w:r>
      <w:r w:rsidRPr="009F7CD1">
        <w:tab/>
      </w:r>
    </w:p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D23503" w:rsidP="00B42C56" w:rsidR="00B42C56">
      <w:pPr>
        <w:jc w:val="center"/>
      </w:pPr>
      <w:r>
        <w:t xml:space="preserve">STELLA DVADESET d.o.o. „u stečaju“, Umag, </w:t>
      </w:r>
      <w:proofErr w:type="spellStart"/>
      <w:r>
        <w:t>Monterol</w:t>
      </w:r>
      <w:proofErr w:type="spellEnd"/>
      <w:r>
        <w:t xml:space="preserve">, </w:t>
      </w:r>
      <w:proofErr w:type="spellStart"/>
      <w:r>
        <w:t>Stella</w:t>
      </w:r>
      <w:proofErr w:type="spellEnd"/>
      <w:r>
        <w:t xml:space="preserve"> </w:t>
      </w:r>
      <w:proofErr w:type="spellStart"/>
      <w:r>
        <w:t>Maris</w:t>
      </w:r>
      <w:proofErr w:type="spellEnd"/>
      <w:r>
        <w:t xml:space="preserve"> 19, OIB: 09465165265</w:t>
      </w: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787"/>
        <w:gridCol w:w="1981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E57E44">
              <w:rPr>
                <w:b/>
                <w:bCs/>
              </w:rPr>
              <w:t>DRUGOG</w:t>
            </w:r>
            <w:r w:rsidR="00E57E44" w:rsidRPr="009F7CD1">
              <w:rPr>
                <w:b/>
                <w:bCs/>
              </w:rPr>
              <w:t xml:space="preserve"> VIŠEG 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602473" w:rsidR="00E80B85" w:rsidRPr="009F7CD1">
        <w:trPr>
          <w:trHeight w:val="480"/>
        </w:trPr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602473" w:rsidR="00E80B85" w:rsidRPr="009F7CD1">
        <w:trPr>
          <w:trHeight w:val="6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1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5DF" w:rsidP="008625DF" w:rsidR="003C2EA0" w:rsidRPr="009F7CD1">
            <w:r>
              <w:t xml:space="preserve">Suvlasnici stambene zgrade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5DF" w:rsidP="00E57E44" w:rsidR="003C2EA0" w:rsidRPr="009F7CD1">
            <w:r>
              <w:t xml:space="preserve">Umag, </w:t>
            </w:r>
            <w:proofErr w:type="spellStart"/>
            <w:r>
              <w:t>Stella</w:t>
            </w:r>
            <w:proofErr w:type="spellEnd"/>
            <w:r>
              <w:t xml:space="preserve"> </w:t>
            </w:r>
            <w:proofErr w:type="spellStart"/>
            <w:r>
              <w:t>Maris</w:t>
            </w:r>
            <w:proofErr w:type="spellEnd"/>
            <w:r>
              <w:t xml:space="preserve"> 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2958" w:rsidP="00E57E44" w:rsidR="003C2EA0" w:rsidRPr="009F7CD1">
            <w:pPr>
              <w:jc w:val="center"/>
            </w:pPr>
            <w:r>
              <w:t>67948555249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2958" w:rsidP="00E57E44" w:rsidR="003C2EA0" w:rsidRPr="009F7CD1">
            <w:pPr>
              <w:jc w:val="center"/>
            </w:pPr>
            <w:r>
              <w:t>12.803,65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2958" w:rsidP="001E1663" w:rsidR="003C2EA0" w:rsidRPr="009F7CD1">
            <w:pPr>
              <w:jc w:val="center"/>
            </w:pPr>
            <w:r>
              <w:t>12.803,65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940BFD" w:rsidR="00E80B85">
            <w:r>
              <w:t xml:space="preserve">Republika Hrvatska, Ministarstvo financija, </w:t>
            </w:r>
            <w:r w:rsidR="00940BFD">
              <w:t>Porezna</w:t>
            </w:r>
            <w:r>
              <w:t xml:space="preserve"> uprava, Područni ured </w:t>
            </w:r>
            <w:r w:rsidR="00940BFD">
              <w:t>Istra, Primorje i Lika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712B" w:rsidP="00BD1F15" w:rsidR="00E80B85" w:rsidRPr="009F7CD1">
            <w:r>
              <w:t xml:space="preserve">Zagreb, </w:t>
            </w:r>
            <w:r w:rsidR="00BD1F15">
              <w:t>K</w:t>
            </w:r>
            <w:r>
              <w:t>atančićeva 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2D3C32" w:rsidR="00E80B85">
            <w:pPr>
              <w:jc w:val="center"/>
            </w:pPr>
            <w:r>
              <w:t>109.335,71</w:t>
            </w:r>
            <w:r w:rsidR="00940BFD"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1E1663" w:rsidR="00E80B85">
            <w:pPr>
              <w:jc w:val="center"/>
            </w:pPr>
            <w:r>
              <w:t>109.335,71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602473" w:rsidR="00BD1F1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E57E44" w:rsidR="00BD1F15">
            <w:pPr>
              <w:jc w:val="center"/>
            </w:pPr>
            <w:r>
              <w:t>3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42958" w:rsidP="00940BFD" w:rsidR="00BD1F15">
            <w:r>
              <w:t>Grad Umag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9955C2" w:rsidR="00BD1F15">
            <w:r>
              <w:t>Umag, G. Garibaldi 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E57E44" w:rsidR="00BD1F15">
            <w:pPr>
              <w:jc w:val="center"/>
            </w:pPr>
            <w:r>
              <w:t>84097228497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2D3C32" w:rsidR="00BD1F15">
            <w:pPr>
              <w:jc w:val="center"/>
            </w:pPr>
            <w:r>
              <w:t xml:space="preserve">15.047,72 </w:t>
            </w:r>
            <w:r w:rsidR="00CA2785"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1E1663" w:rsidR="00BD1F15">
            <w:pPr>
              <w:jc w:val="center"/>
            </w:pPr>
            <w:r>
              <w:t xml:space="preserve">15.047,72 </w:t>
            </w:r>
            <w:r w:rsidR="00CA2785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BD1F15" w:rsidRPr="009F7CD1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D20B5C" w:rsidR="00BD1F15" w:rsidRPr="009F7CD1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D20B5C" w:rsidR="00BD1F15" w:rsidRPr="009F7CD1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D1F15" w:rsidP="00E57E44" w:rsidR="00BD1F15" w:rsidRPr="009F7CD1"/>
        </w:tc>
      </w:tr>
      <w:tr w:rsidTr="00602473" w:rsidR="00CA27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CA2785">
            <w:pPr>
              <w:jc w:val="center"/>
            </w:pPr>
            <w:r>
              <w:t>4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940BFD" w:rsidR="00CA2785">
            <w:r>
              <w:t>HEP-Operator distribucijskog sustava d.o.o.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9955C2" w:rsidR="00CA2785">
            <w:r>
              <w:t xml:space="preserve">Pula, </w:t>
            </w:r>
            <w:proofErr w:type="spellStart"/>
            <w:r>
              <w:t>Vergerijeva</w:t>
            </w:r>
            <w:proofErr w:type="spellEnd"/>
            <w:r>
              <w:t xml:space="preserve"> 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56A76" w:rsidP="00E57E44" w:rsidR="00CA2785">
            <w:pPr>
              <w:jc w:val="center"/>
            </w:pPr>
            <w:r>
              <w:t>46830600751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603BB" w:rsidP="002D3C32" w:rsidR="00CA2785">
            <w:pPr>
              <w:jc w:val="center"/>
            </w:pPr>
            <w:r>
              <w:t xml:space="preserve">2.485,70 </w:t>
            </w:r>
            <w:r w:rsidR="00F12D18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603BB" w:rsidP="001E1663" w:rsidR="00CA2785">
            <w:pPr>
              <w:jc w:val="center"/>
            </w:pPr>
            <w:r>
              <w:t xml:space="preserve">2.485,70 </w:t>
            </w:r>
            <w:r w:rsidR="00F12D18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CA2785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CA2785" w:rsidRPr="009F7CD1"/>
        </w:tc>
      </w:tr>
      <w:tr w:rsidTr="00602473" w:rsidR="00CA2785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CA2785">
            <w:pPr>
              <w:jc w:val="center"/>
            </w:pPr>
            <w:r>
              <w:t>5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10CC7" w:rsidP="00940BFD" w:rsidR="00CA2785">
            <w:r>
              <w:t xml:space="preserve">ISTARSKI VODOVOD </w:t>
            </w:r>
            <w:r>
              <w:lastRenderedPageBreak/>
              <w:t>d.o.o.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10CC7" w:rsidP="009955C2" w:rsidR="00CA2785">
            <w:r>
              <w:lastRenderedPageBreak/>
              <w:t>Buzet, Sv. Ivan 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10CC7" w:rsidP="00E57E44" w:rsidR="00CA2785">
            <w:pPr>
              <w:jc w:val="center"/>
            </w:pPr>
            <w:r>
              <w:t>13269963589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10CC7" w:rsidP="002D3C32" w:rsidR="00CA2785">
            <w:pPr>
              <w:jc w:val="center"/>
            </w:pPr>
            <w:r>
              <w:t>728,61</w:t>
            </w:r>
            <w:r w:rsidR="00F12D18"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10CC7" w:rsidP="001E1663" w:rsidR="00CA2785">
            <w:pPr>
              <w:jc w:val="center"/>
            </w:pPr>
            <w:r>
              <w:t xml:space="preserve">728,61 </w:t>
            </w:r>
            <w:r w:rsidR="00F12D18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E57E44" w:rsidR="00CA2785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D20B5C" w:rsidR="00CA2785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A2785" w:rsidP="00E57E44" w:rsidR="00CA2785" w:rsidRPr="009F7CD1"/>
        </w:tc>
      </w:tr>
      <w:tr w:rsidTr="00602473" w:rsidR="00F12D18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F12D18">
            <w:pPr>
              <w:jc w:val="center"/>
            </w:pPr>
            <w:r>
              <w:lastRenderedPageBreak/>
              <w:t>6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603BB" w:rsidP="00940BFD" w:rsidR="00F12D18">
            <w:r>
              <w:t>REPUBLIKA HRVATSKA, MINISTARSTVO FINANCIJA, POREZNA UPRAVA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9955C2" w:rsidR="00F12D18">
            <w:r>
              <w:t>Katančićeva 5,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E57E44" w:rsidR="00F12D18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2D3C32" w:rsidR="00F12D18">
            <w:pPr>
              <w:jc w:val="center"/>
            </w:pPr>
            <w:r>
              <w:t xml:space="preserve">6.237,93 </w:t>
            </w:r>
            <w:r w:rsidR="000709AE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1E1663" w:rsidR="00F12D18">
            <w:pPr>
              <w:jc w:val="center"/>
            </w:pPr>
            <w:r>
              <w:t xml:space="preserve">6.237,93 </w:t>
            </w:r>
            <w:r w:rsidR="000709AE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E57E44" w:rsidR="00F12D18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D20B5C" w:rsidR="00F12D18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709AE" w:rsidP="00D20B5C" w:rsidR="00F12D18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2D18" w:rsidP="00E57E44" w:rsidR="00F12D18" w:rsidRPr="009F7CD1"/>
        </w:tc>
      </w:tr>
      <w:tr w:rsidTr="00602473" w:rsidR="00D25A9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E57E44" w:rsidR="00D25A9A">
            <w:pPr>
              <w:jc w:val="center"/>
            </w:pPr>
            <w:r>
              <w:t>7</w:t>
            </w:r>
          </w:p>
        </w:tc>
        <w:tc>
          <w:tcPr>
            <w:tcW w:type="dxa" w:w="1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940BFD" w:rsidR="00D25A9A">
            <w:r>
              <w:t>B2 KAPITAL d.o.o.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9955C2" w:rsidR="00D25A9A">
            <w:r>
              <w:t>Zagreb, Radnička 41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E57E44" w:rsidR="00D25A9A">
            <w:pPr>
              <w:jc w:val="center"/>
            </w:pPr>
            <w:r>
              <w:t>57509775367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2D3C32" w:rsidR="00D25A9A">
            <w:pPr>
              <w:jc w:val="center"/>
            </w:pPr>
            <w:r>
              <w:t xml:space="preserve">657.674,41 </w:t>
            </w:r>
            <w:r w:rsidRPr="00AB4CDF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1E1663" w:rsidR="00D25A9A">
            <w:pPr>
              <w:jc w:val="center"/>
            </w:pPr>
            <w:r>
              <w:t xml:space="preserve">657.674,41 </w:t>
            </w:r>
            <w:r w:rsidRPr="00AB4CDF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7A39" w:rsidP="00D25A9A" w:rsidR="00D25A9A">
            <w:pPr>
              <w:spacing w:lineRule="auto" w:line="360"/>
              <w:jc w:val="center"/>
            </w:pPr>
            <w:r w:rsidRPr="00E87A39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7A39" w:rsidP="00D20B5C" w:rsidR="00D25A9A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7A39" w:rsidP="00D20B5C" w:rsidR="00D25A9A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5A9A" w:rsidP="00E57E44" w:rsidR="00D25A9A" w:rsidRPr="009F7CD1"/>
        </w:tc>
      </w:tr>
      <w:tr w:rsidTr="00602473" w:rsidR="00E80B85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9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80B85" w:rsidR="00940BFD" w:rsidRPr="009F7CD1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7A39" w:rsidP="00E80B8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701.720,92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7A39" w:rsidP="0011155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701.720,92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0709AE">
        <w:t>12</w:t>
      </w:r>
      <w:r w:rsidR="00B42C56">
        <w:t xml:space="preserve">. </w:t>
      </w:r>
      <w:r w:rsidR="000709AE">
        <w:t>siječnja</w:t>
      </w:r>
      <w:r w:rsidRPr="009F7CD1">
        <w:t xml:space="preserve"> 201</w:t>
      </w:r>
      <w:r w:rsidR="000709AE">
        <w:t>7</w:t>
      </w:r>
      <w:r w:rsidRPr="009F7CD1">
        <w:t>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503" w:rsidP="00D23503" w:rsidR="00D23503">
    <w:pPr>
      <w:pStyle w:val="Zaglavlje"/>
      <w:jc w:val="right"/>
    </w:pPr>
    <w:proofErr w:type="spellStart"/>
    <w:r>
      <w:t>Posl</w:t>
    </w:r>
    <w:proofErr w:type="spellEnd"/>
    <w:r>
      <w:t>. broj: 4 St-902/2016-29</w:t>
    </w:r>
  </w:p>
  <w:p w:rsidRDefault="00E57E44" w:rsidP="00D23503" w:rsidR="00E57E44" w:rsidRPr="00D235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027642"/>
    <w:rsid w:val="00042958"/>
    <w:rsid w:val="000601D2"/>
    <w:rsid w:val="000603BB"/>
    <w:rsid w:val="00064CD4"/>
    <w:rsid w:val="000709AE"/>
    <w:rsid w:val="002D3C32"/>
    <w:rsid w:val="00310CC7"/>
    <w:rsid w:val="00356A76"/>
    <w:rsid w:val="0039229D"/>
    <w:rsid w:val="003C2EA0"/>
    <w:rsid w:val="004A712B"/>
    <w:rsid w:val="00537907"/>
    <w:rsid w:val="005C397A"/>
    <w:rsid w:val="00602473"/>
    <w:rsid w:val="006D1274"/>
    <w:rsid w:val="00753C08"/>
    <w:rsid w:val="008625DF"/>
    <w:rsid w:val="008C499B"/>
    <w:rsid w:val="00940BFD"/>
    <w:rsid w:val="00950D2C"/>
    <w:rsid w:val="009955C2"/>
    <w:rsid w:val="00B04590"/>
    <w:rsid w:val="00B42C56"/>
    <w:rsid w:val="00BD1F15"/>
    <w:rsid w:val="00CA2785"/>
    <w:rsid w:val="00CE68D5"/>
    <w:rsid w:val="00D23503"/>
    <w:rsid w:val="00D25A9A"/>
    <w:rsid w:val="00E57E44"/>
    <w:rsid w:val="00E80B85"/>
    <w:rsid w:val="00E87A39"/>
    <w:rsid w:val="00F12D18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188</properties:Words>
  <properties:Characters>1074</properties:Characters>
  <properties:Lines>148</properties:Lines>
  <properties:Paragraphs>90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2017-01-12T11:44:00Z</dcterms:created>
  <dc:creator>Tijana Licul</dc:creator>
  <cp:lastModifiedBy>Sanja Prodan</cp:lastModifiedBy>
  <cp:lastPrinted>2016-11-22T12:00:00Z</cp:lastPrinted>
  <dcterms:modified xmlns:xsi="http://www.w3.org/2001/XMLSchema-instance" xsi:type="dcterms:W3CDTF">2017-01-13T11:15:00Z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