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42cf" w14:paraId="c7842cf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C799B">
        <w:rPr>
          <w:b/>
          <w:sz w:val="24"/>
        </w:rPr>
        <w:t>15</w:t>
      </w:r>
      <w:r w:rsidR="00CC1D84">
        <w:rPr>
          <w:b/>
          <w:sz w:val="24"/>
        </w:rPr>
        <w:t>57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C1D84">
        <w:rPr>
          <w:b/>
          <w:sz w:val="24"/>
        </w:rPr>
        <w:t>DOK-ING AUTOMOTIV d.o.o. Zagreb, Kanalski put 1, OIB 46614491266</w:t>
      </w:r>
      <w:r w:rsidR="00E81AB4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C1D84">
        <w:rPr>
          <w:sz w:val="24"/>
        </w:rPr>
        <w:t>08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CC1D8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C1D84">
        <w:rPr>
          <w:b/>
          <w:sz w:val="24"/>
        </w:rPr>
        <w:t>DOK-ING AUTOMOTIV d.o.o. Zagreb, Kanalski put 1, OIB 46614491266.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C1D84">
        <w:rPr>
          <w:b/>
          <w:sz w:val="24"/>
          <w:u w:val="single"/>
        </w:rPr>
        <w:t>15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C1D84">
        <w:rPr>
          <w:b/>
          <w:sz w:val="24"/>
          <w:u w:val="single"/>
        </w:rPr>
        <w:t>09,30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CC1D84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C1D84">
        <w:rPr>
          <w:sz w:val="24"/>
        </w:rPr>
        <w:t>zakonski zastupnici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</w:p>
    <w:p w:rsidRDefault="00CC1D84" w:rsidP="00887FD0" w:rsidR="00CC1D84">
      <w:pPr>
        <w:jc w:val="both"/>
        <w:rPr>
          <w:sz w:val="24"/>
        </w:rPr>
      </w:pPr>
      <w:r>
        <w:rPr>
          <w:sz w:val="24"/>
        </w:rPr>
        <w:t xml:space="preserve">             </w:t>
      </w:r>
      <w:r w:rsidR="00985D63">
        <w:rPr>
          <w:sz w:val="24"/>
        </w:rPr>
        <w:t xml:space="preserve"> </w:t>
      </w:r>
      <w:r>
        <w:rPr>
          <w:sz w:val="24"/>
        </w:rPr>
        <w:t>Tomislav Boško, Zagreb, Ulica Josipa Kozarca 40</w:t>
      </w:r>
    </w:p>
    <w:p w:rsidRDefault="00CC1D84" w:rsidP="00887FD0" w:rsidR="00887FD0">
      <w:pPr>
        <w:jc w:val="both"/>
        <w:rPr>
          <w:sz w:val="24"/>
        </w:rPr>
      </w:pPr>
      <w:r>
        <w:rPr>
          <w:sz w:val="24"/>
        </w:rPr>
        <w:t xml:space="preserve">              Vjekoslav Majetić, Zagreb, Kozarčeva 38</w:t>
      </w:r>
      <w:r w:rsidR="00D859A8">
        <w:rPr>
          <w:sz w:val="24"/>
        </w:rPr>
        <w:t>,</w:t>
      </w:r>
      <w:r w:rsidR="00887FD0"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C1D84">
        <w:rPr>
          <w:sz w:val="24"/>
          <w:szCs w:val="24"/>
        </w:rPr>
        <w:t>zakonski</w:t>
      </w:r>
      <w:r w:rsidR="00985D63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CC1D84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CC1D84">
        <w:rPr>
          <w:b/>
          <w:sz w:val="24"/>
          <w:szCs w:val="24"/>
        </w:rPr>
        <w:t>Tomislavu Boško iz Zagreba, Ulica Josipa Kozarca 40, OIB 11018108796 i Vjekoslavu Majetiću iz Zagreba, Kozarčeva 38, OIB 92415864204</w:t>
      </w:r>
      <w:r w:rsidR="00E81AB4">
        <w:rPr>
          <w:b/>
          <w:sz w:val="24"/>
          <w:szCs w:val="24"/>
        </w:rPr>
        <w:t>,</w:t>
      </w:r>
      <w:r w:rsidR="00E81AB4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</w:t>
      </w:r>
      <w:r w:rsidR="00CC1D84">
        <w:rPr>
          <w:sz w:val="24"/>
          <w:szCs w:val="24"/>
        </w:rPr>
        <w:t>e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CC1D84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985D63">
        <w:rPr>
          <w:sz w:val="24"/>
          <w:szCs w:val="24"/>
        </w:rPr>
        <w:t>i zastupni</w:t>
      </w:r>
      <w:r w:rsidR="00CC1D84">
        <w:rPr>
          <w:sz w:val="24"/>
          <w:szCs w:val="24"/>
        </w:rPr>
        <w:t>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</w:t>
      </w:r>
      <w:r w:rsidR="00CC1D84">
        <w:rPr>
          <w:sz w:val="24"/>
          <w:szCs w:val="24"/>
        </w:rPr>
        <w:t>ju</w:t>
      </w:r>
      <w:r w:rsidR="00410114">
        <w:rPr>
          <w:sz w:val="24"/>
          <w:szCs w:val="24"/>
        </w:rPr>
        <w:t xml:space="preserve">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CC1D84">
        <w:rPr>
          <w:sz w:val="24"/>
          <w:szCs w:val="24"/>
        </w:rPr>
        <w:t>tupnici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CC1D84">
        <w:rPr>
          <w:sz w:val="24"/>
          <w:szCs w:val="24"/>
        </w:rPr>
        <w:t>ve traženih isprava i ne odazovu</w:t>
      </w:r>
      <w:r w:rsidR="00410114">
        <w:rPr>
          <w:sz w:val="24"/>
          <w:szCs w:val="24"/>
        </w:rPr>
        <w:t xml:space="preserve"> se na zakazano ročište, može </w:t>
      </w:r>
      <w:r w:rsidR="00CC1D84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CC1D84" w:rsidRPr="00CC1D84">
        <w:rPr>
          <w:sz w:val="24"/>
        </w:rPr>
        <w:t>DOK-ING AUTOMOTIV d.o.o. Zagreb, Kanalski put 1, OIB 46614491266</w:t>
      </w:r>
      <w:r w:rsidR="00FF29B5">
        <w:rPr>
          <w:b/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C1D84">
        <w:rPr>
          <w:b/>
          <w:sz w:val="24"/>
        </w:rPr>
        <w:t>1557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C1D84">
        <w:rPr>
          <w:sz w:val="24"/>
        </w:rPr>
        <w:t>05.09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CC1D84">
        <w:rPr>
          <w:sz w:val="24"/>
        </w:rPr>
        <w:t>938.690,72</w:t>
      </w:r>
      <w:r w:rsidR="00C252F0">
        <w:rPr>
          <w:sz w:val="24"/>
        </w:rPr>
        <w:t xml:space="preserve"> kn i da zapošljava </w:t>
      </w:r>
      <w:r w:rsidR="00CC1D84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C1D84">
        <w:rPr>
          <w:sz w:val="24"/>
        </w:rPr>
        <w:t>08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CC1D84" w:rsidR="00F4611B">
      <w:pgSz w:h="16838" w:w="11906"/>
      <w:pgMar w:gutter="0" w:footer="720" w:header="720" w:left="1417" w:bottom="1417" w:right="1417" w:top="28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C799B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31998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B365F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C1D84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1AB4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24CDE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29B5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</izvorni_sadrzaj>
    <derivirana_varijabla naziv="DomainObject.Predmet.Opis_1">Članak 11.ZOS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St-1557/2018</izvorni_sadrzaj>
    <derivirana_varijabla naziv="DomainObject.Predmet.OznakaBroj_1">St-1557/2018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DOK-ING AUTOMOTIV d.o.o. zastupanog po punomoćniku Tomislav Boško</izvorni_sadrzaj>
    <derivirana_varijabla naziv="DomainObject.Predmet.ProtustrankaFormated_1">  DOK-ING AUTOMOTIV d.o.o. zastupanog po punomoćniku Tomislav Boško</derivirana_varijabla>
  </DomainObject.Predmet.ProtustrankaFormated>
  <DomainObject.Predmet.ProtustrankaFormatedOIB>
    <izvorni_sadrzaj>  DOK-ING AUTOMOTIV d.o.o., OIB 46614491266 zastupanog po punomoćniku Tomislav Boško</izvorni_sadrzaj>
    <derivirana_varijabla naziv="DomainObject.Predmet.ProtustrankaFormatedOIB_1">  DOK-ING AUTOMOTIV d.o.o., OIB 46614491266 zastupanog po punomoćniku Tomislav Boško</derivirana_varijabla>
  </DomainObject.Predmet.ProtustrankaFormatedOIB>
  <DomainObject.Predmet.ProtustrankaFormatedWithAdress>
    <izvorni_sadrzaj> DOK-ING AUTOMOTIV d.o.o., Kanalski put 1, 10000 Zagreb zastupanog po punomoćniku Tomislav Boško</izvorni_sadrzaj>
    <derivirana_varijabla naziv="DomainObject.Predmet.ProtustrankaFormatedWithAdress_1"> DOK-ING AUTOMOTIV d.o.o., Kanalski put 1, 10000 Zagreb zastupanog po punomoćniku Tomislav Boško</derivirana_varijabla>
  </DomainObject.Predmet.ProtustrankaFormatedWithAdress>
  <DomainObject.Predmet.ProtustrankaFormatedWithAdressOIB>
    <izvorni_sadrzaj> DOK-ING AUTOMOTIV d.o.o., OIB 46614491266, Kanalski put 1, 10000 Zagreb zastupanog po punomoćniku Tomislav Boško</izvorni_sadrzaj>
    <derivirana_varijabla naziv="DomainObject.Predmet.ProtustrankaFormatedWithAdressOIB_1"> DOK-ING AUTOMOTIV d.o.o., OIB 46614491266, Kanalski put 1, 10000 Zagreb zastupanog po punomoćniku Tomislav Boško</derivirana_varijabla>
  </DomainObject.Predmet.ProtustrankaFormatedWithAdressOIB>
  <DomainObject.Predmet.ProtustrankaWithAdress>
    <izvorni_sadrzaj>DOK-ING AUTOMOTIV d.o.o. Kanalski put 1, 10000 Zagreb</izvorni_sadrzaj>
    <derivirana_varijabla naziv="DomainObject.Predmet.ProtustrankaWithAdress_1">DOK-ING AUTOMOTIV d.o.o. Kanalski put 1, 10000 Zagreb</derivirana_varijabla>
  </DomainObject.Predmet.ProtustrankaWithAdress>
  <DomainObject.Predmet.ProtustrankaWithAdressOIB>
    <izvorni_sadrzaj>DOK-ING AUTOMOTIV d.o.o., OIB 46614491266, Kanalski put 1, 10000 Zagreb</izvorni_sadrzaj>
    <derivirana_varijabla naziv="DomainObject.Predmet.ProtustrankaWithAdressOIB_1">DOK-ING AUTOMOTIV d.o.o., OIB 46614491266, Kanalski put 1, 10000 Zagreb</derivirana_varijabla>
  </DomainObject.Predmet.ProtustrankaWithAdressOIB>
  <DomainObject.Predmet.ProtustrankaNazivFormated>
    <izvorni_sadrzaj>DOK-ING AUTOMOTIV d.o.o.</izvorni_sadrzaj>
    <derivirana_varijabla naziv="DomainObject.Predmet.ProtustrankaNazivFormated_1">DOK-ING AUTOMOTIV d.o.o.</derivirana_varijabla>
  </DomainObject.Predmet.ProtustrankaNazivFormated>
  <DomainObject.Predmet.ProtustrankaNazivFormatedOIB>
    <izvorni_sadrzaj>DOK-ING AUTOMOTIV d.o.o., OIB 46614491266</izvorni_sadrzaj>
    <derivirana_varijabla naziv="DomainObject.Predmet.ProtustrankaNazivFormatedOIB_1">DOK-ING AUTOMOTIV d.o.o., OIB 46614491266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DOK-ING AUTOMOTIV d.o.o. zastupanog po punomoćniku Tomislav Boško</item>
    </izvorni_sadrzaj>
    <derivirana_varijabla naziv="DomainObject.Predmet.ProtuStrankaListFormated_1">
      <item>DOK-ING AUTOMOTIV d.o.o. zastupanog po punomoćniku Tomislav Boško</item>
    </derivirana_varijabla>
  </DomainObject.Predmet.ProtuStrankaListFormated>
  <DomainObject.Predmet.ProtuStrankaListFormatedOIB>
    <izvorni_sadrzaj>
      <item>DOK-ING AUTOMOTIV d.o.o., OIB 46614491266 zastupanog po punomoćniku Tomislav Boško</item>
    </izvorni_sadrzaj>
    <derivirana_varijabla naziv="DomainObject.Predmet.ProtuStrankaListFormatedOIB_1">
      <item>DOK-ING AUTOMOTIV d.o.o., OIB 46614491266 zastupanog po punomoćniku Tomislav Boško</item>
    </derivirana_varijabla>
  </DomainObject.Predmet.ProtuStrankaListFormatedOIB>
  <DomainObject.Predmet.ProtuStrankaListFormatedWithAdress>
    <izvorni_sadrzaj>
      <item>DOK-ING AUTOMOTIV d.o.o., Kanalski put 1, 10000 Zagreb zastupanog po punomoćniku Tomislav Boško</item>
    </izvorni_sadrzaj>
    <derivirana_varijabla naziv="DomainObject.Predmet.ProtuStrankaListFormatedWithAdress_1">
      <item>DOK-ING AUTOMOTIV d.o.o., Kanalski put 1, 10000 Zagreb zastupanog po punomoćniku Tomislav Boško</item>
    </derivirana_varijabla>
  </DomainObject.Predmet.ProtuStrankaListFormatedWithAdress>
  <DomainObject.Predmet.ProtuStrankaListFormatedWithAdressOIB>
    <izvorni_sadrzaj>
      <item>DOK-ING AUTOMOTIV d.o.o., OIB 46614491266, Kanalski put 1, 10000 Zagreb zastupanog po punomoćniku Tomislav Boško</item>
    </izvorni_sadrzaj>
    <derivirana_varijabla naziv="DomainObject.Predmet.ProtuStrankaListFormatedWithAdressOIB_1">
      <item>DOK-ING AUTOMOTIV d.o.o., OIB 46614491266, Kanalski put 1, 10000 Zagreb zastupanog po punomoćniku Tomislav Boško</item>
    </derivirana_varijabla>
  </DomainObject.Predmet.ProtuStrankaListFormatedWithAdressOIB>
  <DomainObject.Predmet.ProtuStrankaListNazivFormated>
    <izvorni_sadrzaj>
      <item>DOK-ING AUTOMOTIV d.o.o.</item>
    </izvorni_sadrzaj>
    <derivirana_varijabla naziv="DomainObject.Predmet.ProtuStrankaListNazivFormated_1">
      <item>DOK-ING AUTOMOTIV d.o.o.</item>
    </derivirana_varijabla>
  </DomainObject.Predmet.ProtuStrankaListNazivFormated>
  <DomainObject.Predmet.ProtuStrankaListNazivFormatedOIB>
    <izvorni_sadrzaj>
      <item>DOK-ING AUTOMOTIV d.o.o., OIB 46614491266</item>
    </izvorni_sadrzaj>
    <derivirana_varijabla naziv="DomainObject.Predmet.ProtuStrankaListNazivFormatedOIB_1">
      <item>DOK-ING AUTOMOTIV d.o.o., OIB 46614491266</item>
    </derivirana_varijabla>
  </DomainObject.Predmet.ProtuStrankaListNazivFormatedOIB>
  <DomainObject.Predmet.OstaliListFormated>
    <izvorni_sadrzaj>
      <item>Vjekoslav Majetić</item>
      <item>Tomislav Boško punomoćnik sudionika u postupku DOK-ING AUTOMOTIV d.o.o.</item>
    </izvorni_sadrzaj>
    <derivirana_varijabla naziv="DomainObject.Predmet.OstaliListFormated_1">
      <item>Vjekoslav Majetić</item>
      <item>Tomislav Boško punomoćnik sudionika u postupku DOK-ING AUTOMOTIV d.o.o.</item>
    </derivirana_varijabla>
  </DomainObject.Predmet.OstaliListFormated>
  <DomainObject.Predmet.OstaliListFormatedOIB>
    <izvorni_sadrzaj>
      <item>Vjekoslav Majetić, OIB 92415864204</item>
      <item>Tomislav Boško, OIB 11018108796 punomoćnik sudionika u postupku DOK-ING AUTOMOTIV d.o.o.</item>
    </izvorni_sadrzaj>
    <derivirana_varijabla naziv="DomainObject.Predmet.OstaliListFormatedOIB_1">
      <item>Vjekoslav Majetić, OIB 92415864204</item>
      <item>Tomislav Boško, OIB 11018108796 punomoćnik sudionika u postupku DOK-ING AUTOMOTIV d.o.o.</item>
    </derivirana_varijabla>
  </DomainObject.Predmet.OstaliListFormatedOIB>
  <DomainObject.Predmet.OstaliListFormatedWithAdress>
    <izvorni_sadrzaj>
      <item>Vjekoslav Majetić, Ulica Josipa Kozarca 38, 10000 Zagreb</item>
      <item>Tomislav Boško, Ulica Josipa Kozarca 40, 10000 Zagreb punomoćnik sudionika u postupku DOK-ING AUTOMOTIV d.o.o.</item>
    </izvorni_sadrzaj>
    <derivirana_varijabla naziv="DomainObject.Predmet.OstaliListFormatedWithAdress_1">
      <item>Vjekoslav Majetić, Ulica Josipa Kozarca 38, 10000 Zagreb</item>
      <item>Tomislav Boško, Ulica Josipa Kozarca 40, 10000 Zagreb punomoćnik sudionika u postupku DOK-ING AUTOMOTIV d.o.o.</item>
    </derivirana_varijabla>
  </DomainObject.Predmet.OstaliListFormatedWithAdress>
  <DomainObject.Predmet.OstaliListFormatedWithAdressOIB>
    <izvorni_sadrzaj>
      <item>Vjekoslav Majetić, OIB 92415864204, Ulica Josipa Kozarca 38, 10000 Zagreb</item>
      <item>Tomislav Boško, OIB 11018108796, Ulica Josipa Kozarca 40, 10000 Zagreb punomoćnik sudionika u postupku DOK-ING AUTOMOTIV d.o.o.</item>
    </izvorni_sadrzaj>
    <derivirana_varijabla naziv="DomainObject.Predmet.OstaliListFormatedWithAdressOIB_1">
      <item>Vjekoslav Majetić, OIB 92415864204, Ulica Josipa Kozarca 38, 10000 Zagreb</item>
      <item>Tomislav Boško, OIB 11018108796, Ulica Josipa Kozarca 40, 10000 Zagreb punomoćnik sudionika u postupku DOK-ING AUTOMOTIV d.o.o.</item>
    </derivirana_varijabla>
  </DomainObject.Predmet.OstaliListFormatedWithAdressOIB>
  <DomainObject.Predmet.OstaliListNazivFormated>
    <izvorni_sadrzaj>
      <item>Vjekoslav Majetić</item>
      <item>Tomislav Boško</item>
    </izvorni_sadrzaj>
    <derivirana_varijabla naziv="DomainObject.Predmet.OstaliListNazivFormated_1">
      <item>Vjekoslav Majetić</item>
      <item>Tomislav Boško</item>
    </derivirana_varijabla>
  </DomainObject.Predmet.OstaliListNazivFormated>
  <DomainObject.Predmet.OstaliListNazivFormatedOIB>
    <izvorni_sadrzaj>
      <item>Vjekoslav Majetić, OIB 92415864204</item>
      <item>Tomislav Boško, OIB 11018108796</item>
    </izvorni_sadrzaj>
    <derivirana_varijabla naziv="DomainObject.Predmet.OstaliListNazivFormatedOIB_1">
      <item>Vjekoslav Majetić, OIB 92415864204</item>
      <item>Tomislav Boško, OIB 11018108796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DOK-ING AUTOMOTIV d.o.o.</izvorni_sadrzaj>
    <derivirana_varijabla naziv="DomainObject.Predmet.ProtustrankaIDrugi_1">DOK-ING AUTOMOTIV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DOK-ING AUTOMOTIV d.o.o., OIB 46614491266, Kanalski put 1, 10000 Zagreb</izvorni_sadrzaj>
    <derivirana_varijabla naziv="DomainObject.Predmet.ProtustrankaIDrugiAdressOIB_1">DOK-ING AUTOMOTIV d.o.o., OIB 46614491266, Kanalski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DOK-ING AUTOMOTIV d.o.o.</item>
      <item>FINA Regionalni centar Zagreb</item>
      <item>Vjekoslav Majetić</item>
      <item>Tomislav Boško</item>
    </izvorni_sadrzaj>
    <derivirana_varijabla naziv="DomainObject.Predmet.SudioniciListNaziv_1">
      <item>DOK-ING AUTOMOTIV d.o.o.</item>
      <item>FINA Regionalni centar Zagreb</item>
      <item>Vjekoslav Majetić</item>
      <item>Tomislav Boško</item>
    </derivirana_varijabla>
  </DomainObject.Predmet.SudioniciListNaziv>
  <DomainObject.Predmet.SudioniciListAdressOIB>
    <izvorni_sadrzaj>
      <item>DOK-ING AUTOMOTIV d.o.o., OIB 46614491266, Kanalski put 1,10000 Zagreb</item>
      <item>FINA Regionalni centar Zagreb, OIB 85821130368, Trg svibanjskih žrtava 1995. 1,10000 Zagreb</item>
      <item>Vjekoslav Majetić, OIB 92415864204, Ulica Josipa Kozarca 38,10000 Zagreb</item>
      <item>Tomislav Boško, OIB 11018108796, Ulica Josipa Kozarca 40,10000 Zagreb</item>
    </izvorni_sadrzaj>
    <derivirana_varijabla naziv="DomainObject.Predmet.SudioniciListAdressOIB_1">
      <item>DOK-ING AUTOMOTIV d.o.o., OIB 46614491266, Kanalski put 1,10000 Zagreb</item>
      <item>FINA Regionalni centar Zagreb, OIB 85821130368, Trg svibanjskih žrtava 1995. 1,10000 Zagreb</item>
      <item>Vjekoslav Majetić, OIB 92415864204, Ulica Josipa Kozarca 38,10000 Zagreb</item>
      <item>Tomislav Boško, OIB 11018108796, Ulica Josipa Kozarca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46614491266</item>
      <item>, OIB 92415864204</item>
      <item>, OIB 11018108796</item>
    </izvorni_sadrzaj>
    <derivirana_varijabla naziv="DomainObject.Predmet.SudioniciListNazivOIB_1">
      <item>, OIB 85821130368</item>
      <item>, OIB 46614491266</item>
      <item>, OIB 92415864204</item>
      <item>, OIB 11018108796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520</properties:Words>
  <properties:Characters>2931</properties:Characters>
  <properties:Lines>92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2019-01-04T08:35:00Z</dcterms:created>
  <dc:creator>Trgovacki sud</dc:creator>
  <cp:lastModifiedBy>wsadmin</cp:lastModifiedBy>
  <cp:lastPrinted>2019-01-08T08:48:00Z</cp:lastPrinted>
  <dcterms:modified xmlns:xsi="http://www.w3.org/2001/XMLSchema-instance" xsi:type="dcterms:W3CDTF">2019-01-09T07:08:00Z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