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d4659" w14:paraId="2bd4659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 xml:space="preserve">od </w:t>
      </w:r>
      <w:r w:rsidR="008C6CA5">
        <w:rPr>
          <w:rFonts w:hAnsi="Times New Roman" w:ascii="Times New Roman"/>
          <w:szCs w:val="24"/>
          <w:lang w:val="hr-HR"/>
        </w:rPr>
        <w:t>16. travnja</w:t>
      </w:r>
      <w:r w:rsidR="00F3560D">
        <w:rPr>
          <w:rFonts w:hAnsi="Times New Roman" w:ascii="Times New Roman"/>
          <w:szCs w:val="24"/>
          <w:lang w:val="hr-HR"/>
        </w:rPr>
        <w:t xml:space="preserve"> 2018</w:t>
      </w:r>
      <w:r w:rsidR="00021E91" w:rsidRPr="00DD26FC">
        <w:rPr>
          <w:rFonts w:hAnsi="Times New Roman" w:ascii="Times New Roman"/>
          <w:szCs w:val="24"/>
          <w:lang w:val="hr-HR"/>
        </w:rPr>
        <w:t xml:space="preserve"> godine</w:t>
      </w:r>
    </w:p>
    <w:p w:rsidRDefault="00DA433A" w:rsidP="00FF36A4" w:rsidR="00FF36A4" w:rsidRPr="008C6CA5">
      <w:pPr>
        <w:jc w:val="center"/>
        <w:rPr>
          <w:rFonts w:hAnsi="Times New Roman" w:ascii="Times New Roman"/>
          <w:szCs w:val="24"/>
          <w:lang w:val="hr-HR"/>
        </w:rPr>
      </w:pPr>
      <w:r w:rsidRPr="008C6CA5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8C6CA5">
      <w:pPr>
        <w:jc w:val="center"/>
        <w:rPr>
          <w:rFonts w:hAnsi="Times New Roman" w:ascii="Times New Roman"/>
          <w:szCs w:val="24"/>
          <w:lang w:val="hr-HR"/>
        </w:rPr>
      </w:pPr>
      <w:r w:rsidRPr="008C6CA5">
        <w:rPr>
          <w:rFonts w:hAnsi="Times New Roman" w:ascii="Times New Roman"/>
          <w:szCs w:val="24"/>
          <w:lang w:val="hr-HR"/>
        </w:rPr>
        <w:t xml:space="preserve">o </w:t>
      </w:r>
      <w:r w:rsidR="003A4205" w:rsidRPr="008C6CA5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8C6CA5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20473C" w:rsidR="00E8232C" w:rsidRPr="008C6CA5">
      <w:pPr>
        <w:jc w:val="center"/>
        <w:rPr>
          <w:rFonts w:hAnsi="Times New Roman" w:ascii="Times New Roman"/>
          <w:lang w:val="hr-HR"/>
        </w:rPr>
      </w:pPr>
      <w:r w:rsidRPr="008C6CA5">
        <w:rPr>
          <w:rFonts w:hAnsi="Times New Roman" w:ascii="Times New Roman"/>
          <w:szCs w:val="24"/>
          <w:lang w:val="hr-HR"/>
        </w:rPr>
        <w:t xml:space="preserve">nad dužnikom </w:t>
      </w:r>
      <w:r w:rsidR="008C6CA5" w:rsidRPr="008C6CA5">
        <w:rPr>
          <w:rFonts w:hAnsi="Times New Roman" w:ascii="Times New Roman"/>
          <w:lang w:val="hr-HR"/>
        </w:rPr>
        <w:t>DUPING d.o.o., Varaždin, Zagrebačka ulica 10, OIB: 78682259567</w:t>
      </w:r>
    </w:p>
    <w:p w:rsidRDefault="00B64591" w:rsidR="00B64591" w:rsidRPr="008C6CA5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8C6CA5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8C6CA5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8C6CA5">
        <w:rPr>
          <w:rFonts w:hAnsi="Times New Roman" w:ascii="Times New Roman"/>
          <w:szCs w:val="24"/>
          <w:lang w:val="hr-HR"/>
        </w:rPr>
        <w:t xml:space="preserve">08,00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933B5B" w:rsidR="00933B5B">
      <w:pPr>
        <w:jc w:val="both"/>
        <w:rPr>
          <w:rFonts w:hAnsi="Times New Roman" w:ascii="Times New Roman"/>
          <w:szCs w:val="24"/>
          <w:lang w:val="hr-HR"/>
        </w:rPr>
      </w:pPr>
    </w:p>
    <w:p w:rsidRDefault="009B5A17" w:rsidR="00F356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Konstatira se da </w:t>
      </w:r>
      <w:r w:rsidR="00F3560D">
        <w:rPr>
          <w:rFonts w:hAnsi="Times New Roman" w:ascii="Times New Roman"/>
          <w:szCs w:val="24"/>
          <w:lang w:val="hr-HR"/>
        </w:rPr>
        <w:t xml:space="preserve">su </w:t>
      </w:r>
      <w:r>
        <w:rPr>
          <w:rFonts w:hAnsi="Times New Roman" w:ascii="Times New Roman"/>
          <w:szCs w:val="24"/>
          <w:lang w:val="hr-HR"/>
        </w:rPr>
        <w:t xml:space="preserve">na današnje ročište </w:t>
      </w:r>
      <w:r w:rsidR="00F3560D">
        <w:rPr>
          <w:rFonts w:hAnsi="Times New Roman" w:ascii="Times New Roman"/>
          <w:szCs w:val="24"/>
          <w:lang w:val="hr-HR"/>
        </w:rPr>
        <w:t xml:space="preserve">pristupili zastupnica Republike Hrvatske, zamjenica Županijskog državnog odvjetnika u Varaždinu, Građansko-upravni odjel Varaždin, </w:t>
      </w:r>
      <w:r w:rsidR="00C571BC">
        <w:rPr>
          <w:rFonts w:hAnsi="Times New Roman" w:ascii="Times New Roman"/>
          <w:szCs w:val="24"/>
          <w:lang w:val="hr-HR"/>
        </w:rPr>
        <w:t xml:space="preserve">Tanja Purić-Stamenković, te punomoćnica dužnika Ivana </w:t>
      </w:r>
      <w:proofErr w:type="spellStart"/>
      <w:r w:rsidR="00C571BC">
        <w:rPr>
          <w:rFonts w:hAnsi="Times New Roman" w:ascii="Times New Roman"/>
          <w:szCs w:val="24"/>
          <w:lang w:val="hr-HR"/>
        </w:rPr>
        <w:t>Kostanjevec</w:t>
      </w:r>
      <w:proofErr w:type="spellEnd"/>
      <w:r w:rsidR="00C571B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571BC">
        <w:rPr>
          <w:rFonts w:hAnsi="Times New Roman" w:ascii="Times New Roman"/>
          <w:szCs w:val="24"/>
          <w:lang w:val="hr-HR"/>
        </w:rPr>
        <w:t>Rožmarić</w:t>
      </w:r>
      <w:proofErr w:type="spellEnd"/>
      <w:r w:rsidR="00C571BC">
        <w:rPr>
          <w:rFonts w:hAnsi="Times New Roman" w:ascii="Times New Roman"/>
          <w:szCs w:val="24"/>
          <w:lang w:val="hr-HR"/>
        </w:rPr>
        <w:t>, odvjetnica iz Varaždina.</w:t>
      </w:r>
    </w:p>
    <w:p w:rsidRDefault="00C571BC" w:rsidP="00265333" w:rsidR="00C571BC">
      <w:pPr>
        <w:jc w:val="both"/>
        <w:rPr>
          <w:rFonts w:hAnsi="Times New Roman" w:ascii="Times New Roman"/>
          <w:szCs w:val="24"/>
          <w:lang w:val="hr-HR"/>
        </w:rPr>
      </w:pPr>
    </w:p>
    <w:p w:rsidRDefault="00265333" w:rsidP="00C571BC" w:rsidR="00C571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na današnji dan pregledom baze FINE e-blokade je utvrđeno da je dužnik u blokadi s iznosom od 842.588,47 kn.</w:t>
      </w:r>
    </w:p>
    <w:p w:rsidRDefault="00265333" w:rsidP="00C571BC" w:rsidR="0026533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5333" w:rsidP="00C571BC" w:rsidR="002653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Punomoćnica dužnika predaje u spis punomoć i </w:t>
      </w:r>
      <w:proofErr w:type="spellStart"/>
      <w:r>
        <w:rPr>
          <w:rFonts w:hAnsi="Times New Roman" w:ascii="Times New Roman"/>
          <w:szCs w:val="24"/>
          <w:lang w:val="hr-HR"/>
        </w:rPr>
        <w:t>prokazni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popis imovine prema kojem dužnik nema nikakve imovine.</w:t>
      </w:r>
    </w:p>
    <w:p w:rsidRDefault="00265333" w:rsidP="00C571BC" w:rsidR="0026533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5333" w:rsidP="00C571BC" w:rsidR="002653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predlaže da se imenuje privremeni stečajni upravitelj s obzirom na veliki iznos duga i podatke Porezne uprave iz godišnjih financijskih izvješća o velikim iznosima robe na zalihi kako bi se detaljnije preispitalo da li dužnik ima određenu imovinu.</w:t>
      </w:r>
    </w:p>
    <w:p w:rsidRDefault="001611E4" w:rsidP="001611E4" w:rsidR="001611E4">
      <w:pPr>
        <w:jc w:val="both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1611E4" w:rsidP="001611E4" w:rsidR="001611E4">
      <w:pPr>
        <w:jc w:val="both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B21AD" w:rsidP="00DD26FC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43652F" w:rsidP="005C4579" w:rsidR="005C4579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Odluka će se donijeti pismenim putem.</w:t>
      </w:r>
    </w:p>
    <w:p w:rsidRDefault="00DD26FC" w:rsidP="001B21AD" w:rsidR="00DD26FC">
      <w:pPr>
        <w:rPr>
          <w:rFonts w:hAnsi="Times New Roman" w:ascii="Times New Roman"/>
          <w:szCs w:val="24"/>
          <w:lang w:val="hr-HR"/>
        </w:rPr>
      </w:pPr>
    </w:p>
    <w:p w:rsidRDefault="00933B5B" w:rsidP="001B21AD" w:rsidR="00933B5B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C571BC">
        <w:rPr>
          <w:rFonts w:hAnsi="Times New Roman" w:ascii="Times New Roman"/>
          <w:szCs w:val="24"/>
          <w:lang w:val="hr-HR"/>
        </w:rPr>
        <w:t>08,15</w:t>
      </w:r>
      <w:r w:rsidR="001B21AD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B54" w:rsidR="005D1B54">
      <w:r>
        <w:separator/>
      </w:r>
    </w:p>
  </w:endnote>
  <w:endnote w:id="0" w:type="continuationSeparator">
    <w:p w:rsidRDefault="005D1B54" w:rsidR="005D1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B54" w:rsidR="005D1B54">
      <w:r>
        <w:separator/>
      </w:r>
    </w:p>
  </w:footnote>
  <w:footnote w:id="0" w:type="continuationSeparator">
    <w:p w:rsidRDefault="005D1B54" w:rsidR="005D1B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43652F" w:rsidRPr="0043652F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proofErr w:type="spellStart"/>
    <w:r w:rsidR="0073192D">
      <w:rPr>
        <w:rFonts w:hAnsi="Times New Roman" w:ascii="Times New Roman"/>
        <w:szCs w:val="24"/>
      </w:rPr>
      <w:t>Poslovni</w:t>
    </w:r>
    <w:proofErr w:type="spellEnd"/>
    <w:r w:rsidR="0073192D">
      <w:rPr>
        <w:rFonts w:hAnsi="Times New Roman" w:ascii="Times New Roman"/>
        <w:szCs w:val="24"/>
      </w:rPr>
      <w:t xml:space="preserve"> </w:t>
    </w:r>
    <w:proofErr w:type="spellStart"/>
    <w:r w:rsidR="0073192D">
      <w:rPr>
        <w:rFonts w:hAnsi="Times New Roman" w:ascii="Times New Roman"/>
        <w:szCs w:val="24"/>
      </w:rPr>
      <w:t>broj</w:t>
    </w:r>
    <w:proofErr w:type="spellEnd"/>
    <w:r w:rsidR="0073192D">
      <w:rPr>
        <w:rFonts w:hAnsi="Times New Roman" w:ascii="Times New Roman"/>
        <w:szCs w:val="24"/>
      </w:rPr>
      <w:t>: 5 St-</w:t>
    </w:r>
    <w:r w:rsidR="001611E4">
      <w:rPr>
        <w:rFonts w:hAnsi="Times New Roman" w:ascii="Times New Roman"/>
        <w:szCs w:val="24"/>
      </w:rPr>
      <w:t>33/17-14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proofErr w:type="spellStart"/>
    <w:r w:rsidR="005A7D20" w:rsidRPr="005F4000">
      <w:rPr>
        <w:rFonts w:hAnsi="Times New Roman" w:ascii="Times New Roman"/>
        <w:szCs w:val="24"/>
      </w:rPr>
      <w:t>Poslovni</w:t>
    </w:r>
    <w:proofErr w:type="spellEnd"/>
    <w:r w:rsidR="005A7D20" w:rsidRPr="005F4000">
      <w:rPr>
        <w:rFonts w:hAnsi="Times New Roman" w:ascii="Times New Roman"/>
        <w:szCs w:val="24"/>
      </w:rPr>
      <w:t xml:space="preserve"> </w:t>
    </w:r>
    <w:proofErr w:type="spellStart"/>
    <w:r w:rsidR="005A7D20" w:rsidRPr="005F4000">
      <w:rPr>
        <w:rFonts w:hAnsi="Times New Roman" w:ascii="Times New Roman"/>
        <w:szCs w:val="24"/>
      </w:rPr>
      <w:t>broj</w:t>
    </w:r>
    <w:proofErr w:type="spellEnd"/>
    <w:r w:rsidR="005A7D20" w:rsidRPr="005F4000">
      <w:rPr>
        <w:rFonts w:hAnsi="Times New Roman" w:ascii="Times New Roman"/>
        <w:szCs w:val="24"/>
      </w:rPr>
      <w:t>: 5 St</w:t>
    </w:r>
    <w:r w:rsidR="005C16D9">
      <w:rPr>
        <w:rFonts w:hAnsi="Times New Roman" w:ascii="Times New Roman"/>
        <w:szCs w:val="24"/>
      </w:rPr>
      <w:t>-</w:t>
    </w:r>
    <w:r w:rsidR="008C6CA5">
      <w:rPr>
        <w:rFonts w:hAnsi="Times New Roman" w:ascii="Times New Roman"/>
        <w:szCs w:val="24"/>
      </w:rPr>
      <w:t>652/17-8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47D81"/>
    <w:rsid w:val="000532A4"/>
    <w:rsid w:val="00057B6D"/>
    <w:rsid w:val="000819F9"/>
    <w:rsid w:val="000829C3"/>
    <w:rsid w:val="00086D1C"/>
    <w:rsid w:val="00094CEB"/>
    <w:rsid w:val="000952D6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37968"/>
    <w:rsid w:val="001611E4"/>
    <w:rsid w:val="001633FD"/>
    <w:rsid w:val="00166468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65333"/>
    <w:rsid w:val="00285053"/>
    <w:rsid w:val="00291FBF"/>
    <w:rsid w:val="00293BDB"/>
    <w:rsid w:val="002A15DD"/>
    <w:rsid w:val="002A4AC0"/>
    <w:rsid w:val="002A6157"/>
    <w:rsid w:val="002B072D"/>
    <w:rsid w:val="002B310E"/>
    <w:rsid w:val="002B7311"/>
    <w:rsid w:val="002C6E23"/>
    <w:rsid w:val="002D3D88"/>
    <w:rsid w:val="002D5A22"/>
    <w:rsid w:val="002F07FA"/>
    <w:rsid w:val="002F40C8"/>
    <w:rsid w:val="002F4EF7"/>
    <w:rsid w:val="002F713C"/>
    <w:rsid w:val="00302F5B"/>
    <w:rsid w:val="00324691"/>
    <w:rsid w:val="00333527"/>
    <w:rsid w:val="00333C53"/>
    <w:rsid w:val="0035129B"/>
    <w:rsid w:val="00372367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B405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3652F"/>
    <w:rsid w:val="00441490"/>
    <w:rsid w:val="0044649F"/>
    <w:rsid w:val="00446832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793A"/>
    <w:rsid w:val="005C16D9"/>
    <w:rsid w:val="005C4579"/>
    <w:rsid w:val="005D1B54"/>
    <w:rsid w:val="005D4C4B"/>
    <w:rsid w:val="005D60C6"/>
    <w:rsid w:val="005E3F6A"/>
    <w:rsid w:val="005F1970"/>
    <w:rsid w:val="005F400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3B5F"/>
    <w:rsid w:val="00705E01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C6CA5"/>
    <w:rsid w:val="008E2614"/>
    <w:rsid w:val="008F00F9"/>
    <w:rsid w:val="00911FE1"/>
    <w:rsid w:val="00925300"/>
    <w:rsid w:val="009278FB"/>
    <w:rsid w:val="00930738"/>
    <w:rsid w:val="00933B5B"/>
    <w:rsid w:val="00933D4D"/>
    <w:rsid w:val="00954EBA"/>
    <w:rsid w:val="00977AF2"/>
    <w:rsid w:val="009922DD"/>
    <w:rsid w:val="009A2AE4"/>
    <w:rsid w:val="009A71CC"/>
    <w:rsid w:val="009B2401"/>
    <w:rsid w:val="009B5A17"/>
    <w:rsid w:val="009B75AB"/>
    <w:rsid w:val="009D03AD"/>
    <w:rsid w:val="009D392A"/>
    <w:rsid w:val="009D7014"/>
    <w:rsid w:val="009F1369"/>
    <w:rsid w:val="00A0083F"/>
    <w:rsid w:val="00A01D9A"/>
    <w:rsid w:val="00A07109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247B6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3619"/>
    <w:rsid w:val="00BF5731"/>
    <w:rsid w:val="00C01CFD"/>
    <w:rsid w:val="00C321E6"/>
    <w:rsid w:val="00C341D2"/>
    <w:rsid w:val="00C36F66"/>
    <w:rsid w:val="00C571BC"/>
    <w:rsid w:val="00C77C29"/>
    <w:rsid w:val="00C964C2"/>
    <w:rsid w:val="00CC138F"/>
    <w:rsid w:val="00CC6EE5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26408"/>
    <w:rsid w:val="00E335C5"/>
    <w:rsid w:val="00E40776"/>
    <w:rsid w:val="00E40D7D"/>
    <w:rsid w:val="00E46A9C"/>
    <w:rsid w:val="00E55DF5"/>
    <w:rsid w:val="00E8232C"/>
    <w:rsid w:val="00E86B02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3560D"/>
    <w:rsid w:val="00F46036"/>
    <w:rsid w:val="00F61949"/>
    <w:rsid w:val="00F70D2B"/>
    <w:rsid w:val="00F8052D"/>
    <w:rsid w:val="00F90A00"/>
    <w:rsid w:val="00FA13CD"/>
    <w:rsid w:val="00FA7103"/>
    <w:rsid w:val="00FC00EF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A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A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A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A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A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A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A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A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A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A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14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85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16. travnja 2018.</izvorni_sadrzaj>
    <derivirana_varijabla naziv="DomainObject.StvarniPocetakDatum_1">16. travnja 2018.</derivirana_varijabla>
  </DomainObject.StvarniPocetakDatum>
  <DomainObject.StvarniZavrsetakDatum>
    <izvorni_sadrzaj>16. travnja 2018.</izvorni_sadrzaj>
    <derivirana_varijabla naziv="DomainObject.StvarniZavrsetakDatum_1">16. travnja 2018.</derivirana_varijabla>
  </DomainObject.StvarniZavrsetakDatum>
  <DomainObject.PlaniraniZavrsetakDatum>
    <izvorni_sadrzaj>16. travnja 2018.</izvorni_sadrzaj>
    <derivirana_varijabla naziv="DomainObject.PlaniraniZavrsetakDatum_1">16. travnja 2018.</derivirana_varijabla>
  </DomainObject.PlaniraniZavrsetakDatum>
  <DomainObject.PlaniraniPocetakDatum>
    <izvorni_sadrzaj>16. travnja 2018.</izvorni_sadrzaj>
    <derivirana_varijabla naziv="DomainObject.PlaniraniPocetakDatum_1">16. travnja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08:15</izvorni_sadrzaj>
    <derivirana_varijabla naziv="DomainObject.StvarniZavrsetakVrijeme_1">08:15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2018.</izvorni_sadrzaj>
    <derivirana_varijabla naziv="DomainObject.Zapisnik.DatumKreiranja_1">17.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St-652/2017-8</izvorni_sadrzaj>
    <derivirana_varijabla naziv="DomainObject.Zapisnik.Oznaka_1">St-652/2017-8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DUPING društvo s ograničenom odgovornošću za trgovinu i usluge zastupanog po punomoćniku Duping Zhuang; Biao Huang</izvorni_sadrzaj>
    <derivirana_varijabla naziv="DomainObject.Predmet.ProtustrankaFormated_1">  DUPING društvo s ograničenom odgovornošću za trgovinu i usluge zastupanog po punomoćniku Duping Zhuang; Biao Huang</derivirana_varijabla>
  </DomainObject.Predmet.ProtustrankaFormated>
  <DomainObject.Predmet.ProtustrankaFormatedOIB>
    <izvorni_sadrzaj>  DUPING društvo s ograničenom odgovornošću za trgovinu i usluge, OIB 78682259567 zastupanog po punomoćniku Duping Zhuang; Biao Huang</izvorni_sadrzaj>
    <derivirana_varijabla naziv="DomainObject.Predmet.ProtustrankaFormatedOIB_1">  DUPING društvo s ograničenom odgovornošću za trgovinu i usluge, OIB 78682259567 zastupanog po punomoćniku Duping Zhuang; Biao Huang</derivirana_varijabla>
  </DomainObject.Predmet.ProtustrankaFormatedOIB>
  <DomainObject.Predmet.ProtustrankaFormatedWithAdress>
    <izvorni_sadrzaj> DUPING društvo s ograničenom odgovornošću za trgovinu i usluge, Zagrebačka ulica 10, 42000 Varaždin zastupanog po punomoćniku Duping Zhuang; Biao Huang</izvorni_sadrzaj>
    <derivirana_varijabla naziv="DomainObject.Predmet.ProtustrankaFormatedWithAdress_1"> DUPING društvo s ograničenom odgovornošću za trgovinu i usluge, Zagrebačka ulica 10, 42000 Varaždin zastupanog po punomoćniku Duping Zhuang; Biao Huang</derivirana_varijabla>
  </DomainObject.Predmet.ProtustrankaFormatedWithAdress>
  <DomainObject.Predmet.ProtustrankaFormatedWithAdressOIB>
    <izvorni_sadrzaj> DUPING društvo s ograničenom odgovornošću za trgovinu i usluge, OIB 78682259567, Zagrebačka ulica 10, 42000 Varaždin zastupanog po punomoćniku Duping Zhuang; Biao Huang</izvorni_sadrzaj>
    <derivirana_varijabla naziv="DomainObject.Predmet.ProtustrankaFormatedWithAdressOIB_1"> DUPING društvo s ograničenom odgovornošću za trgovinu i usluge, OIB 78682259567, Zagrebačka ulica 10, 42000 Varaždin zastupanog po punomoćniku Duping Zhuang; Biao Huang</derivirana_varijabla>
  </DomainObject.Predmet.ProtustrankaFormatedWithAdressOIB>
  <DomainObject.Predmet.ProtustrankaWithAdress>
    <izvorni_sadrzaj>DUPING društvo s ograničenom odgovornošću za trgovinu i usluge Zagrebačka ulica 10, 42000 Varaždin</izvorni_sadrzaj>
    <derivirana_varijabla naziv="DomainObject.Predmet.ProtustrankaWithAdress_1">DUPING društvo s ograničenom odgovornošću za trgovinu i usluge Zagrebačka ulica 10, 42000 Varaždin</derivirana_varijabla>
  </DomainObject.Predmet.ProtustrankaWithAdress>
  <DomainObject.Predmet.ProtustrankaWithAdressOIB>
    <izvorni_sadrzaj>DUPING društvo s ograničenom odgovornošću za trgovinu i usluge, OIB 78682259567, Zagrebačka ulica 10, 42000 Varaždin</izvorni_sadrzaj>
    <derivirana_varijabla naziv="DomainObject.Predmet.ProtustrankaWithAdressOIB_1">DUPING društvo s ograničenom odgovornošću za trgovinu i usluge, OIB 78682259567, Zagrebačka ulica 10, 42000 Varaždin</derivirana_varijabla>
  </DomainObject.Predmet.ProtustrankaWithAdressOIB>
  <DomainObject.Predmet.ProtustrankaNazivFormated>
    <izvorni_sadrzaj>DUPING društvo s ograničenom odgovornošću za trgovinu i usluge</izvorni_sadrzaj>
    <derivirana_varijabla naziv="DomainObject.Predmet.ProtustrankaNazivFormated_1">DUPING društvo s ograničenom odgovornošću za trgovinu i usluge</derivirana_varijabla>
  </DomainObject.Predmet.ProtustrankaNazivFormated>
  <DomainObject.Predmet.ProtustrankaNazivFormatedOIB>
    <izvorni_sadrzaj>DUPING društvo s ograničenom odgovornošću za trgovinu i usluge, OIB 78682259567</izvorni_sadrzaj>
    <derivirana_varijabla naziv="DomainObject.Predmet.ProtustrankaNazivFormatedOIB_1">DUPING društvo s ograničenom odgovornošću za trgovinu i usluge, OIB 78682259567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826209.66</izvorni_sadrzaj>
    <derivirana_varijabla naziv="DomainObject.Predmet.TrenutnaVrijednost_1">826209.66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DUPING društvo s ograničenom odgovornošću za trgovinu i usluge zastupanog po punomoćniku Duping Zhuang; Biao Huang</item>
    </izvorni_sadrzaj>
    <derivirana_varijabla naziv="DomainObject.Predmet.ProtuStrankaListFormated_1">
      <item>DUPING društvo s ograničenom odgovornošću za trgovinu i usluge zastupanog po punomoćniku Duping Zhuang; Biao Huang</item>
    </derivirana_varijabla>
  </DomainObject.Predmet.ProtuStrankaListFormated>
  <DomainObject.Predmet.ProtuStrankaListFormatedOIB>
    <izvorni_sadrzaj>
      <item>DUPING društvo s ograničenom odgovornošću za trgovinu i usluge, OIB 78682259567 zastupanog po punomoćniku Duping Zhuang; Biao Huang</item>
    </izvorni_sadrzaj>
    <derivirana_varijabla naziv="DomainObject.Predmet.ProtuStrankaListFormatedOIB_1">
      <item>DUPING društvo s ograničenom odgovornošću za trgovinu i usluge, OIB 78682259567 zastupanog po punomoćniku Duping Zhuang; Biao Huang</item>
    </derivirana_varijabla>
  </DomainObject.Predmet.ProtuStrankaListFormatedOIB>
  <DomainObject.Predmet.ProtuStrankaListFormatedWithAdress>
    <izvorni_sadrzaj>
      <item>DUPING društvo s ograničenom odgovornošću za trgovinu i usluge, Zagrebačka ulica 10, 42000 Varaždin zastupanog po punomoćniku Duping Zhuang; Biao Huang</item>
    </izvorni_sadrzaj>
    <derivirana_varijabla naziv="DomainObject.Predmet.ProtuStrankaListFormatedWithAdress_1">
      <item>DUPING društvo s ograničenom odgovornošću za trgovinu i usluge, Zagrebačka ulica 10, 42000 Varaždin zastupanog po punomoćniku Duping Zhuang; Biao Huang</item>
    </derivirana_varijabla>
  </DomainObject.Predmet.ProtuStrankaListFormatedWithAdress>
  <DomainObject.Predmet.ProtuStrankaListFormatedWithAdressOIB>
    <izvorni_sadrzaj>
      <item>DUPING društvo s ograničenom odgovornošću za trgovinu i usluge, OIB 78682259567, Zagrebačka ulica 10, 42000 Varaždin zastupanog po punomoćniku Duping Zhuang; Biao Huang</item>
    </izvorni_sadrzaj>
    <derivirana_varijabla naziv="DomainObject.Predmet.ProtuStrankaListFormatedWithAdressOIB_1">
      <item>DUPING društvo s ograničenom odgovornošću za trgovinu i usluge, OIB 78682259567, Zagrebačka ulica 10, 42000 Varaždin zastupanog po punomoćniku Duping Zhuang; Biao Huang</item>
    </derivirana_varijabla>
  </DomainObject.Predmet.ProtuStrankaListFormatedWithAdressOIB>
  <DomainObject.Predmet.ProtuStrankaListNazivFormated>
    <izvorni_sadrzaj>
      <item>DUPING društvo s ograničenom odgovornošću za trgovinu i usluge</item>
    </izvorni_sadrzaj>
    <derivirana_varijabla naziv="DomainObject.Predmet.ProtuStrankaListNazivFormated_1">
      <item>DUPING društvo s ograničenom odgovornošću za trgovinu i usluge</item>
    </derivirana_varijabla>
  </DomainObject.Predmet.ProtuStrankaListNazivFormated>
  <DomainObject.Predmet.ProtuStrankaListNazivFormatedOIB>
    <izvorni_sadrzaj>
      <item>DUPING društvo s ograničenom odgovornošću za trgovinu i usluge, OIB 78682259567</item>
    </izvorni_sadrzaj>
    <derivirana_varijabla naziv="DomainObject.Predmet.ProtuStrankaListNazivFormatedOIB_1">
      <item>DUPING društvo s ograničenom odgovornošću za trgovinu i usluge, OIB 78682259567</item>
    </derivirana_varijabla>
  </DomainObject.Predmet.ProtuStrankaListNazivFormatedOIB>
  <DomainObject.Predmet.OstaliListFormated>
    <izvorni_sadrzaj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</izvorni_sadrzaj>
    <derivirana_varijabla naziv="DomainObject.Predmet.OstaliListFormated_1"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</derivirana_varijabla>
  </DomainObject.Predmet.OstaliListFormated>
  <DomainObject.Predmet.OstaliListFormatedOIB>
    <izvorni_sadrzaj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</izvorni_sadrzaj>
    <derivirana_varijabla naziv="DomainObject.Predmet.OstaliListFormatedOIB_1"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</derivirana_varijabla>
  </DomainObject.Predmet.OstaliListFormatedOIB>
  <DomainObject.Predmet.OstaliListFormatedWithAdress>
    <izvorni_sadrzaj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</izvorni_sadrzaj>
    <derivirana_varijabla naziv="DomainObject.Predmet.OstaliListFormatedWithAdress_1"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</izvorni_sadrzaj>
    <derivirana_varijabla naziv="DomainObject.Predmet.OstaliListFormatedWithAdressOIB_1"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Duping Zhuang</item>
      <item>Biao Huang</item>
      <item>Županijsko državno odvjetništvo u Varaždinu</item>
    </izvorni_sadrzaj>
    <derivirana_varijabla naziv="DomainObject.Predmet.OstaliListNazivFormated_1">
      <item>Sudski registar</item>
      <item>Duping Zhuang</item>
      <item>Biao Huang</item>
      <item>Županijsko državno odvjetništvo u Varaždinu</item>
    </derivirana_varijabla>
  </DomainObject.Predmet.OstaliListNazivFormated>
  <DomainObject.Predmet.OstaliListNazivFormatedOIB>
    <izvorni_sadrzaj>
      <item>Sudski registar</item>
      <item>Duping Zhuang, OIB 80923575211</item>
      <item>Biao Huang, OIB 99973351948</item>
      <item>Županijsko državno odvjetništvo u Varaždinu</item>
    </izvorni_sadrzaj>
    <derivirana_varijabla naziv="DomainObject.Predmet.OstaliListNazivFormatedOIB_1">
      <item>Sudski registar</item>
      <item>Duping Zhuang, OIB 80923575211</item>
      <item>Biao Huang, OIB 99973351948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>St-652/2017-8</izvorni_sadrzaj>
    <derivirana_varijabla naziv="DomainObject.PoslovniBrojDokumenta_1">St-652/2017-8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DUPING društvo s ograničenom odgovornošću za trgovinu i usluge</izvorni_sadrzaj>
    <derivirana_varijabla naziv="DomainObject.Predmet.ProtustrankaIDrugi_1">DUPING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DUPING društvo s ograničenom odgovornošću za trgovinu i usluge, OIB 78682259567, Zagrebačka ulica 10, 42000 Varaždin</izvorni_sadrzaj>
    <derivirana_varijabla naziv="DomainObject.Predmet.ProtustrankaIDrugiAdressOIB_1">DUPING društvo s ograničenom odgovornošću za trgovinu i usluge, OIB 78682259567, Zagrebačka ulica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</izvorni_sadrzaj>
    <derivirana_varijabla naziv="DomainObject.Predmet.SudioniciListNaziv_1"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78682259567</item>
      <item>, OIB null</item>
      <item>, OIB 80923575211</item>
      <item>, OIB 99973351948</item>
      <item>, OIB null</item>
    </izvorni_sadrzaj>
    <derivirana_varijabla naziv="DomainObject.Predmet.SudioniciListNazivOIB_1">
      <item>, OIB 85821130368</item>
      <item>, OIB 78682259567</item>
      <item>, OIB null</item>
      <item>, OIB 80923575211</item>
      <item>, OIB 99973351948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5831D-ED18-4FAB-8C3D-A78483BEF8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190</properties:Words>
  <properties:Characters>1070</properties:Characters>
  <properties:Lines>43</properties:Lines>
  <properties:Paragraphs>19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2018-04-16T06:12:00Z</cp:lastPrinted>
  <dcterms:modified xmlns:xsi="http://www.w3.org/2001/XMLSchema-instance" xsi:type="dcterms:W3CDTF">2018-04-17T13:22:00Z</dcterms:modified>
  <cp:revision>71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St-652/2017-8 / Zapisnik - Ročište radi rasprave o uvjetima za otvaranje steč. post. (ST-652-17-8 ZAPISNIK 16.04.2018..docx)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