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643a" w14:paraId="da5643a" w:rsidRDefault="00AE649C" w:rsidP="00FA5B5E" w:rsidR="00AE649C" w:rsidRPr="00B76F3C">
      <w:pPr>
        <w:pStyle w:val="Naslov3"/>
        <w15:collapsed w:val="false"/>
      </w:pPr>
    </w:p>
    <w:p w:rsidRDefault="00AD7BBE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F6ABE">
        <w:rPr>
          <w:b w:val="false"/>
        </w:rPr>
        <w:t>REPUBLIKA HRVATSKA</w:t>
      </w:r>
    </w:p>
    <w:p w:rsidRDefault="000F6ABE" w:rsidP="00E67D40" w:rsidR="000F6ABE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0F6ABE" w:rsidP="000F6ABE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0F6ABE" w:rsidP="000F6ABE" w:rsidR="000F6ABE">
      <w:pPr>
        <w:pStyle w:val="SudNaziv"/>
        <w:rPr>
          <w:b w:val="false"/>
        </w:rPr>
      </w:pPr>
    </w:p>
    <w:p w:rsidRDefault="003D7BC0" w:rsidP="000F6ABE" w:rsidR="003D7BC0">
      <w:pPr>
        <w:pStyle w:val="SudNaziv"/>
        <w:rPr>
          <w:b w:val="false"/>
        </w:rPr>
      </w:pPr>
    </w:p>
    <w:p w:rsidRDefault="000F6ABE" w:rsidP="000F6ABE" w:rsidR="000F6ABE">
      <w:pPr>
        <w:pStyle w:val="SudNaziv"/>
      </w:pPr>
    </w:p>
    <w:p w:rsidRDefault="000F6ABE" w:rsidP="000F6ABE" w:rsidR="000F6ABE">
      <w:pPr>
        <w:spacing w:after="0"/>
        <w:jc w:val="center"/>
      </w:pPr>
      <w:r>
        <w:t>R E P U B L I K A     H R V A T S K A</w:t>
      </w:r>
    </w:p>
    <w:p w:rsidRDefault="000F6ABE" w:rsidP="000F6ABE" w:rsidR="000F6ABE">
      <w:pPr>
        <w:spacing w:after="0"/>
        <w:jc w:val="both"/>
        <w:rPr>
          <w:b/>
        </w:rPr>
      </w:pPr>
    </w:p>
    <w:p w:rsidRDefault="000F6ABE" w:rsidP="000F6ABE" w:rsidR="000F6ABE">
      <w:pPr>
        <w:spacing w:after="0"/>
        <w:jc w:val="center"/>
      </w:pPr>
      <w:r>
        <w:t>R J  E  Š  E  NJ  E</w:t>
      </w:r>
    </w:p>
    <w:p w:rsidRDefault="000F6ABE" w:rsidP="000F6ABE" w:rsidR="000F6ABE">
      <w:pPr>
        <w:spacing w:after="0"/>
        <w:jc w:val="both"/>
      </w:pPr>
      <w:r>
        <w:t xml:space="preserve">          </w:t>
      </w:r>
    </w:p>
    <w:p w:rsidRDefault="000F6ABE" w:rsidP="000F6ABE" w:rsidR="000F6ABE">
      <w:pPr>
        <w:spacing w:after="0"/>
        <w:jc w:val="both"/>
      </w:pPr>
      <w:r>
        <w:t xml:space="preserve">                </w:t>
      </w:r>
    </w:p>
    <w:p w:rsidRDefault="003D7BC0" w:rsidP="000F6ABE" w:rsidR="003D7BC0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GRADITELJSTVO PATRIK d.o.o. „u stečaju“, iz </w:t>
      </w:r>
      <w:proofErr w:type="spellStart"/>
      <w:r>
        <w:t>Pretetinca</w:t>
      </w:r>
      <w:proofErr w:type="spellEnd"/>
      <w:r>
        <w:t xml:space="preserve"> br. 96, MBS: 070099211, OIB: 63739458438, kojeg zastupa stečajna upraviteljica Slavica Orehovec, iz Čakovca, </w:t>
      </w:r>
      <w:proofErr w:type="spellStart"/>
      <w:r>
        <w:t>Prešernova</w:t>
      </w:r>
      <w:proofErr w:type="spellEnd"/>
      <w:r>
        <w:t xml:space="preserve"> br. 11b, nakon održanog ispitnog </w:t>
      </w:r>
      <w:r w:rsidR="003D7BC0">
        <w:t xml:space="preserve">i izvještajnog </w:t>
      </w:r>
      <w:r>
        <w:t>ročišta 14. siječnja 2016.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center"/>
      </w:pPr>
      <w:r>
        <w:t>r i j e š i o     j e</w:t>
      </w:r>
    </w:p>
    <w:p w:rsidRDefault="000F6ABE" w:rsidP="000F6ABE" w:rsidR="000F6ABE">
      <w:pPr>
        <w:spacing w:after="0"/>
        <w:jc w:val="center"/>
      </w:pPr>
    </w:p>
    <w:p w:rsidRDefault="000F6ABE" w:rsidP="000F6ABE" w:rsidR="000F6ABE">
      <w:pPr>
        <w:spacing w:after="0"/>
      </w:pPr>
    </w:p>
    <w:p w:rsidRDefault="000F6ABE" w:rsidP="000F6ABE" w:rsidR="000F6ABE">
      <w:pPr>
        <w:spacing w:after="0"/>
        <w:jc w:val="both"/>
      </w:pPr>
      <w:r>
        <w:tab/>
        <w:t>I/ Utvrđuju se slijedeće tražbine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 xml:space="preserve">PRVI VIŠI ISPLATNI RED </w:t>
      </w:r>
    </w:p>
    <w:p w:rsidRDefault="000F6ABE" w:rsidP="000F6ABE" w:rsidR="000F6ABE">
      <w:pPr>
        <w:spacing w:after="0"/>
        <w:jc w:val="both"/>
      </w:pPr>
      <w:r>
        <w:t>1a) U CIJELOSTI PRIZNATE TRAŽBINE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</w:p>
    <w:tbl>
      <w:tblPr>
        <w:tblW w:type="dxa" w:w="9195"/>
        <w:tblInd w:type="dxa" w:w="87"/>
        <w:tblLayout w:type="fixed"/>
        <w:tblLook w:val="04A0" w:noVBand="1" w:noHBand="0" w:lastColumn="0" w:firstColumn="1" w:lastRow="0" w:firstRow="1"/>
      </w:tblPr>
      <w:tblGrid>
        <w:gridCol w:w="840"/>
        <w:gridCol w:w="2014"/>
        <w:gridCol w:w="1740"/>
        <w:gridCol w:w="1660"/>
        <w:gridCol w:w="1411"/>
        <w:gridCol w:w="1530"/>
      </w:tblGrid>
      <w:tr w:rsidTr="000F6ABE" w:rsidR="000F6ABE">
        <w:trPr>
          <w:trHeight w:val="765"/>
        </w:trPr>
        <w:tc>
          <w:tcPr>
            <w:tcW w:type="dxa" w:w="84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R.br. prijave</w:t>
            </w:r>
          </w:p>
        </w:tc>
        <w:tc>
          <w:tcPr>
            <w:tcW w:type="dxa" w:w="201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NAZIV I ADRESA VJEROVNIKA </w:t>
            </w:r>
          </w:p>
        </w:tc>
        <w:tc>
          <w:tcPr>
            <w:tcW w:type="dxa" w:w="174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PRAVNA OSNOVA</w:t>
            </w: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br/>
              <w:t>PRIJAVLJENIH TRAŽBINA</w:t>
            </w:r>
          </w:p>
        </w:tc>
        <w:tc>
          <w:tcPr>
            <w:tcW w:type="dxa" w:w="166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5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IZNOS OSPORENE TRAŽBINE/KN </w:t>
            </w:r>
          </w:p>
        </w:tc>
      </w:tr>
      <w:tr w:rsidTr="000F6ABE" w:rsidR="000F6ABE">
        <w:trPr>
          <w:trHeight w:val="773"/>
        </w:trPr>
        <w:tc>
          <w:tcPr>
            <w:tcW w:type="dxa" w:w="84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2015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 xml:space="preserve">Bujan Ksenija, </w:t>
            </w:r>
            <w:proofErr w:type="spellStart"/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Pretetinec</w:t>
            </w:r>
            <w:proofErr w:type="spellEnd"/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 xml:space="preserve"> 96, </w:t>
            </w:r>
            <w:proofErr w:type="spellStart"/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Nedelišće</w:t>
            </w:r>
            <w:proofErr w:type="spellEnd"/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, OIB:59157049547</w:t>
            </w:r>
          </w:p>
        </w:tc>
        <w:tc>
          <w:tcPr>
            <w:tcW w:type="dxa" w:w="17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otpremnina</w:t>
            </w: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3.030,00</w:t>
            </w:r>
          </w:p>
        </w:tc>
        <w:tc>
          <w:tcPr>
            <w:tcW w:type="dxa" w:w="14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3.030,00</w:t>
            </w:r>
          </w:p>
        </w:tc>
        <w:tc>
          <w:tcPr>
            <w:tcW w:type="dxa" w:w="15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 </w:t>
            </w:r>
          </w:p>
        </w:tc>
      </w:tr>
      <w:tr w:rsidTr="000F6ABE" w:rsidR="000F6ABE">
        <w:trPr>
          <w:trHeight w:val="1200"/>
        </w:trPr>
        <w:tc>
          <w:tcPr>
            <w:tcW w:type="dxa" w:w="841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RH - Ministarstvo financija, Porezna uprava, Područni ured Sjeverna Hrvatska, OIB 52634238587</w:t>
            </w:r>
          </w:p>
        </w:tc>
        <w:tc>
          <w:tcPr>
            <w:tcW w:type="dxa" w:w="1741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porezi i doprinosi iz i na plaće radnika</w:t>
            </w:r>
          </w:p>
        </w:tc>
        <w:tc>
          <w:tcPr>
            <w:tcW w:type="dxa" w:w="166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103.818,42</w:t>
            </w:r>
          </w:p>
        </w:tc>
        <w:tc>
          <w:tcPr>
            <w:tcW w:type="dxa" w:w="141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103.818,42</w:t>
            </w:r>
          </w:p>
        </w:tc>
        <w:tc>
          <w:tcPr>
            <w:tcW w:type="dxa" w:w="1531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 </w:t>
            </w:r>
          </w:p>
        </w:tc>
      </w:tr>
      <w:tr w:rsidTr="000F6ABE" w:rsidR="000F6ABE">
        <w:trPr>
          <w:trHeight w:val="855"/>
        </w:trPr>
        <w:tc>
          <w:tcPr>
            <w:tcW w:type="dxa" w:w="84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01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UKUPNO PRIJAVLJENE TRAŽBINE I VIŠI ISPLATNI RED </w:t>
            </w:r>
          </w:p>
        </w:tc>
        <w:tc>
          <w:tcPr>
            <w:tcW w:type="dxa" w:w="174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6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106.848,42</w:t>
            </w:r>
          </w:p>
        </w:tc>
        <w:tc>
          <w:tcPr>
            <w:tcW w:type="dxa" w:w="141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106.848,42</w:t>
            </w:r>
          </w:p>
        </w:tc>
        <w:tc>
          <w:tcPr>
            <w:tcW w:type="dxa" w:w="153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</w:p>
    <w:p w:rsidRDefault="003D7BC0" w:rsidP="000F6ABE" w:rsidR="003D7BC0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lastRenderedPageBreak/>
        <w:t>DRUGI VIŠI ISPLATNI RED</w:t>
      </w:r>
    </w:p>
    <w:p w:rsidRDefault="000F6ABE" w:rsidP="000F6ABE" w:rsidR="000F6ABE">
      <w:pPr>
        <w:spacing w:after="0"/>
        <w:jc w:val="both"/>
      </w:pPr>
      <w:r>
        <w:t>1b) U CIJELOSTI PRIZNATE TRAŽBINE</w:t>
      </w:r>
    </w:p>
    <w:p w:rsidRDefault="000F6ABE" w:rsidP="000F6ABE" w:rsidR="000F6ABE">
      <w:pPr>
        <w:spacing w:after="0"/>
        <w:ind w:firstLine="720"/>
        <w:jc w:val="both"/>
        <w:rPr>
          <w:sz w:val="22"/>
          <w:szCs w:val="22"/>
        </w:rPr>
      </w:pPr>
    </w:p>
    <w:tbl>
      <w:tblPr>
        <w:tblW w:type="dxa" w:w="9195"/>
        <w:tblInd w:type="dxa" w:w="87"/>
        <w:tblLayout w:type="fixed"/>
        <w:tblLook w:val="04A0" w:noVBand="1" w:noHBand="0" w:lastColumn="0" w:firstColumn="1" w:lastRow="0" w:firstRow="1"/>
      </w:tblPr>
      <w:tblGrid>
        <w:gridCol w:w="799"/>
        <w:gridCol w:w="1914"/>
        <w:gridCol w:w="1700"/>
        <w:gridCol w:w="1700"/>
        <w:gridCol w:w="1700"/>
        <w:gridCol w:w="1382"/>
      </w:tblGrid>
      <w:tr w:rsidTr="000F6ABE" w:rsidR="000F6ABE">
        <w:trPr>
          <w:trHeight w:val="1020"/>
        </w:trPr>
        <w:tc>
          <w:tcPr>
            <w:tcW w:type="dxa" w:w="80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R.br. prijave</w:t>
            </w:r>
          </w:p>
        </w:tc>
        <w:tc>
          <w:tcPr>
            <w:tcW w:type="dxa" w:w="191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NAZIV I ADRESA VJEROVNIKA 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PRAVNA OSNOVA</w:t>
            </w: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br/>
              <w:t>PRIJAVLJENIH TRAŽBINA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38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 xml:space="preserve">IZNOS OSPORENE TRAŽBINE/KN </w:t>
            </w:r>
          </w:p>
        </w:tc>
      </w:tr>
      <w:tr w:rsidTr="000F6ABE" w:rsidR="000F6ABE">
        <w:trPr>
          <w:trHeight w:val="1170"/>
        </w:trPr>
        <w:tc>
          <w:tcPr>
            <w:tcW w:type="dxa" w:w="8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RH – Ministarstvo financija, Porezna uprava, Područni ured Sjeverna Hrvatska, OIB 52634238587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porezi, kamate,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189.154,84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189.154,84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0F6ABE" w:rsidR="000F6ABE">
        <w:trPr>
          <w:trHeight w:val="1110"/>
        </w:trPr>
        <w:tc>
          <w:tcPr>
            <w:tcW w:type="dxa" w:w="80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F6ABE" w:rsidP="003D7BC0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FINANCIJSKA AGENCIJA, Z</w:t>
            </w:r>
            <w:r w:rsidR="003D7BC0">
              <w:rPr>
                <w:rFonts w:cs="Arial" w:hAnsi="Arial Narrow" w:ascii="Arial Narrow"/>
                <w:sz w:val="18"/>
                <w:szCs w:val="18"/>
                <w:lang w:eastAsia="hr-HR"/>
              </w:rPr>
              <w:t>a</w:t>
            </w: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greb, Vukovarska 70, OIB: 85821130368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troškovi pokretanja postupka,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1.835,05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sz w:val="18"/>
                <w:szCs w:val="18"/>
                <w:lang w:eastAsia="hr-HR"/>
              </w:rPr>
              <w:t>1.835,05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0F6ABE" w:rsidR="000F6ABE">
        <w:trPr>
          <w:trHeight w:val="990"/>
        </w:trPr>
        <w:tc>
          <w:tcPr>
            <w:tcW w:type="dxa" w:w="80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91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UKUPNO PRIJAVLJENE TRAŽBINE II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0F6ABE" w:rsidR="000F6ABE">
            <w:pPr>
              <w:widowControl w:val="false"/>
              <w:snapToGrid w:val="false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190.989,89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190.989,89</w:t>
            </w:r>
          </w:p>
        </w:tc>
        <w:tc>
          <w:tcPr>
            <w:tcW w:type="dxa" w:w="13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0F6ABE" w:rsidR="000F6ABE">
            <w:pPr>
              <w:widowControl w:val="false"/>
              <w:snapToGrid w:val="false"/>
              <w:jc w:val="right"/>
              <w:rPr>
                <w:rFonts w:cs="Arial" w:hAnsi="Arial Narrow" w:ascii="Arial Narrow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Arial Narrow" w:ascii="Arial Narrow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center"/>
      </w:pPr>
      <w:r>
        <w:t xml:space="preserve">Obrazloženje  </w:t>
      </w:r>
    </w:p>
    <w:p w:rsidRDefault="000F6ABE" w:rsidP="000F6ABE" w:rsidR="000F6ABE">
      <w:pPr>
        <w:spacing w:after="0"/>
        <w:jc w:val="both"/>
      </w:pPr>
      <w:r>
        <w:rPr>
          <w:b/>
        </w:rPr>
        <w:tab/>
      </w:r>
    </w:p>
    <w:p w:rsidRDefault="000F6ABE" w:rsidP="000F6ABE" w:rsidR="000F6ABE">
      <w:pPr>
        <w:spacing w:after="0"/>
        <w:jc w:val="both"/>
      </w:pPr>
      <w:r>
        <w:rPr>
          <w:b/>
        </w:rPr>
        <w:tab/>
      </w:r>
      <w:r>
        <w:t>U ovom stečajnom postupku na ispitnom ročištu održanom 14. siječnja 2016., stečajni upravitelj Slavica Orehovec očitovala se o svim prijavljenim tražbinama, te se u smislu odredbe čl. 177. st. 1. Stečajnog zakona (Narodne novine br. 44/96., 29/99., 129/00., 123/03., 197/03., 187</w:t>
      </w:r>
      <w:r w:rsidR="00D161D4">
        <w:t xml:space="preserve">/04., 82/06., 116/10., 25/12., </w:t>
      </w:r>
      <w:r>
        <w:t>133/12.</w:t>
      </w:r>
      <w:r w:rsidR="00D161D4">
        <w:t xml:space="preserve"> i 45/13.</w:t>
      </w:r>
      <w:r>
        <w:t>, dalje : SZ-a) tražbina smatra utvrđenom ako ju na ispitnom ročištu prizna stečajni upravitelj, a ne ospori koji od stečajnih vjerovnika, odnosno, ako izjavljeno osporavanje bude otklonjeno.</w:t>
      </w:r>
    </w:p>
    <w:p w:rsidRDefault="000F6ABE" w:rsidP="000F6ABE" w:rsidR="000F6ABE">
      <w:pPr>
        <w:spacing w:after="0"/>
        <w:jc w:val="both"/>
      </w:pPr>
      <w:r>
        <w:tab/>
        <w:t xml:space="preserve">Na temelju rezultata ispitnog ročišta sud je temeljem odredbe čl. 177. st. 2. SZ-a sastavio posebnu tablicu </w:t>
      </w:r>
      <w:r w:rsidR="00BB2FDA">
        <w:t>ispitanih tražbina (list 159</w:t>
      </w:r>
      <w:r>
        <w:t xml:space="preserve"> spisa), u koju je za svaku prijavljenu tražbinu unijeto u kojoj je mjeri tražbina utvrđena prema svom iznosu i redu, odnosno, tko je tražbinu osporio.</w:t>
      </w:r>
    </w:p>
    <w:p w:rsidRDefault="000F6ABE" w:rsidP="00BB2FDA" w:rsidR="000F6ABE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</w:t>
      </w:r>
      <w:r w:rsidR="00F02E32">
        <w:t>,</w:t>
      </w:r>
      <w:r>
        <w:t xml:space="preserve"> a sukladno odredbi čl. 177. st. 3. SZ-a. </w:t>
      </w:r>
      <w:r w:rsidR="00375D2B">
        <w:t>Stečajni je upravitelj u cijelosti priznao sve tražbine, pa se te tražbine koje je priznao</w:t>
      </w:r>
      <w:r>
        <w:t xml:space="preserve"> stečajni upravitelj, a nije osporio nitko od s</w:t>
      </w:r>
      <w:r w:rsidR="00375D2B">
        <w:t xml:space="preserve">tečajnih vjerovnika smatraju </w:t>
      </w:r>
      <w:r>
        <w:t>utvrđenima, kako je to navedeno pod točkama I/1a) i I/1b) izreke ovog rješenja.</w:t>
      </w:r>
    </w:p>
    <w:p w:rsidRDefault="000F6ABE" w:rsidP="000F6ABE" w:rsidR="000F6ABE">
      <w:pPr>
        <w:spacing w:after="0"/>
        <w:jc w:val="both"/>
      </w:pPr>
      <w:r>
        <w:tab/>
        <w:t>Zbog svega iznijetog valjalo je temeljem odredbe čl. 177. st. 3. SZ-a, riješiti kao u izreci ovog rješenja.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2035F" w:rsidP="002571D8" w:rsidR="000F6ABE">
      <w:pPr>
        <w:spacing w:after="0"/>
        <w:jc w:val="center"/>
      </w:pPr>
      <w:r>
        <w:t xml:space="preserve">U Varaždinu, </w:t>
      </w:r>
      <w:r w:rsidR="00BB2FDA">
        <w:softHyphen/>
        <w:t>14. siječnja 2016</w:t>
      </w:r>
      <w:r w:rsidR="002571D8">
        <w:t>.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4349F6" w:rsidP="000F6ABE" w:rsidR="004349F6">
      <w:pPr>
        <w:spacing w:after="0"/>
        <w:jc w:val="both"/>
      </w:pPr>
    </w:p>
    <w:p w:rsidRDefault="000F6ABE" w:rsidP="004349F6" w:rsidR="000F6A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349F6">
        <w:t xml:space="preserve">   </w:t>
      </w:r>
      <w:bookmarkStart w:name="_GoBack" w:id="0"/>
      <w:bookmarkEnd w:id="0"/>
      <w:r>
        <w:t xml:space="preserve">Hugo </w:t>
      </w:r>
      <w:proofErr w:type="spellStart"/>
      <w:r>
        <w:t>Wedemeyer</w:t>
      </w:r>
      <w:proofErr w:type="spellEnd"/>
    </w:p>
    <w:p w:rsidRDefault="004349F6" w:rsidP="004349F6" w:rsidR="004349F6">
      <w:pPr>
        <w:spacing w:after="0"/>
        <w:jc w:val="both"/>
      </w:pPr>
    </w:p>
    <w:p w:rsidRDefault="000F6ABE" w:rsidP="000F6ABE" w:rsidR="000F6ABE">
      <w:pPr>
        <w:spacing w:after="0"/>
        <w:jc w:val="both"/>
        <w:rPr>
          <w:b/>
          <w:u w:val="single"/>
        </w:rPr>
      </w:pPr>
    </w:p>
    <w:p w:rsidRDefault="000F6ABE" w:rsidP="000F6ABE" w:rsidR="000F6ABE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0F6ABE" w:rsidP="000F6ABE" w:rsidR="000F6ABE">
      <w:pPr>
        <w:spacing w:after="0"/>
        <w:jc w:val="both"/>
        <w:rPr>
          <w:u w:val="single"/>
        </w:rPr>
      </w:pPr>
    </w:p>
    <w:p w:rsidRDefault="000F6ABE" w:rsidP="000F6ABE" w:rsidR="000F6ABE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ab/>
      </w:r>
    </w:p>
    <w:p w:rsidRDefault="000F6ABE" w:rsidP="000F6ABE" w:rsidR="000F6ABE">
      <w:pPr>
        <w:spacing w:after="0"/>
        <w:jc w:val="both"/>
      </w:pPr>
      <w:r>
        <w:t>DNA :</w:t>
      </w:r>
    </w:p>
    <w:p w:rsidRDefault="000F6ABE" w:rsidP="000F6ABE" w:rsidR="000F6ABE">
      <w:pPr>
        <w:spacing w:after="0"/>
        <w:jc w:val="both"/>
      </w:pPr>
    </w:p>
    <w:p w:rsidRDefault="000F6ABE" w:rsidP="00BB2FDA" w:rsidR="002571D8">
      <w:pPr>
        <w:spacing w:after="0"/>
        <w:jc w:val="both"/>
      </w:pPr>
      <w:r>
        <w:t xml:space="preserve">Stečajni dužnik </w:t>
      </w:r>
      <w:r w:rsidR="00BB2FDA">
        <w:t>GRADITELJSTVO PATRIK d.o.o. „u s</w:t>
      </w:r>
      <w:r w:rsidR="00BB2FDA">
        <w:t xml:space="preserve">tečaju“, iz </w:t>
      </w:r>
      <w:proofErr w:type="spellStart"/>
      <w:r w:rsidR="00BB2FDA">
        <w:t>Pretetinca</w:t>
      </w:r>
      <w:proofErr w:type="spellEnd"/>
      <w:r w:rsidR="00BB2FDA">
        <w:t xml:space="preserve"> br. 96,</w:t>
      </w:r>
      <w:r w:rsidR="00BB2FDA">
        <w:t xml:space="preserve"> </w:t>
      </w:r>
    </w:p>
    <w:p w:rsidRDefault="00BB2FDA" w:rsidP="00BB2FDA" w:rsidR="000F6ABE">
      <w:pPr>
        <w:spacing w:after="0"/>
        <w:jc w:val="both"/>
      </w:pPr>
      <w:r>
        <w:t xml:space="preserve">kojeg zastupa stečajna upraviteljica Slavica Orehovec, iz Čakovca, </w:t>
      </w:r>
      <w:proofErr w:type="spellStart"/>
      <w:r>
        <w:t>Prešernova</w:t>
      </w:r>
      <w:proofErr w:type="spellEnd"/>
      <w:r>
        <w:t xml:space="preserve"> br. 11b,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>e-oglasna ploča ovoga suda,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>Pisarnica - kal. pravomoćnosti – 8 dana,</w:t>
      </w:r>
    </w:p>
    <w:p w:rsidRDefault="000F6ABE" w:rsidP="000F6ABE" w:rsidR="000F6ABE">
      <w:pPr>
        <w:spacing w:after="0"/>
        <w:jc w:val="both"/>
      </w:pPr>
      <w:r>
        <w:t xml:space="preserve">               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</w:p>
    <w:p w:rsidRDefault="00BB2FDA" w:rsidP="000F6ABE" w:rsidR="000F6ABE">
      <w:pPr>
        <w:spacing w:after="0"/>
        <w:jc w:val="center"/>
      </w:pPr>
      <w:r>
        <w:t>U Varaždinu, 29. kolovoza 2016.</w:t>
      </w:r>
    </w:p>
    <w:p w:rsidRDefault="000F6ABE" w:rsidP="000F6ABE" w:rsidR="000F6ABE">
      <w:pPr>
        <w:spacing w:after="0"/>
        <w:jc w:val="both"/>
      </w:pPr>
    </w:p>
    <w:p w:rsidRDefault="000F6ABE" w:rsidP="000F6ABE" w:rsidR="000F6A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0F6ABE" w:rsidP="000F6ABE" w:rsidR="000F6ABE">
      <w:pPr>
        <w:spacing w:after="0"/>
        <w:jc w:val="both"/>
      </w:pPr>
    </w:p>
    <w:p w:rsidRDefault="000F6ABE" w:rsidP="000F6ABE" w:rsidR="000F6ABE"/>
    <w:p w:rsidRDefault="000F6ABE" w:rsidP="000F6ABE" w:rsidR="000F6ABE"/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BE" w:rsidP="00537B78" w:rsidR="00AD7BBE">
      <w:r>
        <w:separator/>
      </w:r>
    </w:p>
  </w:endnote>
  <w:endnote w:id="0" w:type="continuationSeparator">
    <w:p w:rsidRDefault="00AD7BBE" w:rsidP="00537B78" w:rsidR="00AD7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0634187"/>
      <w:docPartObj>
        <w:docPartGallery w:val="Page Numbers (Bottom of Page)"/>
        <w:docPartUnique/>
      </w:docPartObj>
    </w:sdtPr>
    <w:sdtEndPr/>
    <w:sdtContent>
      <w:p w:rsidRDefault="000F6ABE" w:rsidR="000F6AB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9F6">
          <w:t>2</w:t>
        </w:r>
        <w:r>
          <w:fldChar w:fldCharType="end"/>
        </w:r>
      </w:p>
    </w:sdtContent>
  </w:sdt>
  <w:p w:rsidRDefault="000F6ABE" w:rsidR="000F6A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BE" w:rsidP="00537B78" w:rsidR="00AD7BBE">
      <w:r>
        <w:separator/>
      </w:r>
    </w:p>
  </w:footnote>
  <w:footnote w:id="0" w:type="continuationSeparator">
    <w:p w:rsidRDefault="00AD7BBE" w:rsidP="00537B78" w:rsidR="00AD7B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6ABE" w:rsidR="008333A9">
    <w:pPr>
      <w:pStyle w:val="Zaglavlje"/>
    </w:pPr>
    <w:r>
      <w:rPr>
        <w:rStyle w:val="PozadinaSvijetloCrvena"/>
        <w:shd w:fill="auto" w:color="auto" w:val="clear"/>
      </w:rPr>
      <w:t>POSL. BROJ : 6 St-46/15-18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ABE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1D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5D2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BC0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9F6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D99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BBE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35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FDA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1D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19FA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E32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1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357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7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St-46/2015-18</izvorni_sadrzaj>
    <derivirana_varijabla naziv="DomainObject.Oznaka_1">St-46/2015-18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2015.</izvorni_sadrzaj>
    <derivirana_varijabla naziv="DomainObject.Predmet.DatumOsnivanja_1">20.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PATRIK društvo s ograničenom odgovornošću za građenje</izvorni_sadrzaj>
    <derivirana_varijabla naziv="DomainObject.Predmet.ProtustrankaFormated_1">  GRADITELJSTVO PATRIK društvo s ograničenom odgovornošću za građenje</derivirana_varijabla>
  </DomainObject.Predmet.ProtustrankaFormated>
  <DomainObject.Predmet.ProtustrankaFormatedOIB>
    <izvorni_sadrzaj>  GRADITELJSTVO PATRIK društvo s ograničenom odgovornošću za građenje, OIB 63739458438</izvorni_sadrzaj>
    <derivirana_varijabla naziv="DomainObject.Predmet.ProtustrankaFormatedOIB_1">  GRADITELJSTVO PATRIK društvo s ograničenom odgovornošću za građenje, OIB 63739458438</derivirana_varijabla>
  </DomainObject.Predmet.ProtustrankaFormatedOIB>
  <DomainObject.Predmet.ProtustrankaFormatedWithAdress>
    <izvorni_sadrzaj> GRADITELJSTVO PATRIK društvo s ograničenom odgovornošću za građenje, Pretetinec 96, 40000 Pretetinec</izvorni_sadrzaj>
    <derivirana_varijabla naziv="DomainObject.Predmet.ProtustrankaFormatedWithAdress_1"> GRADITELJSTVO PATRIK društvo s ograničenom odgovornošću za građenje, Pretetinec 96, 40000 Pretetinec</derivirana_varijabla>
  </DomainObject.Predmet.ProtustrankaFormatedWithAdress>
  <DomainObject.Predmet.ProtustrankaFormatedWithAdressOIB>
    <izvorni_sadrzaj> GRADITELJSTVO PATRIK društvo s ograničenom odgovornošću za građenje, OIB 63739458438, Pretetinec 96, 40000 Pretetinec</izvorni_sadrzaj>
    <derivirana_varijabla naziv="DomainObject.Predmet.ProtustrankaFormatedWithAdressOIB_1"> GRADITELJSTVO PATRIK društvo s ograničenom odgovornošću za građenje, OIB 63739458438, Pretetinec 96, 40000 Pretetinec</derivirana_varijabla>
  </DomainObject.Predmet.ProtustrankaFormatedWithAdressOIB>
  <DomainObject.Predmet.ProtustrankaWithAdress>
    <izvorni_sadrzaj>GRADITELJSTVO PATRIK društvo s ograničenom odgovornošću za građenje Pretetinec 96, 40000 Pretetinec</izvorni_sadrzaj>
    <derivirana_varijabla naziv="DomainObject.Predmet.ProtustrankaWithAdress_1">GRADITELJSTVO PATRIK društvo s ograničenom odgovornošću za građenje Pretetinec 96, 40000 Pretetinec</derivirana_varijabla>
  </DomainObject.Predmet.ProtustrankaWithAdress>
  <DomainObject.Predmet.ProtustrankaWithAdressOIB>
    <izvorni_sadrzaj>GRADITELJSTVO PATRIK društvo s ograničenom odgovornošću za građenje, OIB 63739458438, Pretetinec 96, 40000 Pretetinec</izvorni_sadrzaj>
    <derivirana_varijabla naziv="DomainObject.Predmet.ProtustrankaWithAdressOIB_1">GRADITELJSTVO PATRIK društvo s ograničenom odgovornošću za građenje, OIB 63739458438, Pretetinec 96, 40000 Pretetinec</derivirana_varijabla>
  </DomainObject.Predmet.ProtustrankaWithAdressOIB>
  <DomainObject.Predmet.ProtustrankaNazivFormated>
    <izvorni_sadrzaj>GRADITELJSTVO PATRIK društvo s ograničenom odgovornošću za građenje</izvorni_sadrzaj>
    <derivirana_varijabla naziv="DomainObject.Predmet.ProtustrankaNazivFormated_1">GRADITELJSTVO PATRIK društvo s ograničenom odgovornošću za građenje</derivirana_varijabla>
  </DomainObject.Predmet.ProtustrankaNazivFormated>
  <DomainObject.Predmet.ProtustrankaNazivFormatedOIB>
    <izvorni_sadrzaj>GRADITELJSTVO PATRIK društvo s ograničenom odgovornošću za građenje, OIB 63739458438</izvorni_sadrzaj>
    <derivirana_varijabla naziv="DomainObject.Predmet.ProtustrankaNazivFormatedOIB_1">GRADITELJSTVO PATRIK društvo s ograničenom odgovornošću za građenje, OIB 63739458438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PATRIK društvo s ograničenom odgovornošću za građenje</item>
    </izvorni_sadrzaj>
    <derivirana_varijabla naziv="DomainObject.Predmet.ProtuStrankaListFormated_1">
      <item>GRADITELJSTVO PATRIK društvo s ograničenom odgovornošću za građenje</item>
    </derivirana_varijabla>
  </DomainObject.Predmet.ProtuStrankaListFormated>
  <DomainObject.Predmet.ProtuStrankaListFormatedOIB>
    <izvorni_sadrzaj>
      <item>GRADITELJSTVO PATRIK društvo s ograničenom odgovornošću za građenje, OIB 63739458438</item>
    </izvorni_sadrzaj>
    <derivirana_varijabla naziv="DomainObject.Predmet.ProtuStrankaListFormatedOIB_1">
      <item>GRADITELJSTVO PATRIK društvo s ograničenom odgovornošću za građenje, OIB 63739458438</item>
    </derivirana_varijabla>
  </DomainObject.Predmet.ProtuStrankaListFormatedOIB>
  <DomainObject.Predmet.ProtuStrankaListFormatedWithAdress>
    <izvorni_sadrzaj>
      <item>GRADITELJSTVO PATRIK društvo s ograničenom odgovornošću za građenje, Pretetinec 96, 40000 Pretetinec</item>
    </izvorni_sadrzaj>
    <derivirana_varijabla naziv="DomainObject.Predmet.ProtuStrankaListFormatedWithAdress_1">
      <item>GRADITELJSTVO PATRIK društvo s ograničenom odgovornošću za građenje, Pretetinec 96, 40000 Pretetinec</item>
    </derivirana_varijabla>
  </DomainObject.Predmet.ProtuStrankaListFormatedWithAdress>
  <DomainObject.Predmet.ProtuStrankaListFormatedWithAdressOIB>
    <izvorni_sadrzaj>
      <item>GRADITELJSTVO PATRIK društvo s ograničenom odgovornošću za građenje, OIB 63739458438, Pretetinec 96, 40000 Pretetinec</item>
    </izvorni_sadrzaj>
    <derivirana_varijabla naziv="DomainObject.Predmet.ProtuStrankaListFormatedWithAdressOIB_1">
      <item>GRADITELJSTVO PATRIK društvo s ograničenom odgovornošću za građenje, OIB 63739458438, Pretetinec 96, 40000 Pretetinec</item>
    </derivirana_varijabla>
  </DomainObject.Predmet.ProtuStrankaListFormatedWithAdressOIB>
  <DomainObject.Predmet.ProtuStrankaListNazivFormated>
    <izvorni_sadrzaj>
      <item>GRADITELJSTVO PATRIK društvo s ograničenom odgovornošću za građenje</item>
    </izvorni_sadrzaj>
    <derivirana_varijabla naziv="DomainObject.Predmet.ProtuStrankaListNazivFormated_1">
      <item>GRADITELJSTVO PATRIK društvo s ograničenom odgovornošću za građenje</item>
    </derivirana_varijabla>
  </DomainObject.Predmet.ProtuStrankaListNazivFormated>
  <DomainObject.Predmet.ProtuStrankaListNazivFormatedOIB>
    <izvorni_sadrzaj>
      <item>GRADITELJSTVO PATRIK društvo s ograničenom odgovornošću za građenje, OIB 63739458438</item>
    </izvorni_sadrzaj>
    <derivirana_varijabla naziv="DomainObject.Predmet.ProtuStrankaListNazivFormatedOIB_1">
      <item>GRADITELJSTVO PATRIK društvo s ograničenom odgovornošću za građenje, OIB 63739458438</item>
    </derivirana_varijabla>
  </DomainObject.Predmet.ProtuStrankaListNazivFormatedOIB>
  <DomainObject.Predmet.OstaliListFormated>
    <izvorni_sadrzaj>
      <item>Sudski registar</item>
      <item>direktor KSENIJA BUJAN</item>
      <item>SLAVICA OREHOVEC</item>
      <item>MIRJANA BOGDANOVIĆ-KAMBER, zamjenik ŽDO</item>
    </izvorni_sadrzaj>
    <derivirana_varijabla naziv="DomainObject.Predmet.OstaliListFormated_1">
      <item>Sudski registar</item>
      <item>direktor KSENIJA BUJAN</item>
      <item>SLAVICA OREHOVEC</item>
      <item>MIRJANA BOGDANOVIĆ-KAMBER, zamjenik ŽDO</item>
    </derivirana_varijabla>
  </DomainObject.Predmet.OstaliListFormated>
  <DomainObject.Predmet.OstaliListFormatedOIB>
    <izvorni_sadrzaj>
      <item>Sudski registar</item>
      <item>direktor KSENIJA BUJAN</item>
      <item>SLAVICA OREHOVEC, OIB 69855771162</item>
      <item>MIRJANA BOGDANOVIĆ-KAMBER, zamjenik ŽDO</item>
    </izvorni_sadrzaj>
    <derivirana_varijabla naziv="DomainObject.Predmet.OstaliListFormatedOIB_1">
      <item>Sudski registar</item>
      <item>direktor KSENIJA BUJAN</item>
      <item>SLAVICA OREHOVEC, OIB 69855771162</item>
      <item>MIRJANA BOGDANOVIĆ-KAMBER, zamjenik ŽDO</item>
    </derivirana_varijabla>
  </DomainObject.Predmet.OstaliListFormatedOIB>
  <DomainObject.Predmet.OstaliListFormatedWithAdress>
    <izvorni_sadrzaj>
      <item>Sudski registar</item>
      <item>direktor KSENIJA BUJAN</item>
      <item>SLAVICA OREHOVEC, Prešernova br. 11b, 40000 Čakovec</item>
      <item>MIRJANA BOGDANOVIĆ-KAMBER, zamjenik ŽDO</item>
    </izvorni_sadrzaj>
    <derivirana_varijabla naziv="DomainObject.Predmet.OstaliListFormatedWithAdress_1">
      <item>Sudski registar</item>
      <item>direktor KSENIJA BUJAN</item>
      <item>SLAVICA OREHOVEC, Prešernova br. 11b, 40000 Čakovec</item>
      <item>MIRJANA BOGDANOVIĆ-KAMBER, zamjenik ŽDO</item>
    </derivirana_varijabla>
  </DomainObject.Predmet.OstaliListFormatedWithAdress>
  <DomainObject.Predmet.OstaliListFormatedWithAdressOIB>
    <izvorni_sadrzaj>
      <item>Sudski registar</item>
      <item>direktor KSENIJA BUJAN</item>
      <item>SLAVICA OREHOVEC, OIB 69855771162, Prešernova br. 11b, 40000 Čakovec</item>
      <item>MIRJANA BOGDANOVIĆ-KAMBER, zamjenik ŽDO</item>
    </izvorni_sadrzaj>
    <derivirana_varijabla naziv="DomainObject.Predmet.OstaliListFormatedWithAdressOIB_1">
      <item>Sudski registar</item>
      <item>direktor KSENIJA BUJAN</item>
      <item>SLAVICA OREHOVEC, OIB 69855771162, Prešernova br. 11b, 40000 Čakovec</item>
      <item>MIRJANA BOGDANOVIĆ-KAMBER, zamjenik ŽDO</item>
    </derivirana_varijabla>
  </DomainObject.Predmet.OstaliListFormatedWithAdressOIB>
  <DomainObject.Predmet.OstaliListNazivFormated>
    <izvorni_sadrzaj>
      <item>Sudski registar</item>
      <item>direktor KSENIJA BUJAN</item>
      <item>SLAVICA OREHOVEC</item>
      <item>MIRJANA BOGDANOVIĆ-KAMBER, zamjenik ŽDO</item>
    </izvorni_sadrzaj>
    <derivirana_varijabla naziv="DomainObject.Predmet.OstaliListNazivFormated_1">
      <item>Sudski registar</item>
      <item>direktor KSENIJA BUJAN</item>
      <item>SLAVICA OREHOVEC</item>
      <item>MIRJANA BOGDANOVIĆ-KAMBER, zamjenik ŽDO</item>
    </derivirana_varijabla>
  </DomainObject.Predmet.OstaliListNazivFormated>
  <DomainObject.Predmet.OstaliListNazivFormatedOIB>
    <izvorni_sadrzaj>
      <item>Sudski registar</item>
      <item>direktor KSENIJA BUJAN</item>
      <item>SLAVICA OREHOVEC, OIB 69855771162</item>
      <item>MIRJANA BOGDANOVIĆ-KAMBER, zamjenik ŽDO</item>
    </izvorni_sadrzaj>
    <derivirana_varijabla naziv="DomainObject.Predmet.OstaliListNazivFormatedOIB_1">
      <item>Sudski registar</item>
      <item>direktor KSENIJA BUJAN</item>
      <item>SLAVICA OREHOVEC, OIB 69855771162</item>
      <item>MIRJANA BOGDANOVIĆ-KAMBER,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St-46/2015-18</izvorni_sadrzaj>
    <derivirana_varijabla naziv="DomainObject.PoslovniBrojDokumenta_1">St-46/2015-18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PATRIK društvo s ograničenom odgovornošću za građenje</izvorni_sadrzaj>
    <derivirana_varijabla naziv="DomainObject.Predmet.ProtustrankaIDrugi_1">GRADITELJSTVO PATRIK društvo s ograničenom odgovornošću za građenje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PATRIK društvo s ograničenom odgovornošću za građenje, OIB 63739458438, Pretetinec 96, 40000 Pretetinec</izvorni_sadrzaj>
    <derivirana_varijabla naziv="DomainObject.Predmet.ProtustrankaIDrugiAdressOIB_1">GRADITELJSTVO PATRIK društvo s ograničenom odgovornošću za građenje, OIB 63739458438, Pretetinec 96,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PATRIK društvo s ograničenom odgovornošću za građenje</item>
      <item>Sudski registar</item>
      <item>direktor KSENIJA BUJAN</item>
      <item>SLAVICA OREHOVEC</item>
      <item>MIRJANA BOGDANOVIĆ-KAMBER, zamjenik ŽDO</item>
    </izvorni_sadrzaj>
    <derivirana_varijabla naziv="DomainObject.Predmet.SudioniciListNaziv_1">
      <item>Financijska agencija</item>
      <item>GRADITELJSTVO PATRIK društvo s ograničenom odgovornošću za građenje</item>
      <item>Sudski registar</item>
      <item>direktor KSENIJA BUJAN</item>
      <item>SLAVICA OREHOVEC</item>
      <item>MIRJANA BOGDANOVIĆ-KAMBER, zamjenik ŽDO</item>
    </derivirana_varijabla>
  </DomainObject.Predmet.SudioniciListNaziv>
  <DomainObject.Predmet.SudioniciListAdressOIB>
    <izvorni_sadrzaj>
      <item>Financijska agencija, OIB 85821130368</item>
      <item>GRADITELJSTVO PATRIK društvo s ograničenom odgovornošću za građenje, OIB 63739458438, Pretetinec 96,40000 Pretetinec</item>
      <item>Sudski registar</item>
      <item>direktor KSENIJA BUJAN</item>
      <item>SLAVICA OREHOVEC, OIB 69855771162, Prešernova br. 11b,40000 Čakovec</item>
      <item>MIRJANA BOGDANOVIĆ-KAMBER, zamjenik ŽDO</item>
    </izvorni_sadrzaj>
    <derivirana_varijabla naziv="DomainObject.Predmet.SudioniciListAdressOIB_1">
      <item>Financijska agencija, OIB 85821130368</item>
      <item>GRADITELJSTVO PATRIK društvo s ograničenom odgovornošću za građenje, OIB 63739458438, Pretetinec 96,40000 Pretetinec</item>
      <item>Sudski registar</item>
      <item>direktor KSENIJA BUJAN</item>
      <item>SLAVICA OREHOVEC, OIB 69855771162, Prešernova br. 11b,40000 Čakovec</item>
      <item>MIRJANA BOGDANOVIĆ-KAMBER,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8BC93-C208-4EA7-955A-DEE17C66B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3032</properties:Characters>
  <properties:Lines>178</properties:Lines>
  <properties:Paragraphs>69</properties:Paragraphs>
  <properties:TotalTime>45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2016-08-29T10:55:00Z</cp:lastPrinted>
  <dcterms:modified xmlns:xsi="http://www.w3.org/2001/XMLSchema-instance" xsi:type="dcterms:W3CDTF">2016-08-29T10:55:00Z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St-46/2015-18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