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03dc" w14:paraId="bbe03dc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603520" w:rsidRPr="00603520">
        <w:t>KLING BOOTE &amp; YACHT SERVICE d.o.o. PULA</w:t>
      </w:r>
      <w:r w:rsidR="003971EF">
        <w:t xml:space="preserve">, </w:t>
      </w:r>
      <w:r w:rsidR="00972CF8">
        <w:t>Pula, Prilaz Puljskih Španjolskih boraca 4</w:t>
      </w:r>
      <w:r w:rsidR="003971EF">
        <w:t xml:space="preserve">, OIB: </w:t>
      </w:r>
      <w:r w:rsidR="00972CF8" w:rsidRPr="00972CF8">
        <w:t>77244461005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72CF8" w:rsidRPr="00603520">
        <w:t>KLING BOOTE &amp; YACHT SERVICE d.o.o. PULA</w:t>
      </w:r>
      <w:r w:rsidR="00972CF8">
        <w:t xml:space="preserve">, Pula, Prilaz Puljskih Španjolskih boraca 4, OIB: </w:t>
      </w:r>
      <w:r w:rsidR="00972CF8" w:rsidRPr="00972CF8">
        <w:t>77244461005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A5878">
        <w:rPr>
          <w:b/>
          <w:lang w:val="pl-PL"/>
        </w:rPr>
        <w:t>9</w:t>
      </w:r>
      <w:r w:rsidR="00AA0ED3">
        <w:rPr>
          <w:b/>
          <w:lang w:val="pl-PL"/>
        </w:rPr>
        <w:t>:</w:t>
      </w:r>
      <w:r w:rsidR="009A5878">
        <w:rPr>
          <w:b/>
          <w:lang w:val="pl-PL"/>
        </w:rPr>
        <w:t>3</w:t>
      </w:r>
      <w:r w:rsidR="002E6113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972CF8" w:rsidRPr="00603520">
        <w:t>KLING BOOTE &amp; YACHT SERVICE d.o.o. PULA</w:t>
      </w:r>
      <w:r w:rsidR="00972CF8">
        <w:t xml:space="preserve">, Pula, Prilaz Puljskih Španjolskih boraca 4, OIB: </w:t>
      </w:r>
      <w:r w:rsidR="00972CF8" w:rsidRPr="00972CF8">
        <w:t>77244461005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9A5878">
        <w:rPr>
          <w:lang w:val="sv-SE"/>
        </w:rPr>
        <w:t>Wolfgang Kling, Njemačka, Senden, St Hittistetten, Grundweng 5.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B000DF">
        <w:rPr>
          <w:lang w:val="sv-SE"/>
        </w:rPr>
        <w:t>Wolfgang Kling, Njemačka, Senden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B000DF">
        <w:rPr>
          <w:lang w:val="sv-SE"/>
        </w:rPr>
        <w:t>Wolfgang Kling, Njemačka, Senden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11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C8148C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972CF8" w:rsidRPr="00603520">
        <w:t>KLING BOOTE &amp; YACHT SERVICE d.o.o. PULA</w:t>
      </w:r>
      <w:r w:rsidR="00972CF8">
        <w:t xml:space="preserve">, Pula, Prilaz Puljskih Španjolskih boraca 4, OIB: </w:t>
      </w:r>
      <w:r w:rsidR="00972CF8" w:rsidRPr="00972CF8">
        <w:t>77244461005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B000DF">
        <w:rPr>
          <w:lang w:val="sv-SE"/>
        </w:rPr>
        <w:t>Wolfgang Kling, Njemačka, Senden, St Hittistetten, Grundweng 5,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D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03520">
          <w:t>Posl. broj: 4 St-618/2016-4</w:t>
        </w:r>
      </w:sdtContent>
    </w:sdt>
  </w:p>
  <w:p w:rsidRDefault="009266D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03520">
      <w:t>618/2016-4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D7DFC"/>
    <w:rsid w:val="00105774"/>
    <w:rsid w:val="00107DA9"/>
    <w:rsid w:val="00134676"/>
    <w:rsid w:val="00174F01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A71CF"/>
    <w:rsid w:val="00733E50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266DB"/>
    <w:rsid w:val="00972CF8"/>
    <w:rsid w:val="00985388"/>
    <w:rsid w:val="00985C0A"/>
    <w:rsid w:val="00987DD0"/>
    <w:rsid w:val="009A5878"/>
    <w:rsid w:val="009B356E"/>
    <w:rsid w:val="009C7404"/>
    <w:rsid w:val="009D1DFA"/>
    <w:rsid w:val="00A17409"/>
    <w:rsid w:val="00A560B4"/>
    <w:rsid w:val="00AA0ED3"/>
    <w:rsid w:val="00AF4620"/>
    <w:rsid w:val="00B000DF"/>
    <w:rsid w:val="00B17BB5"/>
    <w:rsid w:val="00B17EED"/>
    <w:rsid w:val="00B50C26"/>
    <w:rsid w:val="00B726BF"/>
    <w:rsid w:val="00B853E6"/>
    <w:rsid w:val="00BE2CDA"/>
    <w:rsid w:val="00C157BB"/>
    <w:rsid w:val="00C20061"/>
    <w:rsid w:val="00C32C1A"/>
    <w:rsid w:val="00C35228"/>
    <w:rsid w:val="00C8148C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KLING BOOTE &amp; YACHT SERVICE d.o.o. PULA</izvorni_sadrzaj>
    <derivirana_varijabla naziv="DomainObject.Predmet.ProtustrankaFormated_1">  KLING BOOTE &amp; YACHT SERVICE d.o.o. PULA</derivirana_varijabla>
  </DomainObject.Predmet.ProtustrankaFormated>
  <DomainObject.Predmet.ProtustrankaFormatedOIB>
    <izvorni_sadrzaj>  KLING BOOTE &amp; YACHT SERVICE d.o.o. PULA, OIB 77244461005</izvorni_sadrzaj>
    <derivirana_varijabla naziv="DomainObject.Predmet.ProtustrankaFormatedOIB_1">  KLING BOOTE &amp; YACHT SERVICE d.o.o. PULA, OIB 77244461005</derivirana_varijabla>
  </DomainObject.Predmet.ProtustrankaFormatedOIB>
  <DomainObject.Predmet.ProtustrankaFormatedWithAdress>
    <izvorni_sadrzaj> KLING BOOTE &amp; YACHT SERVICE d.o.o. PULA, Prilaz Puljskih Španjolskih boraca 4, 52100 Pula</izvorni_sadrzaj>
    <derivirana_varijabla naziv="DomainObject.Predmet.ProtustrankaFormatedWithAdress_1"> KLING BOOTE &amp; YACHT SERVICE d.o.o. PULA, Prilaz Puljskih Španjolskih boraca 4, 52100 Pula</derivirana_varijabla>
  </DomainObject.Predmet.ProtustrankaFormatedWithAdress>
  <DomainObject.Predmet.ProtustrankaFormatedWithAdressOIB>
    <izvorni_sadrzaj> KLING BOOTE &amp; YACHT SERVICE d.o.o. PULA, OIB 77244461005, Prilaz Puljskih Španjolskih boraca 4, 52100 Pula</izvorni_sadrzaj>
    <derivirana_varijabla naziv="DomainObject.Predmet.ProtustrankaFormatedWithAdressOIB_1"> KLING BOOTE &amp; YACHT SERVICE d.o.o. PULA, OIB 77244461005, Prilaz Puljskih Španjolskih boraca 4, 52100 Pula</derivirana_varijabla>
  </DomainObject.Predmet.ProtustrankaFormatedWithAdressOIB>
  <DomainObject.Predmet.ProtustrankaWithAdress>
    <izvorni_sadrzaj>KLING BOOTE &amp; YACHT SERVICE d.o.o. PULA Prilaz Puljskih Španjolskih boraca 4, 52100 Pula</izvorni_sadrzaj>
    <derivirana_varijabla naziv="DomainObject.Predmet.ProtustrankaWithAdress_1">KLING BOOTE &amp; YACHT SERVICE d.o.o. PULA Prilaz Puljskih Španjolskih boraca 4, 52100 Pula</derivirana_varijabla>
  </DomainObject.Predmet.ProtustrankaWithAdress>
  <DomainObject.Predmet.ProtustrankaWithAdressOIB>
    <izvorni_sadrzaj>KLING BOOTE &amp; YACHT SERVICE d.o.o. PULA, OIB 77244461005, Prilaz Puljskih Španjolskih boraca 4, 52100 Pula</izvorni_sadrzaj>
    <derivirana_varijabla naziv="DomainObject.Predmet.ProtustrankaWithAdressOIB_1">KLING BOOTE &amp; YACHT SERVICE d.o.o. PULA, OIB 77244461005, Prilaz Puljskih Španjolskih boraca 4, 52100 Pula</derivirana_varijabla>
  </DomainObject.Predmet.ProtustrankaWithAdressOIB>
  <DomainObject.Predmet.ProtustrankaNazivFormated>
    <izvorni_sadrzaj>KLING BOOTE &amp; YACHT SERVICE d.o.o. PULA</izvorni_sadrzaj>
    <derivirana_varijabla naziv="DomainObject.Predmet.ProtustrankaNazivFormated_1">KLING BOOTE &amp; YACHT SERVICE d.o.o. PULA</derivirana_varijabla>
  </DomainObject.Predmet.ProtustrankaNazivFormated>
  <DomainObject.Predmet.ProtustrankaNazivFormatedOIB>
    <izvorni_sadrzaj>KLING BOOTE &amp; YACHT SERVICE d.o.o. PULA, OIB 77244461005</izvorni_sadrzaj>
    <derivirana_varijabla naziv="DomainObject.Predmet.ProtustrankaNazivFormatedOIB_1">KLING BOOTE &amp; YACHT SERVICE d.o.o. PULA, OIB 77244461005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21089.71</izvorni_sadrzaj>
    <derivirana_varijabla naziv="DomainObject.Predmet.TrenutnaVrijednost_1">21089.71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KLING BOOTE &amp; YACHT SERVICE d.o.o. PULA</item>
    </izvorni_sadrzaj>
    <derivirana_varijabla naziv="DomainObject.Predmet.ProtuStrankaListFormated_1">
      <item>KLING BOOTE &amp; YACHT SERVICE d.o.o. PULA</item>
    </derivirana_varijabla>
  </DomainObject.Predmet.ProtuStrankaListFormated>
  <DomainObject.Predmet.ProtuStrankaListFormatedOIB>
    <izvorni_sadrzaj>
      <item>KLING BOOTE &amp; YACHT SERVICE d.o.o. PULA, OIB 77244461005</item>
    </izvorni_sadrzaj>
    <derivirana_varijabla naziv="DomainObject.Predmet.ProtuStrankaListFormatedOIB_1">
      <item>KLING BOOTE &amp; YACHT SERVICE d.o.o. PULA, OIB 77244461005</item>
    </derivirana_varijabla>
  </DomainObject.Predmet.ProtuStrankaListFormatedOIB>
  <DomainObject.Predmet.ProtuStrankaListFormatedWithAdress>
    <izvorni_sadrzaj>
      <item>KLING BOOTE &amp; YACHT SERVICE d.o.o. PULA, Prilaz Puljskih Španjolskih boraca 4, 52100 Pula</item>
    </izvorni_sadrzaj>
    <derivirana_varijabla naziv="DomainObject.Predmet.ProtuStrankaListFormatedWithAdress_1">
      <item>KLING BOOTE &amp; YACHT SERVICE d.o.o. PULA, Prilaz Puljskih Španjolskih boraca 4, 52100 Pula</item>
    </derivirana_varijabla>
  </DomainObject.Predmet.ProtuStrankaListFormatedWithAdress>
  <DomainObject.Predmet.ProtuStrankaListFormatedWithAdressOIB>
    <izvorni_sadrzaj>
      <item>KLING BOOTE &amp; YACHT SERVICE d.o.o. PULA, OIB 77244461005, Prilaz Puljskih Španjolskih boraca 4, 52100 Pula</item>
    </izvorni_sadrzaj>
    <derivirana_varijabla naziv="DomainObject.Predmet.ProtuStrankaListFormatedWithAdressOIB_1">
      <item>KLING BOOTE &amp; YACHT SERVICE d.o.o. PULA, OIB 77244461005, Prilaz Puljskih Španjolskih boraca 4, 52100 Pula</item>
    </derivirana_varijabla>
  </DomainObject.Predmet.ProtuStrankaListFormatedWithAdressOIB>
  <DomainObject.Predmet.ProtuStrankaListNazivFormated>
    <izvorni_sadrzaj>
      <item>KLING BOOTE &amp; YACHT SERVICE d.o.o. PULA</item>
    </izvorni_sadrzaj>
    <derivirana_varijabla naziv="DomainObject.Predmet.ProtuStrankaListNazivFormated_1">
      <item>KLING BOOTE &amp; YACHT SERVICE d.o.o. PULA</item>
    </derivirana_varijabla>
  </DomainObject.Predmet.ProtuStrankaListNazivFormated>
  <DomainObject.Predmet.ProtuStrankaListNazivFormatedOIB>
    <izvorni_sadrzaj>
      <item>KLING BOOTE &amp; YACHT SERVICE d.o.o. PULA, OIB 77244461005</item>
    </izvorni_sadrzaj>
    <derivirana_varijabla naziv="DomainObject.Predmet.ProtuStrankaListNazivFormatedOIB_1">
      <item>KLING BOOTE &amp; YACHT SERVICE d.o.o. PULA, OIB 77244461005</item>
    </derivirana_varijabla>
  </DomainObject.Predmet.ProtuStrankaListNazivFormatedOIB>
  <DomainObject.Predmet.OstaliListFormated>
    <izvorni_sadrzaj>
      <item>Wolfgang Kling</item>
    </izvorni_sadrzaj>
    <derivirana_varijabla naziv="DomainObject.Predmet.OstaliListFormated_1">
      <item>Wolfgang Kling</item>
    </derivirana_varijabla>
  </DomainObject.Predmet.OstaliListFormated>
  <DomainObject.Predmet.OstaliListFormatedOIB>
    <izvorni_sadrzaj>
      <item>Wolfgang Kling, OIB 19499875360</item>
    </izvorni_sadrzaj>
    <derivirana_varijabla naziv="DomainObject.Predmet.OstaliListFormatedOIB_1">
      <item>Wolfgang Kling, OIB 19499875360</item>
    </derivirana_varijabla>
  </DomainObject.Predmet.OstaliListFormatedOIB>
  <DomainObject.Predmet.OstaliListFormatedWithAdress>
    <izvorni_sadrzaj>
      <item>Wolfgang Kling, Grundweng 5, Senden</item>
    </izvorni_sadrzaj>
    <derivirana_varijabla naziv="DomainObject.Predmet.OstaliListFormatedWithAdress_1">
      <item>Wolfgang Kling, Grundweng 5, Senden</item>
    </derivirana_varijabla>
  </DomainObject.Predmet.OstaliListFormatedWithAdress>
  <DomainObject.Predmet.OstaliListFormatedWithAdressOIB>
    <izvorni_sadrzaj>
      <item>Wolfgang Kling, OIB 19499875360, Grundweng 5, Senden</item>
    </izvorni_sadrzaj>
    <derivirana_varijabla naziv="DomainObject.Predmet.OstaliListFormatedWithAdressOIB_1">
      <item>Wolfgang Kling, OIB 19499875360, Grundweng 5, Senden</item>
    </derivirana_varijabla>
  </DomainObject.Predmet.OstaliListFormatedWithAdressOIB>
  <DomainObject.Predmet.OstaliListNazivFormated>
    <izvorni_sadrzaj>
      <item>Wolfgang Kling</item>
    </izvorni_sadrzaj>
    <derivirana_varijabla naziv="DomainObject.Predmet.OstaliListNazivFormated_1">
      <item>Wolfgang Kling</item>
    </derivirana_varijabla>
  </DomainObject.Predmet.OstaliListNazivFormated>
  <DomainObject.Predmet.OstaliListNazivFormatedOIB>
    <izvorni_sadrzaj>
      <item>Wolfgang Kling, OIB 19499875360</item>
    </izvorni_sadrzaj>
    <derivirana_varijabla naziv="DomainObject.Predmet.OstaliListNazivFormatedOIB_1">
      <item>Wolfgang Kling, OIB 19499875360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KLING BOOTE &amp; YACHT SERVICE d.o.o. PULA</izvorni_sadrzaj>
    <derivirana_varijabla naziv="DomainObject.Predmet.ProtustrankaIDrugi_1">KLING BOOTE &amp; YACHT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KLING BOOTE &amp; YACHT SERVICE d.o.o. PULA, OIB 77244461005, Prilaz Puljskih Španjolskih boraca 4, 52100 Pula</izvorni_sadrzaj>
    <derivirana_varijabla naziv="DomainObject.Predmet.ProtustrankaIDrugiAdressOIB_1">KLING BOOTE &amp; YACHT SERVICE d.o.o. PULA, OIB 77244461005,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KLING BOOTE &amp; YACHT SERVICE d.o.o. PULA</item>
      <item>Wolfgang Kling</item>
    </izvorni_sadrzaj>
    <derivirana_varijabla naziv="DomainObject.Predmet.SudioniciListNaziv_1">
      <item>FINANCIJSKA AGENCIJA, RC RIJEKA, PODRUŽNICA PULA, PULA</item>
      <item>KLING BOOTE &amp; YACHT SERVICE d.o.o. PULA</item>
      <item>Wolfgang Kling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</izvorni_sadrzaj>
    <derivirana_varijabla naziv="DomainObject.Predmet.SudioniciListAdressOIB_1"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77244461005</item>
      <item>, OIB 19499875360</item>
    </izvorni_sadrzaj>
    <derivirana_varijabla naziv="DomainObject.Predmet.SudioniciListNazivOIB_1">
      <item>, OIB 85821130368</item>
      <item>, OIB 77244461005</item>
      <item>, OIB 19499875360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C0E37-8EC9-4103-99D1-9185BF2E9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3449</properties:Characters>
  <properties:Lines>91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2016-04-11T06:39:00Z</dcterms:created>
  <dc:creator>Jasmina Matika</dc:creator>
  <cp:lastModifiedBy>Sanja Prodan</cp:lastModifiedBy>
  <cp:lastPrinted>2016-04-11T06:44:00Z</cp:lastPrinted>
  <dcterms:modified xmlns:xsi="http://www.w3.org/2001/XMLSchema-instance" xsi:type="dcterms:W3CDTF">2016-04-11T06:53:00Z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