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4272c" w14:paraId="4e4272c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8002B6">
        <w:rPr>
          <w:bCs/>
          <w:lang w:val="hr-HR"/>
        </w:rPr>
        <w:t>417</w:t>
      </w:r>
      <w:r w:rsidR="00E475FC" w:rsidRPr="0066555C">
        <w:rPr>
          <w:bCs/>
          <w:lang w:val="hr-HR"/>
        </w:rPr>
        <w:t>/</w:t>
      </w:r>
      <w:r w:rsidR="008002B6">
        <w:rPr>
          <w:bCs/>
          <w:lang w:val="hr-HR"/>
        </w:rPr>
        <w:t>15</w:t>
      </w:r>
      <w:r w:rsidR="00D75F4D">
        <w:rPr>
          <w:bCs/>
          <w:lang w:val="hr-HR"/>
        </w:rPr>
        <w:t>-108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8002B6" w:rsidRPr="00557275">
        <w:t xml:space="preserve">GEOTEHNIKA - INŽENJERING d.o.o., Zagreb, Gradišćanska 26, OIB: </w:t>
      </w:r>
      <w:r w:rsidR="008002B6">
        <w:t>44124262642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8002B6">
        <w:rPr>
          <w:lang w:val="hr-HR"/>
        </w:rPr>
        <w:t>9</w:t>
      </w:r>
      <w:r w:rsidR="00B3226D" w:rsidRPr="0066555C">
        <w:rPr>
          <w:lang w:val="hr-HR"/>
        </w:rPr>
        <w:t xml:space="preserve">. </w:t>
      </w:r>
      <w:r w:rsidR="002C220A">
        <w:rPr>
          <w:lang w:val="hr-HR"/>
        </w:rPr>
        <w:t>siječnja 2017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782A2A" w:rsidR="00782A2A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8002B6">
        <w:rPr>
          <w:lang w:val="hr-HR"/>
        </w:rPr>
        <w:t xml:space="preserve">Ponuditelju </w:t>
      </w:r>
      <w:r w:rsidR="00782A2A">
        <w:rPr>
          <w:lang w:val="hr-HR"/>
        </w:rPr>
        <w:t xml:space="preserve"> </w:t>
      </w:r>
      <w:r w:rsidR="008002B6" w:rsidRPr="009B3907">
        <w:rPr>
          <w:lang w:val="hr-HR"/>
        </w:rPr>
        <w:t>MONTMONTAŽA-OPREMA društvo s ograničenom odgovornošću za izvođenje investicijskih radova, Zagreb 10090, Samoborska cesta 145, OIB:06544535948</w:t>
      </w:r>
      <w:r w:rsidR="008002B6">
        <w:rPr>
          <w:lang w:val="hr-HR"/>
        </w:rPr>
        <w:t xml:space="preserve"> </w:t>
      </w:r>
      <w:r w:rsidR="008002B6" w:rsidRPr="009B3907">
        <w:rPr>
          <w:lang w:val="hr-HR"/>
        </w:rPr>
        <w:t xml:space="preserve"> </w:t>
      </w:r>
      <w:r w:rsidR="007E157E" w:rsidRPr="0066555C">
        <w:rPr>
          <w:lang w:val="hr-HR"/>
        </w:rPr>
        <w:t xml:space="preserve">dosuđuje se </w:t>
      </w:r>
      <w:r w:rsidR="00782A2A">
        <w:rPr>
          <w:bCs/>
          <w:lang w:val="hr-HR"/>
        </w:rPr>
        <w:t xml:space="preserve">nekretnina </w:t>
      </w:r>
      <w:r w:rsidR="008002B6" w:rsidRPr="007F2714">
        <w:rPr>
          <w:bCs/>
        </w:rPr>
        <w:t>upisana u zemljišnim knjigama Općinskog suda u Velikoj Gorici zk.ul. 1481, k.o. Gradići, na k.č.br. 380/11- pašnjak Majevice površine 13.845 m2</w:t>
      </w:r>
    </w:p>
    <w:p w:rsidRDefault="0066555C" w:rsidP="00782A2A" w:rsidR="0066555C" w:rsidRPr="0066555C">
      <w:pPr>
        <w:ind w:hanging="425" w:left="709"/>
        <w:jc w:val="both"/>
        <w:rPr>
          <w:lang w:val="hr-HR"/>
        </w:rPr>
      </w:pPr>
    </w:p>
    <w:p w:rsidRDefault="0066555C" w:rsidP="00630150" w:rsidR="0066555C" w:rsidRPr="0066555C">
      <w:pPr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8002B6" w:rsidRPr="009B3907">
        <w:rPr>
          <w:lang w:val="hr-HR"/>
        </w:rPr>
        <w:t>MONTMONTAŽA-OPREMA društvo s ograničenom odgovornošću za izvođenje investicijskih radova, Zagreb 10090, Samoborska cesta 145, OIB:06544535948</w:t>
      </w:r>
      <w:r w:rsidR="008002B6">
        <w:rPr>
          <w:lang w:val="hr-HR"/>
        </w:rPr>
        <w:t>, je dužan</w:t>
      </w:r>
      <w:r w:rsidRPr="0066555C">
        <w:rPr>
          <w:lang w:val="hr-HR"/>
        </w:rPr>
        <w:t xml:space="preserve"> u roku od 30 (trideset) dana od dana zaključenja javne dražbe</w:t>
      </w:r>
      <w:r w:rsidR="008002B6">
        <w:rPr>
          <w:lang w:val="hr-HR"/>
        </w:rPr>
        <w:t xml:space="preserve">, odnosno najkasnije do </w:t>
      </w:r>
      <w:r w:rsidR="00782A2A">
        <w:rPr>
          <w:lang w:val="hr-HR"/>
        </w:rPr>
        <w:t>8</w:t>
      </w:r>
      <w:r w:rsidRPr="0066555C">
        <w:rPr>
          <w:lang w:val="hr-HR"/>
        </w:rPr>
        <w:t xml:space="preserve">. </w:t>
      </w:r>
      <w:r w:rsidR="008002B6">
        <w:rPr>
          <w:lang w:val="hr-HR"/>
        </w:rPr>
        <w:t>veljače 2017</w:t>
      </w:r>
      <w:r w:rsidRPr="0066555C">
        <w:rPr>
          <w:lang w:val="hr-HR"/>
        </w:rPr>
        <w:t xml:space="preserve">. uplatiti kupovninu u iznosu od </w:t>
      </w:r>
      <w:r w:rsidR="008002B6">
        <w:rPr>
          <w:bCs/>
          <w:lang w:val="hr-HR"/>
        </w:rPr>
        <w:t xml:space="preserve">3.024.355,61 </w:t>
      </w:r>
      <w:r w:rsidRPr="0066555C">
        <w:rPr>
          <w:lang w:val="hr-HR"/>
        </w:rPr>
        <w:t>kn</w:t>
      </w:r>
      <w:r w:rsidR="008002B6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8002B6">
        <w:rPr>
          <w:lang w:val="hr-HR"/>
        </w:rPr>
        <w:t>417</w:t>
      </w:r>
      <w:r w:rsidR="0066555C" w:rsidRPr="0066555C">
        <w:rPr>
          <w:lang w:val="hr-HR"/>
        </w:rPr>
        <w:t>/</w:t>
      </w:r>
      <w:r w:rsidR="008002B6">
        <w:rPr>
          <w:lang w:val="hr-HR"/>
        </w:rPr>
        <w:t>15</w:t>
      </w:r>
      <w:r w:rsidR="0066555C" w:rsidRPr="0066555C">
        <w:rPr>
          <w:lang w:val="hr-HR"/>
        </w:rPr>
        <w:t xml:space="preserve">. </w:t>
      </w:r>
    </w:p>
    <w:p w:rsidRDefault="0066555C" w:rsidP="0066555C" w:rsidR="0066555C" w:rsidRPr="0066555C">
      <w:pPr>
        <w:tabs>
          <w:tab w:pos="720" w:val="left"/>
        </w:tabs>
        <w:ind w:hanging="709" w:left="709"/>
        <w:jc w:val="both"/>
        <w:rPr>
          <w:lang w:val="hr-HR"/>
        </w:rPr>
      </w:pP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8002B6" w:rsidR="000B27C7" w:rsidRPr="006C5C06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</w:t>
      </w:r>
      <w:r w:rsidR="008002B6">
        <w:rPr>
          <w:lang w:val="hr-HR"/>
        </w:rPr>
        <w:t>I</w:t>
      </w:r>
      <w:r w:rsidRPr="0066555C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0B27C7">
        <w:rPr>
          <w:bCs/>
          <w:lang w:val="hr-HR"/>
        </w:rPr>
        <w:t xml:space="preserve">Općinskom sudu u </w:t>
      </w:r>
      <w:r w:rsidR="008002B6">
        <w:rPr>
          <w:bCs/>
          <w:lang w:val="hr-HR"/>
        </w:rPr>
        <w:t>Velikoj Gorici</w:t>
      </w:r>
      <w:r w:rsidR="00C563FA" w:rsidRPr="0066555C">
        <w:rPr>
          <w:bCs/>
          <w:lang w:val="hr-HR"/>
        </w:rPr>
        <w:t xml:space="preserve">, zemljišno knjižni odjel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 xml:space="preserve">upisane zabilježbe i terete upisane </w:t>
      </w:r>
      <w:r w:rsidR="008002B6">
        <w:rPr>
          <w:lang w:val="hr-HR"/>
        </w:rPr>
        <w:t>na gore navedenoj nekretninin kako slijedi:</w:t>
      </w:r>
    </w:p>
    <w:p w:rsidRDefault="000B27C7" w:rsidP="004E6892" w:rsidR="00A97645" w:rsidRPr="0066555C">
      <w:pPr>
        <w:ind w:hanging="720" w:left="720"/>
        <w:jc w:val="both"/>
        <w:rPr>
          <w:lang w:val="hr-HR"/>
        </w:rPr>
      </w:pPr>
      <w:r w:rsidRPr="0066555C">
        <w:rPr>
          <w:bCs/>
          <w:lang w:val="hr-HR"/>
        </w:rPr>
        <w:tab/>
      </w: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8002B6">
        <w:rPr>
          <w:lang w:val="hr-HR"/>
        </w:rPr>
        <w:t>5231/15</w:t>
      </w:r>
      <w:r w:rsidR="00BE315F">
        <w:rPr>
          <w:lang w:val="hr-HR"/>
        </w:rPr>
        <w:t xml:space="preserve"> od </w:t>
      </w:r>
      <w:r w:rsidR="008002B6">
        <w:rPr>
          <w:lang w:val="hr-HR"/>
        </w:rPr>
        <w:t>14</w:t>
      </w:r>
      <w:r w:rsidR="00BE315F">
        <w:rPr>
          <w:lang w:val="hr-HR"/>
        </w:rPr>
        <w:t>.</w:t>
      </w:r>
      <w:r w:rsidR="008002B6">
        <w:rPr>
          <w:lang w:val="hr-HR"/>
        </w:rPr>
        <w:t>9.2015</w:t>
      </w:r>
      <w:r w:rsidR="00BE315F">
        <w:rPr>
          <w:lang w:val="hr-HR"/>
        </w:rPr>
        <w:t xml:space="preserve">., </w:t>
      </w:r>
    </w:p>
    <w:p w:rsidRDefault="00BE315F" w:rsidP="00BE315F" w:rsidR="00BE315F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r w:rsidR="008002B6">
        <w:rPr>
          <w:lang w:val="hr-HR"/>
        </w:rPr>
        <w:t>2196/12 od 22.05.2012</w:t>
      </w:r>
      <w:r w:rsidR="000B27C7">
        <w:rPr>
          <w:lang w:val="hr-HR"/>
        </w:rPr>
        <w:t xml:space="preserve">., </w:t>
      </w:r>
      <w:r w:rsidR="008002B6">
        <w:rPr>
          <w:lang w:val="hr-HR"/>
        </w:rPr>
        <w:t>(9.1.)</w:t>
      </w:r>
    </w:p>
    <w:p w:rsidRDefault="000B27C7" w:rsidP="000B27C7" w:rsidR="000B27C7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8002B6">
        <w:rPr>
          <w:lang w:val="hr-HR"/>
        </w:rPr>
        <w:t>2196/12 od 22.05.2012</w:t>
      </w:r>
      <w:r>
        <w:rPr>
          <w:lang w:val="hr-HR"/>
        </w:rPr>
        <w:t xml:space="preserve">., </w:t>
      </w:r>
      <w:r w:rsidR="008002B6">
        <w:rPr>
          <w:lang w:val="hr-HR"/>
        </w:rPr>
        <w:t>(9.2.)</w:t>
      </w:r>
    </w:p>
    <w:p w:rsidRDefault="008002B6" w:rsidP="000B27C7" w:rsidR="008002B6">
      <w:pPr>
        <w:ind w:left="720"/>
        <w:jc w:val="both"/>
        <w:rPr>
          <w:lang w:val="hr-HR"/>
        </w:rPr>
      </w:pPr>
      <w:r>
        <w:rPr>
          <w:lang w:val="hr-HR"/>
        </w:rPr>
        <w:t>Z-4935/14 od 27.11.2014. (12.1.)</w:t>
      </w:r>
    </w:p>
    <w:p w:rsidRDefault="008002B6" w:rsidP="008002B6" w:rsidR="008002B6">
      <w:pPr>
        <w:ind w:left="720"/>
        <w:jc w:val="both"/>
        <w:rPr>
          <w:lang w:val="hr-HR"/>
        </w:rPr>
      </w:pPr>
      <w:r>
        <w:rPr>
          <w:lang w:val="hr-HR"/>
        </w:rPr>
        <w:t>Z-4935/14 od 27.11.2014. (12.2.)</w:t>
      </w:r>
    </w:p>
    <w:p w:rsidRDefault="008002B6" w:rsidP="008002B6" w:rsidR="008002B6">
      <w:pPr>
        <w:ind w:left="720"/>
        <w:jc w:val="both"/>
        <w:rPr>
          <w:lang w:val="hr-HR"/>
        </w:rPr>
      </w:pPr>
      <w:r>
        <w:rPr>
          <w:lang w:val="hr-HR"/>
        </w:rPr>
        <w:t>Z-717/15 od 9.2.2015 (13.1.)</w:t>
      </w:r>
      <w:r w:rsidRPr="008002B6">
        <w:rPr>
          <w:lang w:val="hr-HR"/>
        </w:rPr>
        <w:t xml:space="preserve"> </w:t>
      </w:r>
    </w:p>
    <w:p w:rsidRDefault="008002B6" w:rsidP="008002B6" w:rsidR="008002B6">
      <w:pPr>
        <w:ind w:left="720"/>
        <w:jc w:val="both"/>
        <w:rPr>
          <w:lang w:val="hr-HR"/>
        </w:rPr>
      </w:pPr>
      <w:r>
        <w:rPr>
          <w:lang w:val="hr-HR"/>
        </w:rPr>
        <w:t>Z-717/15 od 9.2.2015 (13.2.)</w:t>
      </w:r>
    </w:p>
    <w:p w:rsidRDefault="008002B6" w:rsidP="008002B6" w:rsidR="008002B6">
      <w:pPr>
        <w:ind w:left="720"/>
        <w:jc w:val="both"/>
        <w:rPr>
          <w:lang w:val="hr-HR"/>
        </w:rPr>
      </w:pPr>
    </w:p>
    <w:p w:rsidRDefault="008002B6" w:rsidP="000B27C7" w:rsidR="008002B6">
      <w:pPr>
        <w:ind w:left="720"/>
        <w:jc w:val="both"/>
        <w:rPr>
          <w:lang w:val="hr-HR"/>
        </w:rPr>
      </w:pP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lastRenderedPageBreak/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851B9A" w:rsidRPr="0066555C">
      <w:pPr>
        <w:ind w:hanging="425" w:left="567"/>
        <w:jc w:val="both"/>
        <w:rPr>
          <w:lang w:val="hr-HR"/>
        </w:rPr>
      </w:pPr>
      <w:r w:rsidRPr="0066555C">
        <w:rPr>
          <w:lang w:val="hr-HR"/>
        </w:rPr>
        <w:t>VI.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8002B6" w:rsidP="000B27C7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VIII</w:t>
      </w:r>
      <w:r w:rsidR="00F84FE0" w:rsidRPr="0066555C">
        <w:rPr>
          <w:lang w:val="hr-HR"/>
        </w:rPr>
        <w:t>.</w:t>
      </w:r>
      <w:r w:rsidR="00F84FE0"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068D7" w:rsidRPr="0066555C">
        <w:rPr>
          <w:lang w:val="hr-HR"/>
        </w:rPr>
        <w:t xml:space="preserve"> </w:t>
      </w:r>
      <w:r w:rsidR="00BE315F">
        <w:rPr>
          <w:bCs/>
          <w:lang w:val="hr-HR"/>
        </w:rPr>
        <w:t>Općinskom</w:t>
      </w:r>
      <w:r w:rsidR="00BE315F" w:rsidRPr="0066555C">
        <w:rPr>
          <w:bCs/>
          <w:lang w:val="hr-HR"/>
        </w:rPr>
        <w:t xml:space="preserve"> </w:t>
      </w:r>
      <w:r w:rsidR="000B27C7">
        <w:rPr>
          <w:bCs/>
          <w:lang w:val="hr-HR"/>
        </w:rPr>
        <w:t>sudu u</w:t>
      </w:r>
      <w:r w:rsidR="00BE315F" w:rsidRPr="0066555C">
        <w:rPr>
          <w:bCs/>
          <w:lang w:val="hr-HR"/>
        </w:rPr>
        <w:t xml:space="preserve"> </w:t>
      </w:r>
      <w:r>
        <w:rPr>
          <w:bCs/>
          <w:lang w:val="hr-HR"/>
        </w:rPr>
        <w:t>Velikoj Gorici</w:t>
      </w:r>
      <w:r w:rsidR="00BE315F" w:rsidRPr="0066555C">
        <w:rPr>
          <w:bCs/>
          <w:lang w:val="hr-HR"/>
        </w:rPr>
        <w:t>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zabilježiti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8002B6">
        <w:rPr>
          <w:lang w:val="hr-HR"/>
        </w:rPr>
        <w:t>sedmoj</w:t>
      </w:r>
      <w:r w:rsidRPr="0066555C">
        <w:rPr>
          <w:lang w:val="hr-HR"/>
        </w:rPr>
        <w:t xml:space="preserve"> javnoj dražbi održanoj dana </w:t>
      </w:r>
      <w:r w:rsidR="008002B6">
        <w:rPr>
          <w:lang w:val="hr-HR"/>
        </w:rPr>
        <w:t>9</w:t>
      </w:r>
      <w:r w:rsidR="00CF453E" w:rsidRPr="0066555C">
        <w:rPr>
          <w:lang w:val="hr-HR"/>
        </w:rPr>
        <w:t xml:space="preserve">. </w:t>
      </w:r>
      <w:r w:rsidR="008002B6">
        <w:rPr>
          <w:lang w:val="hr-HR"/>
        </w:rPr>
        <w:t>siječnja 2017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4E6892">
        <w:rPr>
          <w:lang w:val="hr-HR"/>
        </w:rPr>
        <w:t>sedmoj</w:t>
      </w:r>
      <w:r w:rsidR="00A068D7" w:rsidRPr="0066555C">
        <w:rPr>
          <w:lang w:val="hr-HR"/>
        </w:rPr>
        <w:t xml:space="preserve"> javnoj dražbi, gore navedeni kupac dao je najpovoljniju ponudu,</w:t>
      </w:r>
      <w:r w:rsidR="004E6892">
        <w:rPr>
          <w:lang w:val="hr-HR"/>
        </w:rPr>
        <w:t xml:space="preserve"> odnosno, bio je jedini ponuditelj, </w:t>
      </w:r>
      <w:r w:rsidR="00A068D7" w:rsidRPr="0066555C">
        <w:rPr>
          <w:lang w:val="hr-HR"/>
        </w:rPr>
        <w:t xml:space="preserve">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B78A7" w:rsidRPr="0066555C">
        <w:rPr>
          <w:lang w:val="hr-HR"/>
        </w:rPr>
        <w:t xml:space="preserve"> </w:t>
      </w:r>
      <w:r w:rsidR="004E6892">
        <w:rPr>
          <w:bCs/>
          <w:lang w:val="hr-HR"/>
        </w:rPr>
        <w:t>3.024.355,61</w:t>
      </w:r>
      <w:r w:rsidR="004E6892">
        <w:rPr>
          <w:lang w:val="hr-HR"/>
        </w:rPr>
        <w:t>.</w:t>
      </w:r>
      <w:r w:rsidR="00851B9A" w:rsidRPr="0066555C">
        <w:rPr>
          <w:lang w:val="hr-HR"/>
        </w:rPr>
        <w:t xml:space="preserve"> </w:t>
      </w:r>
      <w:r w:rsidR="00BE315F">
        <w:rPr>
          <w:lang w:val="hr-HR"/>
        </w:rPr>
        <w:t>kn a u koji iznos je uključen PDV</w:t>
      </w:r>
      <w:r w:rsidR="00A40017">
        <w:rPr>
          <w:lang w:val="hr-HR"/>
        </w:rPr>
        <w:t>.</w:t>
      </w:r>
    </w:p>
    <w:p w:rsidRDefault="00851B9A" w:rsidP="00A068D7" w:rsidR="00851B9A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A40017">
        <w:rPr>
          <w:lang w:val="hr-HR"/>
        </w:rPr>
        <w:t>8</w:t>
      </w:r>
      <w:r w:rsidR="00CF453E" w:rsidRPr="0066555C">
        <w:rPr>
          <w:lang w:val="hr-HR"/>
        </w:rPr>
        <w:t xml:space="preserve">. </w:t>
      </w:r>
      <w:r w:rsidR="004E6892">
        <w:rPr>
          <w:lang w:val="hr-HR"/>
        </w:rPr>
        <w:t>veljače  2017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4E6892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4E6892" w:rsidP="00A068D7" w:rsidR="004E6892" w:rsidRPr="0066555C">
      <w:pPr>
        <w:ind w:firstLine="708"/>
        <w:jc w:val="both"/>
        <w:rPr>
          <w:lang w:val="hr-HR"/>
        </w:rPr>
      </w:pPr>
    </w:p>
    <w:p w:rsidRDefault="00A23D2D" w:rsidP="00A068D7" w:rsidR="00A23D2D">
      <w:pPr>
        <w:ind w:firstLine="708"/>
        <w:jc w:val="both"/>
        <w:rPr>
          <w:lang w:val="hr-HR"/>
        </w:rPr>
      </w:pPr>
    </w:p>
    <w:p w:rsidRDefault="004E6892" w:rsidP="00A068D7" w:rsidR="004E6892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CF453E" w:rsidP="00A068D7" w:rsidR="00CF453E" w:rsidRPr="0066555C">
      <w:pPr>
        <w:jc w:val="both"/>
        <w:rPr>
          <w:lang w:val="hr-HR"/>
        </w:rPr>
      </w:pP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 xml:space="preserve">U Zagrebu </w:t>
      </w:r>
      <w:r w:rsidR="004E6892">
        <w:rPr>
          <w:bCs/>
          <w:lang w:val="hr-HR"/>
        </w:rPr>
        <w:t>9</w:t>
      </w:r>
      <w:r w:rsidR="00CF453E" w:rsidRPr="0066555C">
        <w:rPr>
          <w:bCs/>
          <w:lang w:val="hr-HR"/>
        </w:rPr>
        <w:t xml:space="preserve">. </w:t>
      </w:r>
      <w:r w:rsidR="004E6892">
        <w:rPr>
          <w:bCs/>
          <w:lang w:val="hr-HR"/>
        </w:rPr>
        <w:t>siječnja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4E6892">
        <w:rPr>
          <w:bCs/>
          <w:lang w:val="hr-HR"/>
        </w:rPr>
        <w:t>7</w:t>
      </w:r>
      <w:r w:rsidR="00A068D7" w:rsidRPr="0066555C">
        <w:rPr>
          <w:bCs/>
          <w:lang w:val="hr-HR"/>
        </w:rPr>
        <w:t>.</w:t>
      </w:r>
    </w:p>
    <w:p w:rsidRDefault="004E6892" w:rsidP="00181204" w:rsidR="004E6892" w:rsidRPr="0066555C">
      <w:pPr>
        <w:jc w:val="center"/>
        <w:rPr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594F51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594F51" w:rsidP="007F0C2B" w:rsidR="00594F51" w:rsidRPr="004B5FFF">
      <w:pPr>
        <w:ind w:left="4332"/>
      </w:pPr>
      <w:r w:rsidRPr="004B5FFF">
        <w:t xml:space="preserve">      Za točnost otpravka-ovlašteni službenik:</w:t>
      </w:r>
    </w:p>
    <w:p w:rsidRDefault="00594F51" w:rsidP="007F0C2B" w:rsidR="00594F51" w:rsidRPr="004B5FFF">
      <w:pPr>
        <w:jc w:val="both"/>
      </w:pPr>
      <w:r w:rsidRPr="004B5FFF">
        <w:t xml:space="preserve">  </w:t>
      </w:r>
      <w:r w:rsidRPr="004B5FFF">
        <w:tab/>
      </w:r>
      <w:r w:rsidRPr="004B5FFF">
        <w:tab/>
      </w:r>
      <w:r w:rsidRPr="004B5FFF">
        <w:tab/>
      </w:r>
      <w:r w:rsidRPr="004B5FFF">
        <w:tab/>
      </w:r>
      <w:r w:rsidRPr="004B5FFF">
        <w:tab/>
        <w:t xml:space="preserve">                                  (Valentina Kranjčić)</w:t>
      </w: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rPr>
          <w:lang w:val="hr-HR"/>
        </w:rPr>
      </w:pPr>
      <w:r w:rsidRPr="0066555C">
        <w:rPr>
          <w:lang w:val="hr-HR"/>
        </w:rPr>
        <w:t>DNA:</w:t>
      </w:r>
    </w:p>
    <w:p w:rsidRDefault="004E6892" w:rsidP="009D561D" w:rsidR="009D561D" w:rsidRPr="0066555C">
      <w:pPr>
        <w:ind w:left="720"/>
        <w:rPr>
          <w:lang w:val="hr-HR"/>
        </w:rPr>
      </w:pPr>
      <w:r>
        <w:rPr>
          <w:lang w:val="hr-HR"/>
        </w:rPr>
        <w:t xml:space="preserve">1. </w:t>
      </w:r>
      <w:r w:rsidR="009D561D">
        <w:rPr>
          <w:lang w:val="hr-HR"/>
        </w:rPr>
        <w:t>stečajni</w:t>
      </w:r>
      <w:r w:rsidR="009D561D" w:rsidRPr="0066555C">
        <w:rPr>
          <w:lang w:val="hr-HR"/>
        </w:rPr>
        <w:t xml:space="preserve"> upravitelj</w:t>
      </w:r>
    </w:p>
    <w:p w:rsidRDefault="004E6892" w:rsidP="004E6892" w:rsidR="004E6892">
      <w:pPr>
        <w:ind w:firstLine="720"/>
        <w:rPr>
          <w:lang w:val="hr-HR"/>
        </w:rPr>
      </w:pPr>
      <w:r>
        <w:rPr>
          <w:lang w:val="hr-HR"/>
        </w:rPr>
        <w:t xml:space="preserve">2. </w:t>
      </w:r>
      <w:r w:rsidR="00A068D7" w:rsidRPr="009D561D">
        <w:rPr>
          <w:lang w:val="hr-HR"/>
        </w:rPr>
        <w:t xml:space="preserve">kupac </w:t>
      </w:r>
    </w:p>
    <w:p w:rsidRDefault="004E6892" w:rsidP="00A23D2D" w:rsidR="00A23D2D">
      <w:pPr>
        <w:ind w:left="720"/>
        <w:rPr>
          <w:lang w:val="hr-HR"/>
        </w:rPr>
      </w:pPr>
      <w:r>
        <w:rPr>
          <w:lang w:val="hr-HR"/>
        </w:rPr>
        <w:t xml:space="preserve">3. </w:t>
      </w:r>
      <w:r w:rsidR="009D561D">
        <w:rPr>
          <w:lang w:val="hr-HR"/>
        </w:rPr>
        <w:t xml:space="preserve">RH MIN. FIN. PU Područni ured Zagreb putem ŽDO </w:t>
      </w:r>
    </w:p>
    <w:p w:rsidRDefault="004E6892" w:rsidP="00A23D2D" w:rsidR="00807CCE">
      <w:pPr>
        <w:ind w:left="720"/>
        <w:rPr>
          <w:lang w:val="hr-HR"/>
        </w:rPr>
      </w:pPr>
      <w:r>
        <w:rPr>
          <w:lang w:val="hr-HR"/>
        </w:rPr>
        <w:t xml:space="preserve">4. </w:t>
      </w:r>
      <w:r w:rsidR="00807CCE">
        <w:rPr>
          <w:lang w:val="hr-HR"/>
        </w:rPr>
        <w:t>RH MIN.FIN PU Područni ured Zagreb, Avenija Dubrovnik 32</w:t>
      </w:r>
    </w:p>
    <w:p w:rsidRDefault="004E6892" w:rsidP="009D561D" w:rsidR="009D561D" w:rsidRPr="0066555C">
      <w:pPr>
        <w:ind w:left="720"/>
        <w:rPr>
          <w:lang w:val="hr-HR"/>
        </w:rPr>
      </w:pPr>
      <w:r>
        <w:rPr>
          <w:lang w:val="hr-HR"/>
        </w:rPr>
        <w:t xml:space="preserve">5. </w:t>
      </w:r>
      <w:r w:rsidR="009D561D">
        <w:rPr>
          <w:lang w:val="hr-HR"/>
        </w:rPr>
        <w:t>e- oglasna</w:t>
      </w:r>
      <w:r w:rsidR="00A047FE">
        <w:rPr>
          <w:lang w:val="hr-HR"/>
        </w:rPr>
        <w:t xml:space="preserve"> 8 dana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AF4" w:rsidR="00C81AF4">
      <w:r>
        <w:separator/>
      </w:r>
    </w:p>
  </w:endnote>
  <w:endnote w:id="0" w:type="continuationSeparator">
    <w:p w:rsidRDefault="00C81AF4" w:rsidR="00C81A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AF4" w:rsidR="00C81AF4">
      <w:r>
        <w:separator/>
      </w:r>
    </w:p>
  </w:footnote>
  <w:footnote w:id="0" w:type="continuationSeparator">
    <w:p w:rsidRDefault="00C81AF4" w:rsidR="00C81A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6EE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8002B6">
      <w:t>417/15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C220A"/>
    <w:rsid w:val="002D2C50"/>
    <w:rsid w:val="00327503"/>
    <w:rsid w:val="00341981"/>
    <w:rsid w:val="00391A2C"/>
    <w:rsid w:val="003928E9"/>
    <w:rsid w:val="00397873"/>
    <w:rsid w:val="003A312D"/>
    <w:rsid w:val="003B3BCB"/>
    <w:rsid w:val="003B56D9"/>
    <w:rsid w:val="003C4D0B"/>
    <w:rsid w:val="00402D99"/>
    <w:rsid w:val="004137B8"/>
    <w:rsid w:val="00414A8B"/>
    <w:rsid w:val="00450E9E"/>
    <w:rsid w:val="00452122"/>
    <w:rsid w:val="00453D7A"/>
    <w:rsid w:val="00461C33"/>
    <w:rsid w:val="00481C49"/>
    <w:rsid w:val="004D5547"/>
    <w:rsid w:val="004E6892"/>
    <w:rsid w:val="004F5DA1"/>
    <w:rsid w:val="00583822"/>
    <w:rsid w:val="00594F51"/>
    <w:rsid w:val="005A64F6"/>
    <w:rsid w:val="005B6303"/>
    <w:rsid w:val="005B666D"/>
    <w:rsid w:val="005C38DB"/>
    <w:rsid w:val="00630150"/>
    <w:rsid w:val="00647A32"/>
    <w:rsid w:val="00653736"/>
    <w:rsid w:val="0065385C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E157E"/>
    <w:rsid w:val="007E6C24"/>
    <w:rsid w:val="007F700A"/>
    <w:rsid w:val="008002B6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B0A90"/>
    <w:rsid w:val="008B410E"/>
    <w:rsid w:val="009169C5"/>
    <w:rsid w:val="00950295"/>
    <w:rsid w:val="00960169"/>
    <w:rsid w:val="009B18BC"/>
    <w:rsid w:val="009D561D"/>
    <w:rsid w:val="009E58EF"/>
    <w:rsid w:val="00A047FE"/>
    <w:rsid w:val="00A068D7"/>
    <w:rsid w:val="00A071E3"/>
    <w:rsid w:val="00A15D88"/>
    <w:rsid w:val="00A23D2D"/>
    <w:rsid w:val="00A40017"/>
    <w:rsid w:val="00A43A34"/>
    <w:rsid w:val="00A560AA"/>
    <w:rsid w:val="00A905EE"/>
    <w:rsid w:val="00A97645"/>
    <w:rsid w:val="00AC70B5"/>
    <w:rsid w:val="00AC723D"/>
    <w:rsid w:val="00AE63D2"/>
    <w:rsid w:val="00B3226D"/>
    <w:rsid w:val="00B54BDB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5404"/>
    <w:rsid w:val="00C31593"/>
    <w:rsid w:val="00C563FA"/>
    <w:rsid w:val="00C6428A"/>
    <w:rsid w:val="00C81AF4"/>
    <w:rsid w:val="00C95015"/>
    <w:rsid w:val="00CE263D"/>
    <w:rsid w:val="00CE3BA2"/>
    <w:rsid w:val="00CF28E5"/>
    <w:rsid w:val="00CF453E"/>
    <w:rsid w:val="00CF670B"/>
    <w:rsid w:val="00D206EE"/>
    <w:rsid w:val="00D75F4D"/>
    <w:rsid w:val="00D76DBF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4FE0"/>
    <w:rsid w:val="00F86762"/>
    <w:rsid w:val="00F97880"/>
    <w:rsid w:val="00FB5950"/>
    <w:rsid w:val="00FC595D"/>
    <w:rsid w:val="00FD6577"/>
    <w:rsid w:val="00FD6EEA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85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85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85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85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53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85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85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85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85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St-417/2015-108</izvorni_sadrzaj>
    <derivirana_varijabla naziv="DomainObject.Oznaka_1">St-417/2015-108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GEOTEHNIKA - INŽENJERING d.o.o.</izvorni_sadrzaj>
    <derivirana_varijabla naziv="DomainObject.Predmet.ProtustrankaFormated_1">  GEOTEHNIKA - INŽENJERING d.o.o.</derivirana_varijabla>
  </DomainObject.Predmet.ProtustrankaFormated>
  <DomainObject.Predmet.ProtustrankaFormatedOIB>
    <izvorni_sadrzaj>  GEOTEHNIKA - INŽENJERING d.o.o., OIB 44124262642</izvorni_sadrzaj>
    <derivirana_varijabla naziv="DomainObject.Predmet.ProtustrankaFormatedOIB_1">  GEOTEHNIKA - INŽENJERING d.o.o., OIB 44124262642</derivirana_varijabla>
  </DomainObject.Predmet.ProtustrankaFormatedOIB>
  <DomainObject.Predmet.ProtustrankaFormatedWithAdress>
    <izvorni_sadrzaj> GEOTEHNIKA - INŽENJERING d.o.o., Gradišćanska 26, 10000 Zagreb</izvorni_sadrzaj>
    <derivirana_varijabla naziv="DomainObject.Predmet.ProtustrankaFormatedWithAdress_1"> GEOTEHNIKA - INŽENJERING d.o.o., Gradišćanska 26, 10000 Zagreb</derivirana_varijabla>
  </DomainObject.Predmet.ProtustrankaFormatedWithAdress>
  <DomainObject.Predmet.ProtustrankaFormatedWithAdressOIB>
    <izvorni_sadrzaj> GEOTEHNIKA - INŽENJERING d.o.o., OIB 44124262642, Gradišćanska 26, 10000 Zagreb</izvorni_sadrzaj>
    <derivirana_varijabla naziv="DomainObject.Predmet.ProtustrankaFormatedWithAdressOIB_1"> GEOTEHNIKA - INŽENJERING d.o.o., OIB 44124262642, Gradišćanska 26, 10000 Zagreb</derivirana_varijabla>
  </DomainObject.Predmet.ProtustrankaFormatedWithAdressOIB>
  <DomainObject.Predmet.ProtustrankaWithAdress>
    <izvorni_sadrzaj>GEOTEHNIKA - INŽENJERING d.o.o. Gradišćanska 26, 10000 Zagreb</izvorni_sadrzaj>
    <derivirana_varijabla naziv="DomainObject.Predmet.ProtustrankaWithAdress_1">GEOTEHNIKA - INŽENJERING d.o.o. Gradišćanska 26, 10000 Zagreb</derivirana_varijabla>
  </DomainObject.Predmet.ProtustrankaWithAdress>
  <DomainObject.Predmet.ProtustrankaWithAdressOIB>
    <izvorni_sadrzaj>GEOTEHNIKA - INŽENJERING d.o.o., OIB 44124262642, Gradišćanska 26, 10000 Zagreb</izvorni_sadrzaj>
    <derivirana_varijabla naziv="DomainObject.Predmet.ProtustrankaWithAdressOIB_1">GEOTEHNIKA - INŽENJERING d.o.o., OIB 44124262642, Gradišćanska 26, 10000 Zagreb</derivirana_varijabla>
  </DomainObject.Predmet.ProtustrankaWithAdressOIB>
  <DomainObject.Predmet.ProtustrankaNazivFormated>
    <izvorni_sadrzaj>GEOTEHNIKA - INŽENJERING d.o.o.</izvorni_sadrzaj>
    <derivirana_varijabla naziv="DomainObject.Predmet.ProtustrankaNazivFormated_1">GEOTEHNIKA - INŽENJERING d.o.o.</derivirana_varijabla>
  </DomainObject.Predmet.ProtustrankaNazivFormated>
  <DomainObject.Predmet.ProtustrankaNazivFormatedOIB>
    <izvorni_sadrzaj>GEOTEHNIKA - INŽENJERING d.o.o., OIB 44124262642</izvorni_sadrzaj>
    <derivirana_varijabla naziv="DomainObject.Predmet.ProtustrankaNazivFormatedOIB_1">GEOTEHNIKA - INŽENJERING d.o.o., OIB 44124262642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izvorni_sadrzaj>
    <derivirana_varijabla naziv="DomainObject.Predmet.StrankaFormated_1">  GEOTEHNIKA - INŽENJERING d.o.o.; Zavod za vještačenje, profesionalnu rehabilitaciju i zapošljavanje osoba s invaliditetom; Ivan Kovač; MAGNUS TRANS d.o.o. za prijevoz i trgovinu; Igh Mostar d.o.o.; MONTMONTAŽA-OPREMA društvo s ograničenom odgovornošću za izvođenje investicijskih radova</derivirana_varijabla>
  </DomainObject.Predmet.StrankaFormated>
  <DomainObject.Predmet.StrankaFormatedOIB>
    <izvorni_sadrzaj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izvorni_sadrzaj>
    <derivirana_varijabla naziv="DomainObject.Predmet.StrankaFormatedOIB_1">  GEOTEHNIKA - INŽENJERING d.o.o., OIB 44124262642; Zavod za vještačenje, profesionalnu rehabilitaciju i zapošljavanje osoba s invaliditetom, OIB 20502470829; Ivan Kovač; MAGNUS TRANS d.o.o. za prijevoz i trgovinu, OIB 82468393068; Igh Mostar d.o.o., OIB ; MONTMONTAŽA-OPREMA društvo s ograničenom odgovornošću za izvođenje investicijskih radova, OIB 06544535948</derivirana_varijabla>
  </DomainObject.Predmet.StrankaFormatedOIB>
  <DomainObject.Predmet.StrankaFormatedWithAdress>
    <izvorni_sadrzaj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izvorni_sadrzaj>
    <derivirana_varijabla naziv="DomainObject.Predmet.StrankaFormatedWithAdress_1"> GEOTEHNIKA - INŽENJERING d.o.o., Gradišćanska 26, 10000 Zagreb; Zavod za vještačenje, profesionalnu rehabilitaciju i zapošljavanje osoba s invaliditetom, Antuna Mihanovića 3, 10000 Zagreb; Ivan Kovač; MAGNUS TRANS d.o.o. za prijevoz i trgovinu, Selska cesta 90 C , 10000 Zagreb; Igh Mostar d.o.o., Bišće polje BB, 88000 Mostar; MONTMONTAŽA-OPREMA društvo s ograničenom odgovornošću za izvođenje investicijskih radova, Samoborska cesta 145, 10000 Zagreb</derivirana_varijabla>
  </DomainObject.Predmet.StrankaFormatedWithAdress>
  <DomainObject.Predmet.StrankaFormatedWithAdressOIB>
    <izvorni_sadrzaj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izvorni_sadrzaj>
    <derivirana_varijabla naziv="DomainObject.Predmet.StrankaFormatedWithAdressOIB_1"> GEOTEHNIKA - INŽENJERING d.o.o., OIB 44124262642, Gradišćanska 26, 10000 Zagreb; Zavod za vještačenje, profesionalnu rehabilitaciju i zapošljavanje osoba s invaliditetom, OIB 20502470829, Antuna Mihanovića 3, 10000 Zagreb; Ivan Kovač; MAGNUS TRANS d.o.o. za prijevoz i trgovinu, OIB 82468393068, Selska cesta 90 C , 10000 Zagreb; Igh Mostar d.o.o., OIB , Bišće polje BB, 88000 Mostar; MONTMONTAŽA-OPREMA društvo s ograničenom odgovornošću za izvođenje investicijskih radova, OIB 06544535948, Samoborska cesta 145, 10000 Zagreb</derivirana_varijabla>
  </DomainObject.Predmet.StrankaFormatedWithAdressOIB>
  <DomainObject.Predmet.StrankaWithAdress>
    <izvorni_sadrzaj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izvorni_sadrzaj>
    <derivirana_varijabla naziv="DomainObject.Predmet.StrankaWithAdress_1">GEOTEHNIKA - INŽENJERING d.o.o. Gradišćanska 26,10000 Zagreb,Zavod za vještačenje, profesionalnu rehabilitaciju i zapošljavanje osoba s invaliditetom Antuna Mihanovića 3,10000 Zagreb,Ivan Kovač ,MAGNUS TRANS d.o.o. za prijevoz i trgovinu Selska cesta 90 C ,10000 Zagreb,Igh Mostar d.o.o. Bišće polje BB,88000 Mostar,MONTMONTAŽA-OPREMA društvo s ograničenom odgovornošću za izvođenje investicijskih radova Samoborska cesta 145,10000 Zagreb</derivirana_varijabla>
  </DomainObject.Predmet.StrankaWithAdress>
  <DomainObject.Predmet.StrankaWithAdressOIB>
    <izvorni_sadrzaj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izvorni_sadrzaj>
    <derivirana_varijabla naziv="DomainObject.Predmet.StrankaWithAdressOIB_1">GEOTEHNIKA - INŽENJERING d.o.o., OIB 44124262642, Gradišćanska 26,10000 Zagreb,Zavod za vještačenje, profesionalnu rehabilitaciju i zapošljavanje osoba s invaliditetom, OIB 20502470829, Antuna Mihanovića 3,10000 Zagreb,Ivan Kovač,MAGNUS TRANS d.o.o. za prijevoz i trgovinu, OIB 82468393068, Selska cesta 90 C ,10000 Zagreb,Igh Mostar d.o.o., OIB , Bišće polje BB,88000 Mostar,MONTMONTAŽA-OPREMA društvo s ograničenom odgovornošću za izvođenje investicijskih radova, OIB 06544535948, Samoborska cesta 145,10000 Zagreb</derivirana_varijabla>
  </DomainObject.Predmet.StrankaWithAdressOIB>
  <DomainObject.Predmet.StrankaNazivFormated>
    <izvorni_sadrzaj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izvorni_sadrzaj>
    <derivirana_varijabla naziv="DomainObject.Predmet.StrankaNazivFormated_1">GEOTEHNIKA - INŽENJERING d.o.o.,Zavod za vještačenje, profesionalnu rehabilitaciju i zapošljavanje osoba s invaliditetom,Ivan Kovač,MAGNUS TRANS d.o.o. za prijevoz i trgovinu,Igh Mostar d.o.o.,MONTMONTAŽA-OPREMA društvo s ograničenom odgovornošću za izvođenje investicijskih radova</derivirana_varijabla>
  </DomainObject.Predmet.StrankaNazivFormated>
  <DomainObject.Predmet.StrankaNazivFormatedOIB>
    <izvorni_sadrzaj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izvorni_sadrzaj>
    <derivirana_varijabla naziv="DomainObject.Predmet.StrankaNazivFormatedOIB_1">GEOTEHNIKA - INŽENJERING d.o.o., OIB 44124262642,Zavod za vještačenje, profesionalnu rehabilitaciju i zapošljavanje osoba s invaliditetom, OIB 20502470829,Ivan Kovač,MAGNUS TRANS d.o.o. za prijevoz i trgovinu, OIB 82468393068,Igh Mostar d.o.o., OIB ,MONTMONTAŽA-OPREMA društvo s ograničenom odgovornošću za izvođenje investicijskih radova, OIB 06544535948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Formated>
  <DomainObject.Predmet.StrankaList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FormatedOIB>
  <DomainObject.Predmet.StrankaListFormatedWithAdress>
    <izvorni_sadrzaj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izvorni_sadrzaj>
    <derivirana_varijabla naziv="DomainObject.Predmet.StrankaListFormatedWithAdress_1">
      <item>GEOTEHNIKA - INŽENJERING d.o.o., Gradišćanska 26, 10000 Zagreb</item>
      <item>Zavod za vještačenje, profesionalnu rehabilitaciju i zapošljavanje osoba s invaliditetom, Antuna Mihanovića 3, 10000 Zagreb</item>
      <item>Ivan Kovač</item>
      <item>MAGNUS TRANS d.o.o. za prijevoz i trgovinu, Selska cesta 90 C , 10000 Zagreb</item>
      <item>Igh Mostar d.o.o., Bišće polje BB, 88000 Mostar</item>
      <item>MONTMONTAŽA-OPREMA društvo s ograničenom odgovornošću za izvođenje investicijskih radova, Samoborska cesta 145, 10000 Zagreb</item>
    </derivirana_varijabla>
  </DomainObject.Predmet.StrankaListFormatedWithAdress>
  <DomainObject.Predmet.StrankaListFormatedWithAdressOIB>
    <izvorni_sadrzaj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izvorni_sadrzaj>
    <derivirana_varijabla naziv="DomainObject.Predmet.StrankaListFormatedWithAdressOIB_1">
      <item>GEOTEHNIKA - INŽENJERING d.o.o., OIB 44124262642, Gradišćanska 26, 10000 Zagreb</item>
      <item>Zavod za vještačenje, profesionalnu rehabilitaciju i zapošljavanje osoba s invaliditetom, OIB 20502470829, Antuna Mihanovića 3, 10000 Zagreb</item>
      <item>Ivan Kovač</item>
      <item>MAGNUS TRANS d.o.o. za prijevoz i trgovinu, OIB 82468393068, Selska cesta 90 C , 10000 Zagreb</item>
      <item>Igh Mostar d.o.o., OIB , Bišće polje BB, 88000 Mostar</item>
      <item>MONTMONTAŽA-OPREMA društvo s ograničenom odgovornošću za izvođenje investicijskih radova, OIB 06544535948, Samoborska cesta 145, 10000 Zagreb</item>
    </derivirana_varijabla>
  </DomainObject.Predmet.StrankaListFormatedWithAdressOIB>
  <DomainObject.Predmet.StrankaListNazivFormated>
    <izvorni_sadrzaj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izvorni_sadrzaj>
    <derivirana_varijabla naziv="DomainObject.Predmet.StrankaListNazivFormated_1">
      <item>GEOTEHNIKA - INŽENJERING d.o.o.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</derivirana_varijabla>
  </DomainObject.Predmet.StrankaListNazivFormated>
  <DomainObject.Predmet.StrankaListNazivFormatedOIB>
    <izvorni_sadrzaj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izvorni_sadrzaj>
    <derivirana_varijabla naziv="DomainObject.Predmet.StrankaListNazivFormatedOIB_1">
      <item>GEOTEHNIKA - INŽENJERING d.o.o., OIB 44124262642</item>
      <item>Zavod za vještačenje, profesionalnu rehabilitaciju i zapošljavanje osoba s invaliditetom, OIB 20502470829</item>
      <item>Ivan Kovač</item>
      <item>MAGNUS TRANS d.o.o. za prijevoz i trgovinu, OIB 82468393068</item>
      <item>Igh Mostar d.o.o., OIB </item>
      <item>MONTMONTAŽA-OPREMA društvo s ograničenom odgovornošću za izvođenje investicijskih radova, OIB 06544535948</item>
    </derivirana_varijabla>
  </DomainObject.Predmet.StrankaListNazivFormatedOIB>
  <DomainObject.Predmet.ProtuStrankaListFormated>
    <izvorni_sadrzaj>
      <item>GEOTEHNIKA - INŽENJERING d.o.o.</item>
    </izvorni_sadrzaj>
    <derivirana_varijabla naziv="DomainObject.Predmet.ProtuStrankaListFormated_1">
      <item>GEOTEHNIKA - INŽENJERING d.o.o.</item>
    </derivirana_varijabla>
  </DomainObject.Predmet.ProtuStrankaListFormated>
  <DomainObject.Predmet.ProtuStrankaListFormatedOIB>
    <izvorni_sadrzaj>
      <item>GEOTEHNIKA - INŽENJERING d.o.o., OIB 44124262642</item>
    </izvorni_sadrzaj>
    <derivirana_varijabla naziv="DomainObject.Predmet.ProtuStrankaListFormatedOIB_1">
      <item>GEOTEHNIKA - INŽENJERING d.o.o., OIB 44124262642</item>
    </derivirana_varijabla>
  </DomainObject.Predmet.ProtuStrankaListFormatedOIB>
  <DomainObject.Predmet.ProtuStrankaListFormatedWithAdress>
    <izvorni_sadrzaj>
      <item>GEOTEHNIKA - INŽENJERING d.o.o., Gradišćanska 26, 10000 Zagreb</item>
    </izvorni_sadrzaj>
    <derivirana_varijabla naziv="DomainObject.Predmet.ProtuStrankaListFormatedWithAdress_1">
      <item>GEOTEHNIKA - INŽENJERING d.o.o., Gradišćanska 26, 10000 Zagreb</item>
    </derivirana_varijabla>
  </DomainObject.Predmet.ProtuStrankaListFormatedWithAdress>
  <DomainObject.Predmet.ProtuStrankaListFormatedWithAdressOIB>
    <izvorni_sadrzaj>
      <item>GEOTEHNIKA - INŽENJERING d.o.o., OIB 44124262642, Gradišćanska 26, 10000 Zagreb</item>
    </izvorni_sadrzaj>
    <derivirana_varijabla naziv="DomainObject.Predmet.ProtuStrankaListFormatedWithAdressOIB_1">
      <item>GEOTEHNIKA - INŽENJERING d.o.o., OIB 44124262642, Gradišćanska 26, 10000 Zagreb</item>
    </derivirana_varijabla>
  </DomainObject.Predmet.ProtuStrankaListFormatedWithAdressOIB>
  <DomainObject.Predmet.ProtuStrankaListNazivFormated>
    <izvorni_sadrzaj>
      <item>GEOTEHNIKA - INŽENJERING d.o.o.</item>
    </izvorni_sadrzaj>
    <derivirana_varijabla naziv="DomainObject.Predmet.ProtuStrankaListNazivFormated_1">
      <item>GEOTEHNIKA - INŽENJERING d.o.o.</item>
    </derivirana_varijabla>
  </DomainObject.Predmet.ProtuStrankaListNazivFormated>
  <DomainObject.Predmet.ProtuStrankaListNazivFormatedOIB>
    <izvorni_sadrzaj>
      <item>GEOTEHNIKA - INŽENJERING d.o.o., OIB 44124262642</item>
    </izvorni_sadrzaj>
    <derivirana_varijabla naziv="DomainObject.Predmet.ProtuStrankaListNazivFormatedOIB_1">
      <item>GEOTEHNIKA - INŽENJERING d.o.o., OIB 44124262642</item>
    </derivirana_varijabla>
  </DomainObject.Predmet.ProtuStrankaListNazivFormatedOIB>
  <DomainObject.Predmet.OstaliList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Formated>
  <DomainObject.Predmet.OstaliList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FormatedOIB>
  <DomainObject.Predmet.OstaliListFormatedWithAdress>
    <izvorni_sadrzaj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izvorni_sadrzaj>
    <derivirana_varijabla naziv="DomainObject.Predmet.OstaliListFormatedWithAdress_1">
      <item>GORDAN ČELIKOVIĆ, MALE PUTINE 12, 10000 Zagreb</item>
      <item>IVAN KRSTANOVIĆ, 8. POŽARINJE 15, 10000 Zagreb</item>
      <item>Davorka Huljev, Miramarska 13/D, 10000 Zagreb</item>
      <item>Dubravko Antonić, Vretenec 23, 10360 Sesvete</item>
      <item>Stjepan Bilić, Ilica 346, 10000 Zagreb</item>
      <item>Josip Bilonić, Boki 5, 10370 Puhovo</item>
      <item>Marko Bjelajac, Matijašec 29, 10000 Zagreb</item>
      <item>Damir Blažinović, Siromajska Cesta 22, 10361 Struga Nartska</item>
      <item>Ivan Brkić, Kralja Zvonimira 17, 34310 Gradac</item>
      <item>Marinko Brkić, Kralja Zvonimira 17, 34310 Gradac</item>
      <item>Dražen Car, Kordunska 9, 10000 Zagreb</item>
      <item>Gordan Čeliković, Borovci 18, 10000 Zagreb</item>
      <item>Marinko Čolak, Stjepana Radića 119, 34310 Gradac</item>
      <item>Ioan Darie</item>
      <item>Velimir Dejanović, Baranovićeva Ulica 12, 10000 Zagreb</item>
      <item>Irena Držaić, Rudolfa Bićanića 20, 10000 Zagreb</item>
      <item>Anto Džalto, Vinka Sedinića 17, 10361 Dumovec</item>
      <item>Ivan Džalto, Ilica 346, 10000 Zagreb</item>
      <item>Jure Džalto, Vugrovečka 77, 10360 Dobrodol</item>
      <item>Vedran Džalto, Mira Barešića 14, 21000 Split</item>
      <item>Ivan Erdelja, Mihovljan 344, 49252 Mihovljan</item>
      <item>Ivan Farkaš, Kralja Zvonimira 12, 31403 Vladislavci</item>
      <item>Branislav Filipović, Šćit 0, Prozor-rama</item>
      <item>Ivan Gereci, Laz Bistrički 46, 49246 Laz Bistrički</item>
      <item>Zlatko Grepo, Josipa Kozarca 57, 31224 Koška</item>
      <item>Tomislav Grepo, Zrinsko Frankopanska 12, 31512 Feričanci</item>
      <item>Tomislav Gudelj, Trg Otokara Keršovanija 8, 10000 Zagreb</item>
      <item>Bojan Horvat, Pavlenski Put 5o, 10000 Zagreb</item>
      <item>Josip Horvat, Krč 39, 42220 Krč</item>
      <item>Viktor Horvat, Sajmišna 50, 49250 Zlatar</item>
      <item>Mato Ivandić, Detkovac 172, 33411 Detkovac</item>
      <item>Mato Ivandić, Detkovac 172, 33411 Detkovac</item>
      <item>Miljenko Ivanušec, Zagrebačka 63, 42220 Ljubešćica</item>
      <item>Mato Jeličić, Kustošijski Venec 80, 10000 Zagreb</item>
      <item>Zlatko Jembrih, Mače 32h, 49250 Mače</item>
      <item>Tado Jukić, Kikićeva 16, 10000 Zagreb</item>
      <item>Franjo Jurić, Andrije Pirnata 2, 44250 Petrinja</item>
      <item>Luka Kandić, Nikole Šubića Zrinskog 10, 31542 Beničanci</item>
      <item>Zvonimir Kaniški, Staromlinska 74, 42000 Gornji Kućan</item>
      <item>Danijela Karadža, Redovka 15, 10000 Zagreb</item>
      <item>Damir Katačić, 3. Pile 12, 10000 Zagreb</item>
      <item>Matija Komljenović, Japjeci 10, 10255 Donji Stupnik</item>
      <item>Ivica Krasko, Stjepana Radića 155, 34310 Gradac</item>
      <item>Nedeljko Krbot, Grana 67a, 42220 Grana</item>
      <item>Branko Kršak, Sveta Helena 93, 10382 Sveta Helena</item>
      <item>Andjelko Kvesić, Ivanićgradska 56, 10000 Zagreb</item>
      <item>Anto Lončar, Josipa Stipana Reljkovića 24, 32281 Ivankovo</item>
      <item>Ivan Magaš, Ferenščica I. 47, 10000 Zagreb</item>
      <item>Krešimir Majdak, Donja Batina 133, 49250 Donja Batina</item>
      <item>Ivica Marasović, Savska Cesta 56, 10000 Zagreb</item>
      <item>Ante Matešić, Kustošijski Venec 80, 10000 Zagreb</item>
      <item>Slavko Miloš, Iii.kozari Put 83, 10000 Zagreb</item>
      <item>Stjepan Nikolić, Ulica Augusta Šenoe 33, 10290 Zaprešić</item>
      <item>Zdenek Opolzer, Viganj 118, 20267 Viganj</item>
      <item>Mato Pačarić, Štrosmajerova 20, 31402 Koritna</item>
      <item>Šimo Pačarić, Štrosmajerova 13, 31402 Koritna</item>
      <item>Stipo Parić, Drage 8, 10000 Zagreb</item>
      <item>Dubravko Pavleković, Tihi Dol 26, 10000 Zagreb</item>
      <item>Dubravko Pokec, Andrije Hebranga 7, 48350 Virje</item>
      <item>Antonijo Pozaić, Franje Horvata Kiša 42, 49250 Zlatar</item>
      <item>Dragutin Proroković, Fausta Vrančića 2, 10000 Zagreb</item>
      <item>Ivica Pušić, Don Mate Šantića 20, 21217 Kaštel Novi</item>
      <item>Marijo Pušić, Ulica A. Gustava Matoša 3, 10360 Sesvete</item>
      <item>Petar Rogina, Vinogradska 44, 49250 Zlatar</item>
      <item>Niko Rončević, Istarska Ulica 29, 48260 Križevci</item>
      <item>Božidar Sakač, Kapela Kalnička 21, 42220 Kapela Kalnička</item>
      <item>Šerif Selimanović, I.kozari Put Xii.odvojak 43, 10000 Zagreb</item>
      <item>Nikola Simić, Nikole Bonifačića 15, 10410 Velika Gorica</item>
      <item>Stevan Simić, Dragutina Domjanića 5, 10410 Velika Gorica</item>
      <item>Zdenka Simić, Dragutina Domjanića 5, 10410 Velika Gorica</item>
      <item>Ramo Stenaklić, Ii.kozari Put Iii.odvojak 2a, 10000 Zagreb</item>
      <item>Dragutin Španić, Kalnička 50, 42220 Ljubešćica</item>
      <item>Antun Tetković, Ante Starčevića 40, 32262 Račinovci</item>
      <item>Hrvoje Tkalec, Zagorska Cesta 37, 10296 Luka</item>
      <item>Srećko Tolić, Vlade Gotovca 9, 10000 Zagreb</item>
      <item>Romeo Tomak-marković, Boševci 12a, 47280 Boševci</item>
      <item>Miljenko Toplak, Donje Makojišće 203, 42220 Donje Makojišće</item>
      <item>Vladimir Tusić, Sjenjak 48, 31000 Osijek</item>
      <item>Igor Valjan, Švica 47, 53220 Švica</item>
      <item>Suzi Vidošić, Drage Gervaisa 23, 10000 Zagreb</item>
      <item>Darko Vladić, Savska 39, 35425 Davor</item>
      <item>Drago Vladić, Ilica 346, 10000 Zagreb</item>
      <item>Ivica Vlašić, Ribnica 175a, 10410 Ribnica</item>
      <item>Blaženka Vukić, Rudopoljska 12, 10000 Zagreb</item>
      <item>Damir Vuradin, Remetinec 230, 42220 Remetinec</item>
      <item>Danijel Vukoja, Kačićeva 56, 35425 Davor</item>
      <item>Ivan Zeljko, Alojzija Stepinca 44, 34310 Gradac</item>
      <item>Anđelko Zvonar, Zagrebačka 84a, 42220 Ljubešćica</item>
      <item>Antonio Žugec, Možđenec 83, 42220 Možđenec</item>
      <item>Igor Žugec, Možđenec 172, 42220 Možđenec</item>
      <item>Matija Žugec, Možđenec 26, 42220 Možđenec</item>
      <item>Ivica Žuti, Možđenec 183a, 42220 Možđenec</item>
      <item>Rajko Bolanča, Ii. Ferenščica Ii. Odvojak 9, 10000 Zagreb</item>
      <item>Goran Dizdar, Kralja Zvonimira 12, 47000 Karlovac</item>
      <item>Ivica Džalto, Vukovarska 8, 22300 Knin</item>
      <item>Drago Filipović, Savska Cesta 101a, 10000 Zagreb</item>
      <item>Ivan Jelić, Janka Leskovara 1, 10000 Zagreb</item>
      <item>Edo Dundov, Vladimira Ruždjaka 9c, 10000 Zagreb</item>
      <item>Dražen Čović, Plješevička 19, 31431 Čepin</item>
      <item>Ivica Bahunek, Ivanovo Polje 8, 42220 Ljubešćica</item>
      <item>Mijo Antunović, Matije Gupca 72, 49210 Zabok</item>
      <item>Ivo Lončar, Ustirama 0, Prozor-rama</item>
      <item>Nikola Vladić, Josipa Pupačića 4, 10000 Zagreb</item>
      <item>Nikola Beljo, Lučica Xxix 5, 23234 Vir</item>
      <item>Dragutin Benković, Donje Mokojišće 203, 42220 Novi Marof</item>
      <item>ATLAS COPCO d.o.o. za usluge, Slavonska avenija 19, 10000 Zagreb</item>
      <item>ADRIA NORMA d.o.o. za usluge i trgovinu, Ulica grada Vukovara 284/C, 10000 Zagreb</item>
      <item>NEXE BETON d.o.o. za proizvodnju betona, Braće Radića 200, 31500 Našice</item>
      <item>DOKA Hrvatska društvo s ograničenom odgovornošću za proizvodnju, prodaju i iznajmljivanje oplatnih proizvoda i sustava, Radnička cesta 173/g, 10000 Zagreb</item>
      <item>Hrvatski Telekom d.d., Roberta Frangeša Mihanovića 9, 10000 Zagreb</item>
      <item>AGRODUHAN društvo s ograničenom odgovornošću za poljoprivrednu proizvodnju i usluge, Nikole Šubića Zrinskog 30, 33520 Slatina</item>
      <item>PBZ-LEASING, društvo s ograničenom odgovornošću za poslove leasinga, Radnička cesta 44, 10000 Zagreb</item>
      <item>ASTRA INTERNATIONAL, dioničko društvo za vanjsku trgovinu u stečaju, Budmanijeva 5, 10000 Zagreb</item>
      <item>CODEX SORTIUM društvo s ograničenom odgovornošću za pružanje kompleksnih konzalting usluga, Ivana Šibla 9, 10000 Zagreb</item>
      <item>PRIMORJE d.d. (u stečaju), Vipovska cesta 3, 5270 Ajdovščina</item>
      <item>RH MINISTARSTVO FINANCIJA PU Područni ured Zagreb, Avenija Dubrovnik 32, 10000 Zagreb</item>
      <item>ALLIANZ ZAGREB dioničko društvo za osiguranje, Heinzelova 70, 10000 Zagreb</item>
      <item>GRAD VELIKA GORICA, Trg kralja Tomislava 34, 10410 Velika Gorica</item>
      <item>GRAD KUTINA, Trg kralja Tomislava 12, 44320 Kutina</item>
      <item>INVENTO PRO d.o.o. za projektiranje, Držićeva 81b, 10000 Zagreb</item>
      <item>CROSCO, naftni servisi, d.o.o., Grada Vukovara 18, 10000 Zagreb</item>
      <item>GEOTEHNIKA - KONSOLIDACIJA društvo s ograničenom odgovornošću za konsolidacijske radove, Siget 16B, 10000 Zagreb</item>
      <item>G.V. - PROM društvo s ograničenom odgovornošću za unutarnju, vanjsku trgovinu i usluge, Augusta Šenoe 2, 10450 Jastrebarsko</item>
      <item>BOŽAN d.o.o. za proizvodnju, montažu, održavanje i trgovinu, 3. Kozari put 85, 10000 Zagreb</item>
      <item>VODOOPSKRBA I ODVODNJA društvo s ograničenom odgovornošću za javnu vodoopskrbu i odvodnju, Folnegovićeva 1, 10000 Zagreb</item>
      <item>Igor Pačarić, Štrosmajerova 20, 31402 Koritna</item>
      <item>Vlatko Krajnović, Ulica Branimira Sakača 7, 10000 Zagreb</item>
      <item>Vedran Krajnović, Kuzminečka Ulica 16, 10000 Zagreb</item>
    </derivirana_varijabla>
  </DomainObject.Predmet.OstaliListFormatedWithAdress>
  <DomainObject.Predmet.OstaliListFormatedWithAdressOIB>
    <izvorni_sadrzaj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izvorni_sadrzaj>
    <derivirana_varijabla naziv="DomainObject.Predmet.OstaliListFormatedWithAdressOIB_1">
      <item>GORDAN ČELIKOVIĆ, MALE PUTINE 12, 10000 Zagreb</item>
      <item>IVAN KRSTANOVIĆ, 8. POŽARINJE 15, 10000 Zagreb</item>
      <item>Davorka Huljev, OIB 34743014377, Miramarska 13/D, 10000 Zagreb</item>
      <item>Dubravko Antonić, OIB 92781625528, Vretenec 23, 10360 Sesvete</item>
      <item>Stjepan Bilić, OIB 01085232535, Ilica 346, 10000 Zagreb</item>
      <item>Josip Bilonić, OIB 48206131453, Boki 5, 10370 Puhovo</item>
      <item>Marko Bjelajac, OIB 03572886385, Matijašec 29, 10000 Zagreb</item>
      <item>Damir Blažinović, OIB 54228238529, Siromajska Cesta 22, 10361 Struga Nartska</item>
      <item>Ivan Brkić, OIB 36145912288, Kralja Zvonimira 17, 34310 Gradac</item>
      <item>Marinko Brkić, OIB 04900687543, Kralja Zvonimira 17, 34310 Gradac</item>
      <item>Dražen Car, OIB 78763799516, Kordunska 9, 10000 Zagreb</item>
      <item>Gordan Čeliković, OIB 91346275353, Borovci 18, 10000 Zagreb</item>
      <item>Marinko Čolak, OIB 43924160222, Stjepana Radića 119, 34310 Gradac</item>
      <item>Ioan Darie, OIB 86457593623</item>
      <item>Velimir Dejanović, OIB 15359050296, Baranovićeva Ulica 12, 10000 Zagreb</item>
      <item>Irena Držaić, OIB 13313590208, Rudolfa Bićanića 20, 10000 Zagreb</item>
      <item>Anto Džalto, OIB 32218075217, Vinka Sedinića 17, 10361 Dumovec</item>
      <item>Ivan Džalto, OIB 81761619819, Ilica 346, 10000 Zagreb</item>
      <item>Jure Džalto, OIB 30890923159, Vugrovečka 77, 10360 Dobrodol</item>
      <item>Vedran Džalto, OIB 15850032354, Mira Barešića 14, 21000 Split</item>
      <item>Ivan Erdelja, OIB 68527001750, Mihovljan 344, 49252 Mihovljan</item>
      <item>Ivan Farkaš, OIB 11262369181, Kralja Zvonimira 12, 31403 Vladislavci</item>
      <item>Branislav Filipović, OIB 81167862221, Šćit 0, Prozor-rama</item>
      <item>Ivan Gereci, OIB 88962988662, Laz Bistrički 46, 49246 Laz Bistrički</item>
      <item>Zlatko Grepo, OIB 39526623368, Josipa Kozarca 57, 31224 Koška</item>
      <item>Tomislav Grepo, OIB 40986687180, Zrinsko Frankopanska 12, 31512 Feričanci</item>
      <item>Tomislav Gudelj, OIB 13054333296, Trg Otokara Keršovanija 8, 10000 Zagreb</item>
      <item>Bojan Horvat, OIB 92393650679, Pavlenski Put 5o, 10000 Zagreb</item>
      <item>Josip Horvat, OIB 24439125142, Krč 39, 42220 Krč</item>
      <item>Viktor Horvat, OIB 28768985379, Sajmišna 50, 49250 Zlatar</item>
      <item>Mato Ivandić, OIB 77136564688, Detkovac 172, 33411 Detkovac</item>
      <item>Mato Ivandić, OIB 77136564688, Detkovac 172, 33411 Detkovac</item>
      <item>Miljenko Ivanušec, OIB 24353874744, Zagrebačka 63, 42220 Ljubešćica</item>
      <item>Mato Jeličić, OIB 69436403725, Kustošijski Venec 80, 10000 Zagreb</item>
      <item>Zlatko Jembrih, OIB 34742636426, Mače 32h, 49250 Mače</item>
      <item>Tado Jukić, OIB 52548758185, Kikićeva 16, 10000 Zagreb</item>
      <item>Franjo Jurić, OIB 40993775827, Andrije Pirnata 2, 44250 Petrinja</item>
      <item>Luka Kandić, OIB 77474096954, Nikole Šubića Zrinskog 10, 31542 Beničanci</item>
      <item>Zvonimir Kaniški, OIB 36556804137, Staromlinska 74, 42000 Gornji Kućan</item>
      <item>Danijela Karadža, OIB 65070174340, Redovka 15, 10000 Zagreb</item>
      <item>Damir Katačić, OIB 26308235284, 3. Pile 12, 10000 Zagreb</item>
      <item>Matija Komljenović, OIB 60950406105, Japjeci 10, 10255 Donji Stupnik</item>
      <item>Ivica Krasko, OIB 97869477343, Stjepana Radića 155, 34310 Gradac</item>
      <item>Nedeljko Krbot, OIB 94557819780, Grana 67a, 42220 Grana</item>
      <item>Branko Kršak, OIB 91751500788, Sveta Helena 93, 10382 Sveta Helena</item>
      <item>Andjelko Kvesić, OIB 41803507944, Ivanićgradska 56, 10000 Zagreb</item>
      <item>Anto Lončar, OIB 24664216966, Josipa Stipana Reljkovića 24, 32281 Ivankovo</item>
      <item>Ivan Magaš, OIB 38561061351, Ferenščica I. 47, 10000 Zagreb</item>
      <item>Krešimir Majdak, OIB 99032133739, Donja Batina 133, 49250 Donja Batina</item>
      <item>Ivica Marasović, OIB 01549404409, Savska Cesta 56, 10000 Zagreb</item>
      <item>Ante Matešić, OIB 40184613069, Kustošijski Venec 80, 10000 Zagreb</item>
      <item>Slavko Miloš, OIB 00667656692, Iii.kozari Put 83, 10000 Zagreb</item>
      <item>Stjepan Nikolić, OIB 94908627843, Ulica Augusta Šenoe 33, 10290 Zaprešić</item>
      <item>Zdenek Opolzer, OIB 82055885044, Viganj 118, 20267 Viganj</item>
      <item>Mato Pačarić, OIB 28682825607, Štrosmajerova 20, 31402 Koritna</item>
      <item>Šimo Pačarić, OIB 31162258450, Štrosmajerova 13, 31402 Koritna</item>
      <item>Stipo Parić, OIB 70913141022, Drage 8, 10000 Zagreb</item>
      <item>Dubravko Pavleković, OIB 62804018402, Tihi Dol 26, 10000 Zagreb</item>
      <item>Dubravko Pokec, OIB 99582714781, Andrije Hebranga 7, 48350 Virje</item>
      <item>Antonijo Pozaić, OIB 78069739653, Franje Horvata Kiša 42, 49250 Zlatar</item>
      <item>Dragutin Proroković, OIB 70304758082, Fausta Vrančića 2, 10000 Zagreb</item>
      <item>Ivica Pušić, OIB 98598974022, Don Mate Šantića 20, 21217 Kaštel Novi</item>
      <item>Marijo Pušić, OIB 41233905945, Ulica A. Gustava Matoša 3, 10360 Sesvete</item>
      <item>Petar Rogina, OIB 63997524913, Vinogradska 44, 49250 Zlatar</item>
      <item>Niko Rončević, OIB 33685622943, Istarska Ulica 29, 48260 Križevci</item>
      <item>Božidar Sakač, OIB 55583194121, Kapela Kalnička 21, 42220 Kapela Kalnička</item>
      <item>Šerif Selimanović, OIB 95239548463, I.kozari Put Xii.odvojak 43, 10000 Zagreb</item>
      <item>Nikola Simić, OIB 66916973868, Nikole Bonifačića 15, 10410 Velika Gorica</item>
      <item>Stevan Simić, OIB 03459360292, Dragutina Domjanića 5, 10410 Velika Gorica</item>
      <item>Zdenka Simić, OIB 29961368203, Dragutina Domjanića 5, 10410 Velika Gorica</item>
      <item>Ramo Stenaklić, OIB 40613705522, Ii.kozari Put Iii.odvojak 2a, 10000 Zagreb</item>
      <item>Dragutin Španić, OIB 60485237828, Kalnička 50, 42220 Ljubešćica</item>
      <item>Antun Tetković, OIB 99206482085, Ante Starčevića 40, 32262 Račinovci</item>
      <item>Hrvoje Tkalec, OIB 80189233253, Zagorska Cesta 37, 10296 Luka</item>
      <item>Srećko Tolić, OIB 72641126749, Vlade Gotovca 9, 10000 Zagreb</item>
      <item>Romeo Tomak-marković, OIB 07028605773, Boševci 12a, 47280 Boševci</item>
      <item>Miljenko Toplak, OIB 06327857077, Donje Makojišće 203, 42220 Donje Makojišće</item>
      <item>Vladimir Tusić, OIB 05404516915, Sjenjak 48, 31000 Osijek</item>
      <item>Igor Valjan, OIB 80754720860, Švica 47, 53220 Švica</item>
      <item>Suzi Vidošić, OIB 71891960080, Drage Gervaisa 23, 10000 Zagreb</item>
      <item>Darko Vladić, OIB 18001113826, Savska 39, 35425 Davor</item>
      <item>Drago Vladić, OIB 50029218206, Ilica 346, 10000 Zagreb</item>
      <item>Ivica Vlašić, OIB 84241473307, Ribnica 175a, 10410 Ribnica</item>
      <item>Blaženka Vukić, OIB 28193063064, Rudopoljska 12, 10000 Zagreb</item>
      <item>Damir Vuradin, OIB 43582143053, Remetinec 230, 42220 Remetinec</item>
      <item>Danijel Vukoja, OIB 08367054640, Kačićeva 56, 35425 Davor</item>
      <item>Ivan Zeljko, OIB 62128946266, Alojzija Stepinca 44, 34310 Gradac</item>
      <item>Anđelko Zvonar, OIB 70192758920, Zagrebačka 84a, 42220 Ljubešćica</item>
      <item>Antonio Žugec, OIB 02507758170, Možđenec 83, 42220 Možđenec</item>
      <item>Igor Žugec, OIB 65955197530, Možđenec 172, 42220 Možđenec</item>
      <item>Matija Žugec, OIB 94249849148, Možđenec 26, 42220 Možđenec</item>
      <item>Ivica Žuti, OIB 73022697913, Možđenec 183a, 42220 Možđenec</item>
      <item>Rajko Bolanča, OIB 64859520014, Ii. Ferenščica Ii. Odvojak 9, 10000 Zagreb</item>
      <item>Goran Dizdar, OIB 01904605580, Kralja Zvonimira 12, 47000 Karlovac</item>
      <item>Ivica Džalto, OIB 09844015675, Vukovarska 8, 22300 Knin</item>
      <item>Drago Filipović, OIB 34215549900, Savska Cesta 101a, 10000 Zagreb</item>
      <item>Ivan Jelić, OIB 66509094385, Janka Leskovara 1, 10000 Zagreb</item>
      <item>Edo Dundov, OIB 82707099489, Vladimira Ruždjaka 9c, 10000 Zagreb</item>
      <item>Dražen Čović, OIB 47069091684, Plješevička 19, 31431 Čepin</item>
      <item>Ivica Bahunek, OIB 98785571764, Ivanovo Polje 8, 42220 Ljubešćica</item>
      <item>Mijo Antunović, OIB 92326507340, Matije Gupca 72, 49210 Zabok</item>
      <item>Ivo Lončar, OIB 72603422183, Ustirama 0, Prozor-rama</item>
      <item>Nikola Vladić, OIB 32815247104, Josipa Pupačića 4, 10000 Zagreb</item>
      <item>Nikola Beljo, OIB 02477699132, Lučica Xxix 5, 23234 Vir</item>
      <item>Dragutin Benković, OIB , Donje Mokojišće 203, 42220 Novi Marof</item>
      <item>ATLAS COPCO d.o.o. za usluge, OIB 80829168312, Slavonska avenija 19, 10000 Zagreb</item>
      <item>ADRIA NORMA d.o.o. za usluge i trgovinu, OIB 80109305109, Ulica grada Vukovara 284/C, 10000 Zagreb</item>
      <item>NEXE BETON d.o.o. za proizvodnju betona, OIB 48358267745, Braće Radića 200, 31500 Našice</item>
      <item>DOKA Hrvatska društvo s ograničenom odgovornošću za proizvodnju, prodaju i iznajmljivanje oplatnih proizvoda i sustava, OIB 25940944046, Radnička cesta 173/g, 10000 Zagreb</item>
      <item>Hrvatski Telekom d.d., OIB 81793146560, Roberta Frangeša Mihanovića 9, 10000 Zagreb</item>
      <item>AGRODUHAN društvo s ograničenom odgovornošću za poljoprivrednu proizvodnju i usluge, OIB 97446273531, Nikole Šubića Zrinskog 30, 33520 Slatina</item>
      <item>PBZ-LEASING, društvo s ograničenom odgovornošću za poslove leasinga, OIB 57270798205, Radnička cesta 44, 10000 Zagreb</item>
      <item>ASTRA INTERNATIONAL, dioničko društvo za vanjsku trgovinu u stečaju, OIB 98560810474, Budmanijeva 5, 10000 Zagreb</item>
      <item>CODEX SORTIUM društvo s ograničenom odgovornošću za pružanje kompleksnih konzalting usluga, OIB 83918065246, Ivana Šibla 9, 10000 Zagreb</item>
      <item>PRIMORJE d.d. (u stečaju), OIB , Vipovska cesta 3, 5270 Ajdovščina</item>
      <item>RH MINISTARSTVO FINANCIJA PU Područni ured Zagreb, OIB 18683136487, Avenija Dubrovnik 32, 10000 Zagreb</item>
      <item>ALLIANZ ZAGREB dioničko društvo za osiguranje, OIB 23759810849, Heinzelova 70, 10000 Zagreb</item>
      <item>GRAD VELIKA GORICA, OIB 75834963344, Trg kralja Tomislava 34, 10410 Velika Gorica</item>
      <item>GRAD KUTINA, OIB 41888874500, Trg kralja Tomislava 12, 44320 Kutina</item>
      <item>INVENTO PRO d.o.o. za projektiranje, OIB 91338031185, Držićeva 81b, 10000 Zagreb</item>
      <item>CROSCO, naftni servisi, d.o.o., OIB 15538072333, Grada Vukovara 18, 10000 Zagreb</item>
      <item>GEOTEHNIKA - KONSOLIDACIJA društvo s ograničenom odgovornošću za konsolidacijske radove, OIB 96552131417, Siget 16B, 10000 Zagreb</item>
      <item>G.V. - PROM društvo s ograničenom odgovornošću za unutarnju, vanjsku trgovinu i usluge, OIB 64880141785, Augusta Šenoe 2, 10450 Jastrebarsko</item>
      <item>BOŽAN d.o.o. za proizvodnju, montažu, održavanje i trgovinu, OIB 66214866918, 3. Kozari put 85, 10000 Zagreb</item>
      <item>VODOOPSKRBA I ODVODNJA društvo s ograničenom odgovornošću za javnu vodoopskrbu i odvodnju, OIB 83416546499, Folnegovićeva 1, 10000 Zagreb</item>
      <item>Igor Pačarić, OIB 99043160937, Štrosmajerova 20, 31402 Koritna</item>
      <item>Vlatko Krajnović, OIB 18327147831, Ulica Branimira Sakača 7, 10000 Zagreb</item>
      <item>Vedran Krajnović, OIB 45528448689, Kuzminečka Ulica 16, 10000 Zagreb</item>
    </derivirana_varijabla>
  </DomainObject.Predmet.OstaliListFormatedWithAdressOIB>
  <DomainObject.Predmet.OstaliListNazivFormated>
    <izvorni_sadrzaj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izvorni_sadrzaj>
    <derivirana_varijabla naziv="DomainObject.Predmet.OstaliListNazivFormated_1"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Vlatko Krajnović</item>
      <item>Vedran Krajnović</item>
    </derivirana_varijabla>
  </DomainObject.Predmet.OstaliListNazivFormated>
  <DomainObject.Predmet.OstaliListNazivFormatedOIB>
    <izvorni_sadrzaj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izvorni_sadrzaj>
    <derivirana_varijabla naziv="DomainObject.Predmet.OstaliListNazivFormatedOIB_1">
      <item>GORDAN ČELIKOVIĆ</item>
      <item>IVAN KRSTANOVIĆ</item>
      <item>Davorka Huljev, OIB 34743014377</item>
      <item>Dubravko Antonić, OIB 92781625528</item>
      <item>Stjepan Bilić, OIB 01085232535</item>
      <item>Josip Bilonić, OIB 48206131453</item>
      <item>Marko Bjelajac, OIB 03572886385</item>
      <item>Damir Blažinović, OIB 54228238529</item>
      <item>Ivan Brkić, OIB 36145912288</item>
      <item>Marinko Brkić, OIB 04900687543</item>
      <item>Dražen Car, OIB 78763799516</item>
      <item>Gordan Čeliković, OIB 91346275353</item>
      <item>Marinko Čolak, OIB 43924160222</item>
      <item>Ioan Darie, OIB 86457593623</item>
      <item>Velimir Dejanović, OIB 15359050296</item>
      <item>Irena Držaić, OIB 13313590208</item>
      <item>Anto Džalto, OIB 32218075217</item>
      <item>Ivan Džalto, OIB 81761619819</item>
      <item>Jure Džalto, OIB 30890923159</item>
      <item>Vedran Džalto, OIB 15850032354</item>
      <item>Ivan Erdelja, OIB 68527001750</item>
      <item>Ivan Farkaš, OIB 11262369181</item>
      <item>Branislav Filipović, OIB 81167862221</item>
      <item>Ivan Gereci, OIB 88962988662</item>
      <item>Zlatko Grepo, OIB 39526623368</item>
      <item>Tomislav Grepo, OIB 40986687180</item>
      <item>Tomislav Gudelj, OIB 13054333296</item>
      <item>Bojan Horvat, OIB 92393650679</item>
      <item>Josip Horvat, OIB 24439125142</item>
      <item>Viktor Horvat, OIB 28768985379</item>
      <item>Mato Ivandić, OIB 77136564688</item>
      <item>Mato Ivandić, OIB 77136564688</item>
      <item>Miljenko Ivanušec, OIB 24353874744</item>
      <item>Mato Jeličić, OIB 69436403725</item>
      <item>Zlatko Jembrih, OIB 34742636426</item>
      <item>Tado Jukić, OIB 52548758185</item>
      <item>Franjo Jurić, OIB 40993775827</item>
      <item>Luka Kandić, OIB 77474096954</item>
      <item>Zvonimir Kaniški, OIB 36556804137</item>
      <item>Danijela Karadža, OIB 65070174340</item>
      <item>Damir Katačić, OIB 26308235284</item>
      <item>Matija Komljenović, OIB 60950406105</item>
      <item>Ivica Krasko, OIB 97869477343</item>
      <item>Nedeljko Krbot, OIB 94557819780</item>
      <item>Branko Kršak, OIB 91751500788</item>
      <item>Andjelko Kvesić, OIB 41803507944</item>
      <item>Anto Lončar, OIB 24664216966</item>
      <item>Ivan Magaš, OIB 38561061351</item>
      <item>Krešimir Majdak, OIB 99032133739</item>
      <item>Ivica Marasović, OIB 01549404409</item>
      <item>Ante Matešić, OIB 40184613069</item>
      <item>Slavko Miloš, OIB 00667656692</item>
      <item>Stjepan Nikolić, OIB 94908627843</item>
      <item>Zdenek Opolzer, OIB 82055885044</item>
      <item>Mato Pačarić, OIB 28682825607</item>
      <item>Šimo Pačarić, OIB 31162258450</item>
      <item>Stipo Parić, OIB 70913141022</item>
      <item>Dubravko Pavleković, OIB 62804018402</item>
      <item>Dubravko Pokec, OIB 99582714781</item>
      <item>Antonijo Pozaić, OIB 78069739653</item>
      <item>Dragutin Proroković, OIB 70304758082</item>
      <item>Ivica Pušić, OIB 98598974022</item>
      <item>Marijo Pušić, OIB 41233905945</item>
      <item>Petar Rogina, OIB 63997524913</item>
      <item>Niko Rončević, OIB 33685622943</item>
      <item>Božidar Sakač, OIB 55583194121</item>
      <item>Šerif Selimanović, OIB 95239548463</item>
      <item>Nikola Simić, OIB 66916973868</item>
      <item>Stevan Simić, OIB 03459360292</item>
      <item>Zdenka Simić, OIB 29961368203</item>
      <item>Ramo Stenaklić, OIB 40613705522</item>
      <item>Dragutin Španić, OIB 60485237828</item>
      <item>Antun Tetković, OIB 99206482085</item>
      <item>Hrvoje Tkalec, OIB 80189233253</item>
      <item>Srećko Tolić, OIB 72641126749</item>
      <item>Romeo Tomak-marković, OIB 07028605773</item>
      <item>Miljenko Toplak, OIB 06327857077</item>
      <item>Vladimir Tusić, OIB 05404516915</item>
      <item>Igor Valjan, OIB 80754720860</item>
      <item>Suzi Vidošić, OIB 71891960080</item>
      <item>Darko Vladić, OIB 18001113826</item>
      <item>Drago Vladić, OIB 50029218206</item>
      <item>Ivica Vlašić, OIB 84241473307</item>
      <item>Blaženka Vukić, OIB 28193063064</item>
      <item>Damir Vuradin, OIB 43582143053</item>
      <item>Danijel Vukoja, OIB 08367054640</item>
      <item>Ivan Zeljko, OIB 62128946266</item>
      <item>Anđelko Zvonar, OIB 70192758920</item>
      <item>Antonio Žugec, OIB 02507758170</item>
      <item>Igor Žugec, OIB 65955197530</item>
      <item>Matija Žugec, OIB 94249849148</item>
      <item>Ivica Žuti, OIB 73022697913</item>
      <item>Rajko Bolanča, OIB 64859520014</item>
      <item>Goran Dizdar, OIB 01904605580</item>
      <item>Ivica Džalto, OIB 09844015675</item>
      <item>Drago Filipović, OIB 34215549900</item>
      <item>Ivan Jelić, OIB 66509094385</item>
      <item>Edo Dundov, OIB 82707099489</item>
      <item>Dražen Čović, OIB 47069091684</item>
      <item>Ivica Bahunek, OIB 98785571764</item>
      <item>Mijo Antunović, OIB 92326507340</item>
      <item>Ivo Lončar, OIB 72603422183</item>
      <item>Nikola Vladić, OIB 32815247104</item>
      <item>Nikola Beljo, OIB 02477699132</item>
      <item>Dragutin Benković, OIB </item>
      <item>ATLAS COPCO d.o.o. za usluge, OIB 80829168312</item>
      <item>ADRIA NORMA d.o.o. za usluge i trgovinu, OIB 80109305109</item>
      <item>NEXE BETON d.o.o. za proizvodnju betona, OIB 48358267745</item>
      <item>DOKA Hrvatska društvo s ograničenom odgovornošću za proizvodnju, prodaju i iznajmljivanje oplatnih proizvoda i sustava, OIB 25940944046</item>
      <item>Hrvatski Telekom d.d., OIB 81793146560</item>
      <item>AGRODUHAN društvo s ograničenom odgovornošću za poljoprivrednu proizvodnju i usluge, OIB 97446273531</item>
      <item>PBZ-LEASING, društvo s ograničenom odgovornošću za poslove leasinga, OIB 57270798205</item>
      <item>ASTRA INTERNATIONAL, dioničko društvo za vanjsku trgovinu u stečaju, OIB 98560810474</item>
      <item>CODEX SORTIUM društvo s ograničenom odgovornošću za pružanje kompleksnih konzalting usluga, OIB 83918065246</item>
      <item>PRIMORJE d.d. (u stečaju), OIB </item>
      <item>RH MINISTARSTVO FINANCIJA PU Područni ured Zagreb, OIB 18683136487</item>
      <item>ALLIANZ ZAGREB dioničko društvo za osiguranje, OIB 23759810849</item>
      <item>GRAD VELIKA GORICA, OIB 75834963344</item>
      <item>GRAD KUTINA, OIB 41888874500</item>
      <item>INVENTO PRO d.o.o. za projektiranje, OIB 91338031185</item>
      <item>CROSCO, naftni servisi, d.o.o., OIB 15538072333</item>
      <item>GEOTEHNIKA - KONSOLIDACIJA društvo s ograničenom odgovornošću za konsolidacijske radove, OIB 96552131417</item>
      <item>G.V. - PROM društvo s ograničenom odgovornošću za unutarnju, vanjsku trgovinu i usluge, OIB 64880141785</item>
      <item>BOŽAN d.o.o. za proizvodnju, montažu, održavanje i trgovinu, OIB 66214866918</item>
      <item>VODOOPSKRBA I ODVODNJA društvo s ograničenom odgovornošću za javnu vodoopskrbu i odvodnju, OIB 83416546499</item>
      <item>Igor Pačarić, OIB 99043160937</item>
      <item>Vlatko Krajnović, OIB 18327147831</item>
      <item>Vedran Krajnović, OIB 45528448689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>St-417/2015-108</izvorni_sadrzaj>
    <derivirana_varijabla naziv="DomainObject.PoslovniBrojDokumenta_1">St-417/2015-108</derivirana_varijabla>
  </DomainObject.PoslovniBrojDokumenta>
  <DomainObject.Predmet.StrankaIDrugi>
    <izvorni_sadrzaj>GEOTEHNIKA - INŽENJERING d.o.o. i dr.</izvorni_sadrzaj>
    <derivirana_varijabla naziv="DomainObject.Predmet.StrankaIDrugi_1">GEOTEHNIKA - INŽENJERING d.o.o. i dr.</derivirana_varijabla>
  </DomainObject.Predmet.StrankaIDrugi>
  <DomainObject.Predmet.ProtustrankaIDrugi>
    <izvorni_sadrzaj>GEOTEHNIKA - INŽENJERING d.o.o.</izvorni_sadrzaj>
    <derivirana_varijabla naziv="DomainObject.Predmet.ProtustrankaIDrugi_1">GEOTEHNIKA - INŽENJERING d.o.o.</derivirana_varijabla>
  </DomainObject.Predmet.ProtustrankaIDrugi>
  <DomainObject.Predmet.StrankaIDrugiAdressOIB>
    <izvorni_sadrzaj>GEOTEHNIKA - INŽENJERING d.o.o., OIB 44124262642, Gradišćanska 26, 10000 Zagreb i dr.</izvorni_sadrzaj>
    <derivirana_varijabla naziv="DomainObject.Predmet.StrankaIDrugiAdressOIB_1">GEOTEHNIKA - INŽENJERING d.o.o., OIB 44124262642, Gradišćanska 26, 10000 Zagreb i dr.</derivirana_varijabla>
  </DomainObject.Predmet.StrankaIDrugiAdressOIB>
  <DomainObject.Predmet.ProtustrankaIDrugiAdressOIB>
    <izvorni_sadrzaj>GEOTEHNIKA - INŽENJERING d.o.o., OIB 44124262642, Gradišćanska 26, 10000 Zagreb</izvorni_sadrzaj>
    <derivirana_varijabla naziv="DomainObject.Predmet.ProtustrankaIDrugiAdressOIB_1">GEOTEHNIKA - INŽENJERING d.o.o., OIB 44124262642, Gradišćanska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izvorni_sadrzaj>
    <derivirana_varijabla naziv="DomainObject.Predmet.SudioniciListNaziv_1">
      <item>GEOTEHNIKA - INŽENJERING d.o.o.</item>
      <item>GEOTEHNIKA - INŽENJERING d.o.o.</item>
      <item>GORDAN ČELIKOVIĆ</item>
      <item>IVAN KRSTANOVIĆ</item>
      <item>Davorka Huljev</item>
      <item>Dubravko Antonić</item>
      <item>Stjepan Bilić</item>
      <item>Josip Bilonić</item>
      <item>Marko Bjelajac</item>
      <item>Damir Blažinović</item>
      <item>Ivan Brkić</item>
      <item>Marinko Brkić</item>
      <item>Dražen Car</item>
      <item>Gordan Čeliković</item>
      <item>Marinko Čolak</item>
      <item>Ioan Darie</item>
      <item>Velimir Dejanović</item>
      <item>Irena Držaić</item>
      <item>Anto Džalto</item>
      <item>Ivan Džalto</item>
      <item>Jure Džalto</item>
      <item>Vedran Džalto</item>
      <item>Ivan Erdelja</item>
      <item>Ivan Farkaš</item>
      <item>Branislav Filipović</item>
      <item>Ivan Gereci</item>
      <item>Zlatko Grepo</item>
      <item>Tomislav Grepo</item>
      <item>Tomislav Gudelj</item>
      <item>Bojan Horvat</item>
      <item>Josip Horvat</item>
      <item>Viktor Horvat</item>
      <item>Mato Ivandić</item>
      <item>Mato Ivandić</item>
      <item>Miljenko Ivanušec</item>
      <item>Mato Jeličić</item>
      <item>Zlatko Jembrih</item>
      <item>Tado Jukić</item>
      <item>Franjo Jurić</item>
      <item>Luka Kandić</item>
      <item>Zvonimir Kaniški</item>
      <item>Danijela Karadža</item>
      <item>Damir Katačić</item>
      <item>Matija Komljenović</item>
      <item>Ivica Krasko</item>
      <item>Nedeljko Krbot</item>
      <item>Branko Kršak</item>
      <item>Andjelko Kvesić</item>
      <item>Anto Lončar</item>
      <item>Ivan Magaš</item>
      <item>Krešimir Majdak</item>
      <item>Ivica Marasović</item>
      <item>Ante Matešić</item>
      <item>Slavko Miloš</item>
      <item>Stjepan Nikolić</item>
      <item>Zdenek Opolzer</item>
      <item>Mato Pačarić</item>
      <item>Šimo Pačarić</item>
      <item>Stipo Parić</item>
      <item>Dubravko Pavleković</item>
      <item>Dubravko Pokec</item>
      <item>Antonijo Pozaić</item>
      <item>Dragutin Proroković</item>
      <item>Ivica Pušić</item>
      <item>Marijo Pušić</item>
      <item>Petar Rogina</item>
      <item>Niko Rončević</item>
      <item>Božidar Sakač</item>
      <item>Šerif Selimanović</item>
      <item>Nikola Simić</item>
      <item>Stevan Simić</item>
      <item>Zdenka Simić</item>
      <item>Ramo Stenaklić</item>
      <item>Dragutin Španić</item>
      <item>Antun Tetković</item>
      <item>Hrvoje Tkalec</item>
      <item>Srećko Tolić</item>
      <item>Romeo Tomak-marković</item>
      <item>Miljenko Toplak</item>
      <item>Vladimir Tusić</item>
      <item>Igor Valjan</item>
      <item>Suzi Vidošić</item>
      <item>Darko Vladić</item>
      <item>Drago Vladić</item>
      <item>Ivica Vlašić</item>
      <item>Blaženka Vukić</item>
      <item>Damir Vuradin</item>
      <item>Danijel Vukoja</item>
      <item>Ivan Zeljko</item>
      <item>Anđelko Zvonar</item>
      <item>Antonio Žugec</item>
      <item>Igor Žugec</item>
      <item>Matija Žugec</item>
      <item>Ivica Žuti</item>
      <item>Rajko Bolanča</item>
      <item>Goran Dizdar</item>
      <item>Ivica Džalto</item>
      <item>Drago Filipović</item>
      <item>Ivan Jelić</item>
      <item>Edo Dundov</item>
      <item>Dražen Čović</item>
      <item>Ivica Bahunek</item>
      <item>Mijo Antunović</item>
      <item>Ivo Lončar</item>
      <item>Nikola Vladić</item>
      <item>Nikola Beljo</item>
      <item>Dragutin Benković</item>
      <item>ATLAS COPCO d.o.o. za usluge</item>
      <item>ADRIA NORMA d.o.o. za usluge i trgovinu</item>
      <item>NEXE BETON d.o.o. za proizvodnju betona</item>
      <item>DOKA Hrvatska društvo s ograničenom odgovornošću za proizvodnju, prodaju i iznajmljivanje oplatnih proizvoda i sustava</item>
      <item>Hrvatski Telekom d.d.</item>
      <item>AGRODUHAN društvo s ograničenom odgovornošću za poljoprivrednu proizvodnju i usluge</item>
      <item>PBZ-LEASING, društvo s ograničenom odgovornošću za poslove leasinga</item>
      <item>ASTRA INTERNATIONAL, dioničko društvo za vanjsku trgovinu u stečaju</item>
      <item>CODEX SORTIUM društvo s ograničenom odgovornošću za pružanje kompleksnih konzalting usluga</item>
      <item>PRIMORJE d.d. (u stečaju)</item>
      <item>RH MINISTARSTVO FINANCIJA PU Područni ured Zagreb</item>
      <item>ALLIANZ ZAGREB dioničko društvo za osiguranje</item>
      <item>GRAD VELIKA GORICA</item>
      <item>GRAD KUTINA</item>
      <item>INVENTO PRO d.o.o. za projektiranje</item>
      <item>CROSCO, naftni servisi, d.o.o.</item>
      <item>GEOTEHNIKA - KONSOLIDACIJA društvo s ograničenom odgovornošću za konsolidacijske radove</item>
      <item>G.V. - PROM društvo s ograničenom odgovornošću za unutarnju, vanjsku trgovinu i usluge</item>
      <item>BOŽAN d.o.o. za proizvodnju, montažu, održavanje i trgovinu</item>
      <item>VODOOPSKRBA I ODVODNJA društvo s ograničenom odgovornošću za javnu vodoopskrbu i odvodnju</item>
      <item>Igor Pačarić</item>
      <item>Zavod za vještačenje, profesionalnu rehabilitaciju i zapošljavanje osoba s invaliditetom</item>
      <item>Ivan Kovač</item>
      <item>MAGNUS TRANS d.o.o. za prijevoz i trgovinu</item>
      <item>Igh Mostar d.o.o.</item>
      <item>MONTMONTAŽA-OPREMA društvo s ograničenom odgovornošću za izvođenje investicijskih radova</item>
      <item>Vlatko Krajnović</item>
      <item>Vedran Krajnović</item>
    </derivirana_varijabla>
  </DomainObject.Predmet.SudioniciListNaziv>
  <DomainObject.Predmet.SudioniciListAdressOIB>
    <izvorni_sadrzaj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izvorni_sadrzaj>
    <derivirana_varijabla naziv="DomainObject.Predmet.SudioniciListAdressOIB_1">
      <item>GEOTEHNIKA - INŽENJERING d.o.o., OIB 44124262642, Gradišćanska 26,10000 Zagreb</item>
      <item>GEOTEHNIKA - INŽENJERING d.o.o., OIB 44124262642, Gradišćanska 26,10000 Zagreb</item>
      <item>GORDAN ČELIKOVIĆ, MALE PUTINE 12,10000 Zagreb</item>
      <item>IVAN KRSTANOVIĆ, 8. POŽARINJE 15,10000 Zagreb</item>
      <item>Davorka Huljev, OIB 34743014377, Miramarska 13/D,10000 Zagreb</item>
      <item>Dubravko Antonić, OIB 92781625528, Vretenec 23,10360 Sesvete</item>
      <item>Stjepan Bilić, OIB 01085232535, Ilica 346,10000 Zagreb</item>
      <item>Josip Bilonić, OIB 48206131453, Boki 5,10370 Puhovo</item>
      <item>Marko Bjelajac, OIB 03572886385, Matijašec 29,10000 Zagreb</item>
      <item>Damir Blažinović, OIB 54228238529, Siromajska Cesta 22,10361 Struga Nartska</item>
      <item>Ivan Brkić, OIB 36145912288, Kralja Zvonimira 17,34310 Gradac</item>
      <item>Marinko Brkić, OIB 04900687543, Kralja Zvonimira 17,34310 Gradac</item>
      <item>Dražen Car, OIB 78763799516, Kordunska 9,10000 Zagreb</item>
      <item>Gordan Čeliković, OIB 91346275353, Borovci 18,10000 Zagreb</item>
      <item>Marinko Čolak, OIB 43924160222, Stjepana Radića 119,34310 Gradac</item>
      <item>Ioan Darie, OIB 86457593623</item>
      <item>Velimir Dejanović, OIB 15359050296, Baranovićeva Ulica 12,10000 Zagreb</item>
      <item>Irena Držaić, OIB 13313590208, Rudolfa Bićanića 20,10000 Zagreb</item>
      <item>Anto Džalto, OIB 32218075217, Vinka Sedinića 17,10361 Dumovec</item>
      <item>Ivan Džalto, OIB 81761619819, Ilica 346,10000 Zagreb</item>
      <item>Jure Džalto, OIB 30890923159, Vugrovečka 77,10360 Dobrodol</item>
      <item>Vedran Džalto, OIB 15850032354, Mira Barešića 14,21000 Split</item>
      <item>Ivan Erdelja, OIB 68527001750, Mihovljan 344,49252 Mihovljan</item>
      <item>Ivan Farkaš, OIB 11262369181, Kralja Zvonimira 12,31403 Vladislavci</item>
      <item>Branislav Filipović, OIB 81167862221, Šćit 0,Prozor-rama</item>
      <item>Ivan Gereci, OIB 88962988662, Laz Bistrički 46,49246 Laz Bistrički</item>
      <item>Zlatko Grepo, OIB 39526623368, Josipa Kozarca 57,31224 Koška</item>
      <item>Tomislav Grepo, OIB 40986687180, Zrinsko Frankopanska 12,31512 Feričanci</item>
      <item>Tomislav Gudelj, OIB 13054333296, Trg Otokara Keršovanija 8,10000 Zagreb</item>
      <item>Bojan Horvat, OIB 92393650679, Pavlenski Put 5o,10000 Zagreb</item>
      <item>Josip Horvat, OIB 24439125142, Krč 39,42220 Krč</item>
      <item>Viktor Horvat, OIB 28768985379, Sajmišna 50,49250 Zlatar</item>
      <item>Mato Ivandić, OIB 77136564688, Detkovac 172,33411 Detkovac</item>
      <item>Mato Ivandić, OIB 77136564688, Detkovac 172,33411 Detkovac</item>
      <item>Miljenko Ivanušec, OIB 24353874744, Zagrebačka 63,42220 Ljubešćica</item>
      <item>Mato Jeličić, OIB 69436403725, Kustošijski Venec 80,10000 Zagreb</item>
      <item>Zlatko Jembrih, OIB 34742636426, Mače 32h,49250 Mače</item>
      <item>Tado Jukić, OIB 52548758185, Kikićeva 16,10000 Zagreb</item>
      <item>Franjo Jurić, OIB 40993775827, Andrije Pirnata 2,44250 Petrinja</item>
      <item>Luka Kandić, OIB 77474096954, Nikole Šubića Zrinskog 10,31542 Beničanci</item>
      <item>Zvonimir Kaniški, OIB 36556804137, Staromlinska 74,42000 Gornji Kućan</item>
      <item>Danijela Karadža, OIB 65070174340, Redovka 15,10000 Zagreb</item>
      <item>Damir Katačić, OIB 26308235284, 3. Pile 12,10000 Zagreb</item>
      <item>Matija Komljenović, OIB 60950406105, Japjeci 10,10255 Donji Stupnik</item>
      <item>Ivica Krasko, OIB 97869477343, Stjepana Radića 155,34310 Gradac</item>
      <item>Nedeljko Krbot, OIB 94557819780, Grana 67a,42220 Grana</item>
      <item>Branko Kršak, OIB 91751500788, Sveta Helena 93,10382 Sveta Helena</item>
      <item>Andjelko Kvesić, OIB 41803507944, Ivanićgradska 56,10000 Zagreb</item>
      <item>Anto Lončar, OIB 24664216966, Josipa Stipana Reljkovića 24,32281 Ivankovo</item>
      <item>Ivan Magaš, OIB 38561061351, Ferenščica I. 47,10000 Zagreb</item>
      <item>Krešimir Majdak, OIB 99032133739, Donja Batina 133,49250 Donja Batina</item>
      <item>Ivica Marasović, OIB 01549404409, Savska Cesta 56,10000 Zagreb</item>
      <item>Ante Matešić, OIB 40184613069, Kustošijski Venec 80,10000 Zagreb</item>
      <item>Slavko Miloš, OIB 00667656692, Iii.kozari Put 83,10000 Zagreb</item>
      <item>Stjepan Nikolić, OIB 94908627843, Ulica Augusta Šenoe 33,10290 Zaprešić</item>
      <item>Zdenek Opolzer, OIB 82055885044, Viganj 118,20267 Viganj</item>
      <item>Mato Pačarić, OIB 28682825607, Štrosmajerova 20,31402 Koritna</item>
      <item>Šimo Pačarić, OIB 31162258450, Štrosmajerova 13,31402 Koritna</item>
      <item>Stipo Parić, OIB 70913141022, Drage 8,10000 Zagreb</item>
      <item>Dubravko Pavleković, OIB 62804018402, Tihi Dol 26,10000 Zagreb</item>
      <item>Dubravko Pokec, OIB 99582714781, Andrije Hebranga 7,48350 Virje</item>
      <item>Antonijo Pozaić, OIB 78069739653, Franje Horvata Kiša 42,49250 Zlatar</item>
      <item>Dragutin Proroković, OIB 70304758082, Fausta Vrančića 2,10000 Zagreb</item>
      <item>Ivica Pušić, OIB 98598974022, Don Mate Šantića 20,21217 Kaštel Novi</item>
      <item>Marijo Pušić, OIB 41233905945, Ulica A. Gustava Matoša 3,10360 Sesvete</item>
      <item>Petar Rogina, OIB 63997524913, Vinogradska 44,49250 Zlatar</item>
      <item>Niko Rončević, OIB 33685622943, Istarska Ulica 29,48260 Križevci</item>
      <item>Božidar Sakač, OIB 55583194121, Kapela Kalnička 21,42220 Kapela Kalnička</item>
      <item>Šerif Selimanović, OIB 95239548463, I.kozari Put Xii.odvojak 43,10000 Zagreb</item>
      <item>Nikola Simić, OIB 66916973868, Nikole Bonifačića 15,10410 Velika Gorica</item>
      <item>Stevan Simić, OIB 03459360292, Dragutina Domjanića 5,10410 Velika Gorica</item>
      <item>Zdenka Simić, OIB 29961368203, Dragutina Domjanića 5,10410 Velika Gorica</item>
      <item>Ramo Stenaklić, OIB 40613705522, Ii.kozari Put Iii.odvojak 2a,10000 Zagreb</item>
      <item>Dragutin Španić, OIB 60485237828, Kalnička 50,42220 Ljubešćica</item>
      <item>Antun Tetković, OIB 99206482085, Ante Starčevića 40,32262 Račinovci</item>
      <item>Hrvoje Tkalec, OIB 80189233253, Zagorska Cesta 37,10296 Luka</item>
      <item>Srećko Tolić, OIB 72641126749, Vlade Gotovca 9,10000 Zagreb</item>
      <item>Romeo Tomak-marković, OIB 07028605773, Boševci 12a,47280 Boševci</item>
      <item>Miljenko Toplak, OIB 06327857077, Donje Makojišće 203,42220 Donje Makojišće</item>
      <item>Vladimir Tusić, OIB 05404516915, Sjenjak 48,31000 Osijek</item>
      <item>Igor Valjan, OIB 80754720860, Švica 47,53220 Švica</item>
      <item>Suzi Vidošić, OIB 71891960080, Drage Gervaisa 23,10000 Zagreb</item>
      <item>Darko Vladić, OIB 18001113826, Savska 39,35425 Davor</item>
      <item>Drago Vladić, OIB 50029218206, Ilica 346,10000 Zagreb</item>
      <item>Ivica Vlašić, OIB 84241473307, Ribnica 175a,10410 Ribnica</item>
      <item>Blaženka Vukić, OIB 28193063064, Rudopoljska 12,10000 Zagreb</item>
      <item>Damir Vuradin, OIB 43582143053, Remetinec 230,42220 Remetinec</item>
      <item>Danijel Vukoja, OIB 08367054640, Kačićeva 56,35425 Davor</item>
      <item>Ivan Zeljko, OIB 62128946266, Alojzija Stepinca 44,34310 Gradac</item>
      <item>Anđelko Zvonar, OIB 70192758920, Zagrebačka 84a,42220 Ljubešćica</item>
      <item>Antonio Žugec, OIB 02507758170, Možđenec 83,42220 Možđenec</item>
      <item>Igor Žugec, OIB 65955197530, Možđenec 172,42220 Možđenec</item>
      <item>Matija Žugec, OIB 94249849148, Možđenec 26,42220 Možđenec</item>
      <item>Ivica Žuti, OIB 73022697913, Možđenec 183a,42220 Možđenec</item>
      <item>Rajko Bolanča, OIB 64859520014, Ii. Ferenščica Ii. Odvojak 9,10000 Zagreb</item>
      <item>Goran Dizdar, OIB 01904605580, Kralja Zvonimira 12,47000 Karlovac</item>
      <item>Ivica Džalto, OIB 09844015675, Vukovarska 8,22300 Knin</item>
      <item>Drago Filipović, OIB 34215549900, Savska Cesta 101a,10000 Zagreb</item>
      <item>Ivan Jelić, OIB 66509094385, Janka Leskovara 1,10000 Zagreb</item>
      <item>Edo Dundov, OIB 82707099489, Vladimira Ruždjaka 9c,10000 Zagreb</item>
      <item>Dražen Čović, OIB 47069091684, Plješevička 19,31431 Čepin</item>
      <item>Ivica Bahunek, OIB 98785571764, Ivanovo Polje 8,42220 Ljubešćica</item>
      <item>Mijo Antunović, OIB 92326507340, Matije Gupca 72,49210 Zabok</item>
      <item>Ivo Lončar, OIB 72603422183, Ustirama 0,Prozor-rama</item>
      <item>Nikola Vladić, OIB 32815247104, Josipa Pupačića 4,10000 Zagreb</item>
      <item>Nikola Beljo, OIB 02477699132, Lučica Xxix 5,23234 Vir</item>
      <item>Dragutin Benković, OIB , Donje Mokojišće 203,42220 Novi Marof</item>
      <item>ATLAS COPCO d.o.o. za usluge, OIB 80829168312, Slavonska avenija 19,10000 Zagreb</item>
      <item>ADRIA NORMA d.o.o. za usluge i trgovinu, OIB 80109305109, Ulica grada Vukovara 284/C,10000 Zagreb</item>
      <item>NEXE BETON d.o.o. za proizvodnju betona, OIB 48358267745, Braće Radića 200,31500 Našice</item>
      <item>DOKA Hrvatska društvo s ograničenom odgovornošću za proizvodnju, prodaju i iznajmljivanje oplatnih proizvoda i sustava, OIB 25940944046, Radnička cesta 173/g,10000 Zagreb</item>
      <item>Hrvatski Telekom d.d., OIB 81793146560, Roberta Frangeša Mihanovića 9,10000 Zagreb</item>
      <item>AGRODUHAN društvo s ograničenom odgovornošću za poljoprivrednu proizvodnju i usluge, OIB 97446273531, Nikole Šubića Zrinskog 30,33520 Slatina</item>
      <item>PBZ-LEASING, društvo s ograničenom odgovornošću za poslove leasinga, OIB 57270798205, Radnička cesta 44,10000 Zagreb</item>
      <item>ASTRA INTERNATIONAL, dioničko društvo za vanjsku trgovinu u stečaju, OIB 98560810474, Budmanijeva 5,10000 Zagreb</item>
      <item>CODEX SORTIUM društvo s ograničenom odgovornošću za pružanje kompleksnih konzalting usluga, OIB 83918065246, Ivana Šibla 9,10000 Zagreb</item>
      <item>PRIMORJE d.d. (u stečaju), OIB , Vipovska cesta 3,5270 Ajdovščina</item>
      <item>RH MINISTARSTVO FINANCIJA PU Područni ured Zagreb, OIB 18683136487, Avenija Dubrovnik 32,10000 Zagreb</item>
      <item>ALLIANZ ZAGREB dioničko društvo za osiguranje, OIB 23759810849, Heinzelova 70,10000 Zagreb</item>
      <item>GRAD VELIKA GORICA, OIB 75834963344, Trg kralja Tomislava 34,10410 Velika Gorica</item>
      <item>GRAD KUTINA, OIB 41888874500, Trg kralja Tomislava 12,44320 Kutina</item>
      <item>INVENTO PRO d.o.o. za projektiranje, OIB 91338031185, Držićeva 81b,10000 Zagreb</item>
      <item>CROSCO, naftni servisi, d.o.o., OIB 15538072333, Grada Vukovara 18,10000 Zagreb</item>
      <item>GEOTEHNIKA - KONSOLIDACIJA društvo s ograničenom odgovornošću za konsolidacijske radove, OIB 96552131417, Siget 16B,10000 Zagreb</item>
      <item>G.V. - PROM društvo s ograničenom odgovornošću za unutarnju, vanjsku trgovinu i usluge, OIB 64880141785, Augusta Šenoe 2,10450 Jastrebarsko</item>
      <item>BOŽAN d.o.o. za proizvodnju, montažu, održavanje i trgovinu, OIB 66214866918, 3. Kozari put 85,10000 Zagreb</item>
      <item>VODOOPSKRBA I ODVODNJA društvo s ograničenom odgovornošću za javnu vodoopskrbu i odvodnju, OIB 83416546499, Folnegovićeva 1,10000 Zagreb</item>
      <item>Igor Pačarić, OIB 99043160937, Štrosmajerova 20,31402 Koritna</item>
      <item>Zavod za vještačenje, profesionalnu rehabilitaciju i zapošljavanje osoba s invaliditetom, OIB 20502470829, Antuna Mihanovića 3,10000 Zagreb</item>
      <item>Ivan Kovač</item>
      <item>MAGNUS TRANS d.o.o. za prijevoz i trgovinu, OIB 82468393068, Selska cesta 90 C ,10000 Zagreb</item>
      <item>Igh Mostar d.o.o., OIB , Bišće polje BB,88000 Mostar</item>
      <item>MONTMONTAŽA-OPREMA društvo s ograničenom odgovornošću za izvođenje investicijskih radova, OIB 06544535948, Samoborska cesta 145,10000 Zagreb</item>
      <item>Vlatko Krajnović, OIB 18327147831, Ulica Branimira Sakača 7,10000 Zagreb</item>
      <item>Vedran Krajnović, OIB 45528448689, Kuzminečka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izvorni_sadrzaj>
    <derivirana_varijabla naziv="DomainObject.Predmet.SudioniciListNazivOIB_1">
      <item>, OIB 44124262642</item>
      <item>, OIB 44124262642</item>
      <item>, OIB null</item>
      <item>, OIB null</item>
      <item>, OIB 34743014377</item>
      <item>, OIB 92781625528</item>
      <item>, OIB 01085232535</item>
      <item>, OIB 48206131453</item>
      <item>, OIB 03572886385</item>
      <item>, OIB 54228238529</item>
      <item>, OIB 36145912288</item>
      <item>, OIB 04900687543</item>
      <item>, OIB 78763799516</item>
      <item>, OIB 91346275353</item>
      <item>, OIB 43924160222</item>
      <item>, OIB 86457593623</item>
      <item>, OIB 15359050296</item>
      <item>, OIB 13313590208</item>
      <item>, OIB 32218075217</item>
      <item>, OIB 81761619819</item>
      <item>, OIB 30890923159</item>
      <item>, OIB 15850032354</item>
      <item>, OIB 68527001750</item>
      <item>, OIB 11262369181</item>
      <item>, OIB 81167862221</item>
      <item>, OIB 88962988662</item>
      <item>, OIB 39526623368</item>
      <item>, OIB 40986687180</item>
      <item>, OIB 13054333296</item>
      <item>, OIB 92393650679</item>
      <item>, OIB 24439125142</item>
      <item>, OIB 28768985379</item>
      <item>, OIB 77136564688</item>
      <item>, OIB 77136564688</item>
      <item>, OIB 24353874744</item>
      <item>, OIB 69436403725</item>
      <item>, OIB 34742636426</item>
      <item>, OIB 52548758185</item>
      <item>, OIB 40993775827</item>
      <item>, OIB 77474096954</item>
      <item>, OIB 36556804137</item>
      <item>, OIB 65070174340</item>
      <item>, OIB 26308235284</item>
      <item>, OIB 60950406105</item>
      <item>, OIB 97869477343</item>
      <item>, OIB 94557819780</item>
      <item>, OIB 91751500788</item>
      <item>, OIB 41803507944</item>
      <item>, OIB 24664216966</item>
      <item>, OIB 38561061351</item>
      <item>, OIB 99032133739</item>
      <item>, OIB 01549404409</item>
      <item>, OIB 40184613069</item>
      <item>, OIB 00667656692</item>
      <item>, OIB 94908627843</item>
      <item>, OIB 82055885044</item>
      <item>, OIB 28682825607</item>
      <item>, OIB 31162258450</item>
      <item>, OIB 70913141022</item>
      <item>, OIB 62804018402</item>
      <item>, OIB 99582714781</item>
      <item>, OIB 78069739653</item>
      <item>, OIB 70304758082</item>
      <item>, OIB 98598974022</item>
      <item>, OIB 41233905945</item>
      <item>, OIB 63997524913</item>
      <item>, OIB 33685622943</item>
      <item>, OIB 55583194121</item>
      <item>, OIB 95239548463</item>
      <item>, OIB 66916973868</item>
      <item>, OIB 03459360292</item>
      <item>, OIB 29961368203</item>
      <item>, OIB 40613705522</item>
      <item>, OIB 60485237828</item>
      <item>, OIB 99206482085</item>
      <item>, OIB 80189233253</item>
      <item>, OIB 72641126749</item>
      <item>, OIB 07028605773</item>
      <item>, OIB 06327857077</item>
      <item>, OIB 05404516915</item>
      <item>, OIB 80754720860</item>
      <item>, OIB 71891960080</item>
      <item>, OIB 18001113826</item>
      <item>, OIB 50029218206</item>
      <item>, OIB 84241473307</item>
      <item>, OIB 28193063064</item>
      <item>, OIB 43582143053</item>
      <item>, OIB 08367054640</item>
      <item>, OIB 62128946266</item>
      <item>, OIB 70192758920</item>
      <item>, OIB 02507758170</item>
      <item>, OIB 65955197530</item>
      <item>, OIB 94249849148</item>
      <item>, OIB 73022697913</item>
      <item>, OIB 64859520014</item>
      <item>, OIB 01904605580</item>
      <item>, OIB 09844015675</item>
      <item>, OIB 34215549900</item>
      <item>, OIB 66509094385</item>
      <item>, OIB 82707099489</item>
      <item>, OIB 47069091684</item>
      <item>, OIB 98785571764</item>
      <item>, OIB 92326507340</item>
      <item>, OIB 72603422183</item>
      <item>, OIB 32815247104</item>
      <item>, OIB 02477699132</item>
      <item>, OIB </item>
      <item>, OIB 80829168312</item>
      <item>, OIB 80109305109</item>
      <item>, OIB 48358267745</item>
      <item>, OIB 25940944046</item>
      <item>, OIB 81793146560</item>
      <item>, OIB 97446273531</item>
      <item>, OIB 57270798205</item>
      <item>, OIB 98560810474</item>
      <item>, OIB 83918065246</item>
      <item>, OIB </item>
      <item>, OIB 18683136487</item>
      <item>, OIB 23759810849</item>
      <item>, OIB 75834963344</item>
      <item>, OIB 41888874500</item>
      <item>, OIB 91338031185</item>
      <item>, OIB 15538072333</item>
      <item>, OIB 96552131417</item>
      <item>, OIB 64880141785</item>
      <item>, OIB 66214866918</item>
      <item>, OIB 83416546499</item>
      <item>, OIB 99043160937</item>
      <item>, OIB 20502470829</item>
      <item>, OIB null</item>
      <item>, OIB 82468393068</item>
      <item>, OIB </item>
      <item>, OIB 06544535948</item>
      <item>, OIB 18327147831</item>
      <item>, OIB 45528448689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692</properties:Words>
  <properties:Characters>3779</properties:Characters>
  <properties:Lines>119</properties:Lines>
  <properties:Paragraphs>44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4557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2017-01-09T13:59:00Z</dcterms:created>
  <dc:creator>BISERKA</dc:creator>
  <cp:lastModifiedBy>Valentina Kranjčić</cp:lastModifiedBy>
  <cp:lastPrinted>2017-01-09T14:16:00Z</cp:lastPrinted>
  <dcterms:modified xmlns:xsi="http://www.w3.org/2001/XMLSchema-instance" xsi:type="dcterms:W3CDTF">2017-01-09T14:18:00Z</dcterms:modified>
  <cp:revision>10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St-417/2015-108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