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2b93" w14:paraId="30f2b93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5518B1">
        <w:rPr>
          <w:rFonts w:hAnsi="Times New Roman" w:ascii="Times New Roman"/>
          <w:szCs w:val="24"/>
          <w:lang w:val="hr-HR"/>
        </w:rPr>
        <w:t>3558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D4153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>
        <w:rPr>
          <w:rFonts w:hAnsi="Times New Roman" w:ascii="Times New Roman"/>
          <w:szCs w:val="24"/>
          <w:lang w:val="hr-HR"/>
        </w:rPr>
        <w:t xml:space="preserve"> </w:t>
      </w:r>
      <w:r w:rsidR="005518B1" w:rsidRPr="005518B1">
        <w:rPr>
          <w:rFonts w:hAnsi="Times New Roman" w:ascii="Times New Roman"/>
        </w:rPr>
        <w:t>ERGONOMIJA ZAGREB d.o.o., Zagreb, Slavonska avenija 15A, MBS: 080674066, OIB: 22432271741</w:t>
      </w:r>
      <w:r w:rsidR="008D4153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</w:t>
      </w:r>
      <w:r w:rsidR="005518B1">
        <w:rPr>
          <w:rFonts w:hAnsi="Times New Roman" w:ascii="Times New Roman"/>
          <w:szCs w:val="24"/>
          <w:lang w:val="hr-HR"/>
        </w:rPr>
        <w:t>4</w:t>
      </w:r>
      <w:r w:rsidR="008D4153">
        <w:rPr>
          <w:rFonts w:hAnsi="Times New Roman" w:ascii="Times New Roman"/>
          <w:szCs w:val="24"/>
          <w:lang w:val="hr-HR"/>
        </w:rPr>
        <w:t>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5518B1" w:rsidRPr="005518B1">
        <w:rPr>
          <w:rFonts w:hAnsi="Times New Roman" w:ascii="Times New Roman"/>
        </w:rPr>
        <w:t>ERGONOMIJA ZAGREB d.o.o., Zagreb, Slavonska avenija 15A, MBS: 080674066, OIB: 22432271741</w:t>
      </w:r>
      <w:r w:rsidR="005518B1"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5518B1">
        <w:rPr>
          <w:rFonts w:hAnsi="Times New Roman" w:ascii="Times New Roman"/>
          <w:szCs w:val="24"/>
        </w:rPr>
        <w:t>4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5518B1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8D4153">
        <w:rPr>
          <w:rFonts w:hAnsi="Times New Roman" w:ascii="Times New Roman"/>
          <w:szCs w:val="24"/>
        </w:rPr>
        <w:t xml:space="preserve"> </w:t>
      </w:r>
      <w:r w:rsidR="005518B1" w:rsidRPr="005518B1">
        <w:rPr>
          <w:rFonts w:hAnsi="Times New Roman" w:ascii="Times New Roman"/>
          <w:szCs w:val="24"/>
        </w:rPr>
        <w:t>Dušanka Ivančević, Zagreb, B. Bernardija 1, OIB 59003296761</w:t>
      </w:r>
      <w:r w:rsidR="005518B1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5518B1">
        <w:rPr>
          <w:rFonts w:hAnsi="Times New Roman" w:ascii="Times New Roman"/>
          <w:szCs w:val="24"/>
          <w:lang w:val="hr-HR"/>
        </w:rPr>
        <w:t xml:space="preserve"> </w:t>
      </w:r>
      <w:r w:rsidR="005518B1" w:rsidRPr="005518B1">
        <w:rPr>
          <w:rFonts w:hAnsi="Times New Roman" w:ascii="Times New Roman"/>
        </w:rPr>
        <w:t>ERGONOMIJA ZAGREB d.o.o., Zagreb, Slavonska avenija 15A, MBS: 080674066, OIB: 22432271741</w:t>
      </w:r>
      <w:r w:rsidR="008D415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518B1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5518B1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5518B1">
        <w:rPr>
          <w:rFonts w:hAnsi="Times New Roman" w:ascii="Times New Roman"/>
          <w:lang w:val="hr-HR"/>
        </w:rPr>
        <w:t>4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R="00836960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Ružica Omazić</w:t>
      </w:r>
      <w:r w:rsidR="00836960" w:rsidRPr="00836960">
        <w:rPr>
          <w:rFonts w:hAnsi="Times New Roman" w:ascii="Times New Roman"/>
          <w:lang w:val="hr-HR"/>
        </w:rPr>
        <w:t>,</w:t>
      </w:r>
      <w:r w:rsidR="00836960" w:rsidRPr="00836960">
        <w:rPr>
          <w:rFonts w:hAnsi="Times New Roman" w:ascii="Times New Roman"/>
          <w:sz w:val="22"/>
          <w:szCs w:val="22"/>
        </w:rPr>
        <w:t>v.r.</w:t>
      </w:r>
    </w:p>
    <w:p w:rsidRDefault="00836960" w:rsidR="00836960" w:rsidRPr="00836960">
      <w:pPr>
        <w:jc w:val="right"/>
        <w:rPr>
          <w:rFonts w:hAnsi="Times New Roman" w:ascii="Times New Roman"/>
          <w:sz w:val="22"/>
          <w:szCs w:val="22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836960" w:rsidR="00201F62">
      <w:pPr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369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836960" w:rsidR="00836960" w:rsidRPr="00836960">
      <w:pPr>
        <w:jc w:val="right"/>
        <w:rPr>
          <w:rFonts w:hAnsi="Times New Roman" w:ascii="Times New Roman"/>
          <w:sz w:val="22"/>
          <w:szCs w:val="22"/>
        </w:rPr>
      </w:pPr>
    </w:p>
    <w:p w:rsidRDefault="00836960" w:rsidR="00836960" w:rsidRPr="00836960">
      <w:pPr>
        <w:jc w:val="right"/>
        <w:rPr>
          <w:rFonts w:hAnsi="Times New Roman" w:ascii="Times New Roman"/>
          <w:color w:val="000000"/>
        </w:rPr>
      </w:pPr>
      <w:r w:rsidRPr="00836960">
        <w:rPr>
          <w:rFonts w:hAnsi="Times New Roman" w:ascii="Times New Roman"/>
          <w:color w:val="000000"/>
        </w:rPr>
        <w:t>Za točnost otpravka</w:t>
      </w:r>
    </w:p>
    <w:p w:rsidRDefault="00836960" w:rsidR="00836960" w:rsidRPr="00836960">
      <w:pPr>
        <w:jc w:val="right"/>
        <w:rPr>
          <w:rFonts w:hAnsi="Times New Roman" w:ascii="Times New Roman"/>
          <w:color w:val="000000"/>
        </w:rPr>
      </w:pPr>
      <w:r w:rsidRPr="00836960">
        <w:rPr>
          <w:rFonts w:hAnsi="Times New Roman" w:ascii="Times New Roman"/>
          <w:color w:val="000000"/>
        </w:rPr>
        <w:t>Ovlašteni službenik</w:t>
      </w:r>
    </w:p>
    <w:p w:rsidRDefault="00836960" w:rsidR="00836960" w:rsidRPr="00836960">
      <w:pPr>
        <w:jc w:val="right"/>
        <w:rPr>
          <w:rFonts w:hAnsi="Times New Roman" w:ascii="Times New Roman"/>
          <w:color w:val="000000"/>
        </w:rPr>
      </w:pPr>
      <w:r w:rsidRPr="00836960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36960" w:rsidRPr="0083696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St-3558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631843"/>
    <w:rsid w:val="008139E9"/>
    <w:rsid w:val="00836960"/>
    <w:rsid w:val="00871650"/>
    <w:rsid w:val="008A0A2C"/>
    <w:rsid w:val="008D4153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6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6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St-3558/2015</izvorni_sadrzaj>
    <derivirana_varijabla naziv="DomainObject.Predmet.OznakaBroj_1">St-3558/2015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ERGONOMIJA ZAGREB  d.o.o. zastupanog po punomoćniku Ljuba Šeović</izvorni_sadrzaj>
    <derivirana_varijabla naziv="DomainObject.Predmet.ProtustrankaFormated_1">  ERGONOMIJA ZAGREB  d.o.o. zastupanog po punomoćniku Ljuba Šeović</derivirana_varijabla>
  </DomainObject.Predmet.ProtustrankaFormated>
  <DomainObject.Predmet.ProtustrankaFormatedOIB>
    <izvorni_sadrzaj>  ERGONOMIJA ZAGREB  d.o.o., OIB 22432271741 zastupanog po punomoćniku Ljuba Šeović</izvorni_sadrzaj>
    <derivirana_varijabla naziv="DomainObject.Predmet.ProtustrankaFormatedOIB_1">  ERGONOMIJA ZAGREB  d.o.o., OIB 22432271741 zastupanog po punomoćniku Ljuba Šeović</derivirana_varijabla>
  </DomainObject.Predmet.ProtustrankaFormatedOIB>
  <DomainObject.Predmet.ProtustrankaFormatedWithAdress>
    <izvorni_sadrzaj> ERGONOMIJA ZAGREB  d.o.o., Slavonska avenija 15A, 10000 Zagreb zastupanog po punomoćniku Ljuba Šeović</izvorni_sadrzaj>
    <derivirana_varijabla naziv="DomainObject.Predmet.ProtustrankaFormatedWithAdress_1"> ERGONOMIJA ZAGREB  d.o.o., Slavonska avenija 15A, 10000 Zagreb zastupanog po punomoćniku Ljuba Šeović</derivirana_varijabla>
  </DomainObject.Predmet.ProtustrankaFormatedWithAdress>
  <DomainObject.Predmet.ProtustrankaFormatedWithAdressOIB>
    <izvorni_sadrzaj> ERGONOMIJA ZAGREB  d.o.o., OIB 22432271741, Slavonska avenija 15A, 10000 Zagreb zastupanog po punomoćniku Ljuba Šeović</izvorni_sadrzaj>
    <derivirana_varijabla naziv="DomainObject.Predmet.ProtustrankaFormatedWithAdressOIB_1"> ERGONOMIJA ZAGREB  d.o.o., OIB 22432271741, Slavonska avenija 15A, 10000 Zagreb zastupanog po punomoćniku Ljuba Šeović</derivirana_varijabla>
  </DomainObject.Predmet.ProtustrankaFormatedWithAdressOIB>
  <DomainObject.Predmet.ProtustrankaWithAdress>
    <izvorni_sadrzaj>ERGONOMIJA ZAGREB  d.o.o. Slavonska avenija 15A, 10000 Zagreb</izvorni_sadrzaj>
    <derivirana_varijabla naziv="DomainObject.Predmet.ProtustrankaWithAdress_1">ERGONOMIJA ZAGREB  d.o.o. Slavonska avenija 15A, 10000 Zagreb</derivirana_varijabla>
  </DomainObject.Predmet.ProtustrankaWithAdress>
  <DomainObject.Predmet.ProtustrankaWithAdressOIB>
    <izvorni_sadrzaj>ERGONOMIJA ZAGREB  d.o.o., OIB 22432271741, Slavonska avenija 15A, 10000 Zagreb</izvorni_sadrzaj>
    <derivirana_varijabla naziv="DomainObject.Predmet.ProtustrankaWithAdressOIB_1">ERGONOMIJA ZAGREB  d.o.o., OIB 22432271741, Slavonska avenija 15A, 10000 Zagreb</derivirana_varijabla>
  </DomainObject.Predmet.ProtustrankaWithAdressOIB>
  <DomainObject.Predmet.ProtustrankaNazivFormated>
    <izvorni_sadrzaj>ERGONOMIJA ZAGREB  d.o.o.</izvorni_sadrzaj>
    <derivirana_varijabla naziv="DomainObject.Predmet.ProtustrankaNazivFormated_1">ERGONOMIJA ZAGREB  d.o.o.</derivirana_varijabla>
  </DomainObject.Predmet.ProtustrankaNazivFormated>
  <DomainObject.Predmet.ProtustrankaNazivFormatedOIB>
    <izvorni_sadrzaj>ERGONOMIJA ZAGREB  d.o.o., OIB 22432271741</izvorni_sadrzaj>
    <derivirana_varijabla naziv="DomainObject.Predmet.ProtustrankaNazivFormatedOIB_1">ERGONOMIJA ZAGREB  d.o.o., OIB 22432271741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ERGONOMIJA ZAGREB  d.o.o. zastupanog po punomoćniku Ljuba Šeović</item>
    </izvorni_sadrzaj>
    <derivirana_varijabla naziv="DomainObject.Predmet.ProtuStrankaListFormated_1">
      <item>ERGONOMIJA ZAGREB  d.o.o. zastupanog po punomoćniku Ljuba Šeović</item>
    </derivirana_varijabla>
  </DomainObject.Predmet.ProtuStrankaListFormated>
  <DomainObject.Predmet.ProtuStrankaListFormatedOIB>
    <izvorni_sadrzaj>
      <item>ERGONOMIJA ZAGREB  d.o.o., OIB 22432271741 zastupanog po punomoćniku Ljuba Šeović</item>
    </izvorni_sadrzaj>
    <derivirana_varijabla naziv="DomainObject.Predmet.ProtuStrankaListFormatedOIB_1">
      <item>ERGONOMIJA ZAGREB  d.o.o., OIB 22432271741 zastupanog po punomoćniku Ljuba Šeović</item>
    </derivirana_varijabla>
  </DomainObject.Predmet.ProtuStrankaListFormatedOIB>
  <DomainObject.Predmet.ProtuStrankaListFormatedWithAdress>
    <izvorni_sadrzaj>
      <item>ERGONOMIJA ZAGREB  d.o.o., Slavonska avenija 15A, 10000 Zagreb zastupanog po punomoćniku Ljuba Šeović</item>
    </izvorni_sadrzaj>
    <derivirana_varijabla naziv="DomainObject.Predmet.ProtuStrankaListFormatedWithAdress_1">
      <item>ERGONOMIJA ZAGREB  d.o.o., Slavonska avenija 15A, 10000 Zagreb zastupanog po punomoćniku Ljuba Šeović</item>
    </derivirana_varijabla>
  </DomainObject.Predmet.ProtuStrankaListFormatedWithAdress>
  <DomainObject.Predmet.ProtuStrankaListFormatedWithAdressOIB>
    <izvorni_sadrzaj>
      <item>ERGONOMIJA ZAGREB  d.o.o., OIB 22432271741, Slavonska avenija 15A, 10000 Zagreb zastupanog po punomoćniku Ljuba Šeović</item>
    </izvorni_sadrzaj>
    <derivirana_varijabla naziv="DomainObject.Predmet.ProtuStrankaListFormatedWithAdressOIB_1">
      <item>ERGONOMIJA ZAGREB  d.o.o., OIB 22432271741, Slavonska avenija 15A, 10000 Zagreb zastupanog po punomoćniku Ljuba Šeović</item>
    </derivirana_varijabla>
  </DomainObject.Predmet.ProtuStrankaListFormatedWithAdressOIB>
  <DomainObject.Predmet.ProtuStrankaListNazivFormated>
    <izvorni_sadrzaj>
      <item>ERGONOMIJA ZAGREB  d.o.o.</item>
    </izvorni_sadrzaj>
    <derivirana_varijabla naziv="DomainObject.Predmet.ProtuStrankaListNazivFormated_1">
      <item>ERGONOMIJA ZAGREB  d.o.o.</item>
    </derivirana_varijabla>
  </DomainObject.Predmet.ProtuStrankaListNazivFormated>
  <DomainObject.Predmet.ProtuStrankaListNazivFormatedOIB>
    <izvorni_sadrzaj>
      <item>ERGONOMIJA ZAGREB  d.o.o., OIB 22432271741</item>
    </izvorni_sadrzaj>
    <derivirana_varijabla naziv="DomainObject.Predmet.ProtuStrankaListNazivFormatedOIB_1">
      <item>ERGONOMIJA ZAGREB  d.o.o., OIB 22432271741</item>
    </derivirana_varijabla>
  </DomainObject.Predmet.ProtuStrankaListNazivFormatedOIB>
  <DomainObject.Predmet.OstaliListFormated>
    <izvorni_sadrzaj>
      <item>Ljuba Šeović punomoćnik sudionika u postupku ERGONOMIJA ZAGREB  d.o.o.</item>
    </izvorni_sadrzaj>
    <derivirana_varijabla naziv="DomainObject.Predmet.OstaliListFormated_1">
      <item>Ljuba Šeović punomoćnik sudionika u postupku ERGONOMIJA ZAGREB  d.o.o.</item>
    </derivirana_varijabla>
  </DomainObject.Predmet.OstaliListFormated>
  <DomainObject.Predmet.OstaliListFormatedOIB>
    <izvorni_sadrzaj>
      <item>Ljuba Šeović, OIB 77608414766 punomoćnik sudionika u postupku ERGONOMIJA ZAGREB  d.o.o.</item>
    </izvorni_sadrzaj>
    <derivirana_varijabla naziv="DomainObject.Predmet.OstaliListFormatedOIB_1">
      <item>Ljuba Šeović, OIB 77608414766 punomoćnik sudionika u postupku ERGONOMIJA ZAGREB  d.o.o.</item>
    </derivirana_varijabla>
  </DomainObject.Predmet.OstaliListFormatedOIB>
  <DomainObject.Predmet.OstaliListFormatedWithAdress>
    <izvorni_sadrzaj>
      <item>Ljuba Šeović, Gornji Viduševac 229, 44400 Gornji Viduševac punomoćnik sudionika u postupku ERGONOMIJA ZAGREB  d.o.o.</item>
    </izvorni_sadrzaj>
    <derivirana_varijabla naziv="DomainObject.Predmet.OstaliListFormatedWithAdress_1">
      <item>Ljuba Šeović, Gornji Viduševac 229, 44400 Gornji Viduševac punomoćnik sudionika u postupku ERGONOMIJA ZAGREB  d.o.o.</item>
    </derivirana_varijabla>
  </DomainObject.Predmet.OstaliListFormatedWithAdress>
  <DomainObject.Predmet.OstaliListFormatedWithAdressOIB>
    <izvorni_sadrzaj>
      <item>Ljuba Šeović, OIB 77608414766, Gornji Viduševac 229, 44400 Gornji Viduševac punomoćnik sudionika u postupku ERGONOMIJA ZAGREB  d.o.o.</item>
    </izvorni_sadrzaj>
    <derivirana_varijabla naziv="DomainObject.Predmet.OstaliListFormatedWithAdressOIB_1">
      <item>Ljuba Šeović, OIB 77608414766, Gornji Viduševac 229, 44400 Gornji Viduševac punomoćnik sudionika u postupku ERGONOMIJA ZAGREB  d.o.o.</item>
    </derivirana_varijabla>
  </DomainObject.Predmet.OstaliListFormatedWithAdressOIB>
  <DomainObject.Predmet.OstaliListNazivFormated>
    <izvorni_sadrzaj>
      <item>Ljuba Šeović</item>
    </izvorni_sadrzaj>
    <derivirana_varijabla naziv="DomainObject.Predmet.OstaliListNazivFormated_1">
      <item>Ljuba Šeović</item>
    </derivirana_varijabla>
  </DomainObject.Predmet.OstaliListNazivFormated>
  <DomainObject.Predmet.OstaliListNazivFormatedOIB>
    <izvorni_sadrzaj>
      <item>Ljuba Šeović, OIB 77608414766</item>
    </izvorni_sadrzaj>
    <derivirana_varijabla naziv="DomainObject.Predmet.OstaliListNazivFormatedOIB_1">
      <item>Ljuba Šeović, OIB 77608414766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ERGONOMIJA ZAGREB  d.o.o.</izvorni_sadrzaj>
    <derivirana_varijabla naziv="DomainObject.Predmet.ProtustrankaIDrugi_1">ERGONOMIJA ZAGREB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ERGONOMIJA ZAGREB  d.o.o., OIB 22432271741, Slavonska avenija 15A, 10000 Zagreb</izvorni_sadrzaj>
    <derivirana_varijabla naziv="DomainObject.Predmet.ProtustrankaIDrugiAdressOIB_1">ERGONOMIJA ZAGREB  d.o.o., OIB 22432271741, Slavonska avenija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ERGONOMIJA ZAGREB  d.o.o.</item>
      <item>Ljuba Šeović</item>
    </izvorni_sadrzaj>
    <derivirana_varijabla naziv="DomainObject.Predmet.SudioniciListNaziv_1">
      <item>FINA Regionalni centar Zagreb</item>
      <item>ERGONOMIJA ZAGREB  d.o.o.</item>
      <item>Ljuba Šeović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ERGONOMIJA ZAGREB  d.o.o., OIB 22432271741, Slavonska avenija 15A,10000 Zagreb</item>
      <item>Ljuba Šeović, OIB 77608414766, Gornji Viduševac 229,44400 Gornji Viduševac</item>
    </izvorni_sadrzaj>
    <derivirana_varijabla naziv="DomainObject.Predmet.SudioniciListAdressOIB_1">
      <item>FINA Regionalni centar Zagreb, OIB 85821130368, Trg svibanjskih žrtava 1995. 1,10000 Zagreb</item>
      <item>ERGONOMIJA ZAGREB  d.o.o., OIB 22432271741, Slavonska avenija 15A,10000 Zagreb</item>
      <item>Ljuba Šeović, OIB 77608414766,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22432271741</item>
      <item>, OIB 77608414766</item>
    </izvorni_sadrzaj>
    <derivirana_varijabla naziv="DomainObject.Predmet.SudioniciListNazivOIB_1">
      <item>, OIB 85821130368</item>
      <item>, OIB 22432271741</item>
      <item>, OIB 77608414766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0406D-6FF2-4913-8AC5-1890C3FBE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2130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2016-04-04T08:07:00Z</dcterms:created>
  <dc:creator>Ksenija Nol</dc:creator>
  <cp:lastModifiedBy>Višnja Svečak</cp:lastModifiedBy>
  <cp:lastPrinted>2016-04-04T08:09:00Z</cp:lastPrinted>
  <dcterms:modified xmlns:xsi="http://www.w3.org/2001/XMLSchema-instance" xsi:type="dcterms:W3CDTF">2016-04-04T08:09:00Z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